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28F48" w14:textId="77777777" w:rsidR="00082508" w:rsidRDefault="00082508">
      <w:pPr>
        <w:pStyle w:val="Heading1"/>
      </w:pPr>
      <w:bookmarkStart w:id="0" w:name="a300395_2_03_title"/>
      <w:r>
        <w:t>C</w:t>
      </w:r>
      <w:bookmarkEnd w:id="0"/>
      <w:r>
        <w:tab/>
        <w:t>C Code for Speech Channel Coding</w:t>
      </w:r>
    </w:p>
    <w:p w14:paraId="297F780E" w14:textId="77777777" w:rsidR="00082508" w:rsidRDefault="00082508">
      <w:pPr>
        <w:pStyle w:val="Heading2"/>
      </w:pPr>
      <w:r>
        <w:fldChar w:fldCharType="begin"/>
      </w:r>
      <w:r>
        <w:instrText>ref a300395_2_03_title</w:instrText>
      </w:r>
      <w:r>
        <w:fldChar w:fldCharType="separate"/>
      </w:r>
      <w:r>
        <w:t>C</w:t>
      </w:r>
      <w:r>
        <w:fldChar w:fldCharType="end"/>
      </w:r>
      <w:r>
        <w:t>.1</w:t>
      </w:r>
      <w:r>
        <w:tab/>
        <w:t>Main Program for Speech Channel Coding</w:t>
      </w:r>
    </w:p>
    <w:p w14:paraId="1A2D6739" w14:textId="77777777" w:rsidR="00082508" w:rsidRDefault="00082508">
      <w:pPr>
        <w:pStyle w:val="WP"/>
        <w:keepNext/>
        <w:ind w:right="282"/>
      </w:pPr>
    </w:p>
    <w:p w14:paraId="5ADDC564" w14:textId="77777777" w:rsidR="00082508" w:rsidRDefault="00082508">
      <w:pPr>
        <w:pStyle w:val="WP"/>
        <w:keepNext/>
        <w:ind w:right="282"/>
      </w:pPr>
      <w:r>
        <w:t>/************************************************************************</w:t>
      </w:r>
    </w:p>
    <w:p w14:paraId="08EA810F" w14:textId="77777777" w:rsidR="00082508" w:rsidRDefault="00082508">
      <w:pPr>
        <w:pStyle w:val="WP"/>
        <w:keepNext/>
        <w:ind w:right="282"/>
      </w:pPr>
      <w:r>
        <w:t>*</w:t>
      </w:r>
    </w:p>
    <w:p w14:paraId="2765D1A6" w14:textId="77777777" w:rsidR="00082508" w:rsidRDefault="00082508">
      <w:pPr>
        <w:pStyle w:val="WP"/>
        <w:keepNext/>
        <w:ind w:right="282"/>
      </w:pPr>
      <w:r>
        <w:t>*</w:t>
      </w:r>
      <w:r>
        <w:tab/>
        <w:t>FILENAME</w:t>
      </w:r>
      <w:r>
        <w:tab/>
      </w:r>
      <w:r>
        <w:tab/>
        <w:t>:</w:t>
      </w:r>
      <w:r>
        <w:tab/>
      </w:r>
      <w:bookmarkStart w:id="1" w:name="ccoder_c"/>
      <w:bookmarkEnd w:id="1"/>
      <w:r>
        <w:t>ccoder.</w:t>
      </w:r>
      <w:r>
        <w:fldChar w:fldCharType="begin"/>
      </w:r>
      <w:r>
        <w:instrText>xe "ccoder</w:instrText>
      </w:r>
      <w:r>
        <w:tab/>
      </w:r>
      <w:r>
        <w:tab/>
      </w:r>
      <w:r>
        <w:tab/>
        <w:instrText>ccoder</w:instrText>
      </w:r>
      <w:r>
        <w:tab/>
      </w:r>
      <w:r>
        <w:tab/>
      </w:r>
      <w:r>
        <w:fldChar w:fldCharType="begin"/>
      </w:r>
      <w:r>
        <w:instrText xml:space="preserve">ref </w:instrText>
      </w:r>
      <w:r>
        <w:rPr>
          <w:vanish/>
        </w:rPr>
        <w:instrText>a300395_2_03_title</w:instrText>
      </w:r>
      <w:r>
        <w:fldChar w:fldCharType="separate"/>
      </w:r>
      <w:r>
        <w:rPr>
          <w:vanish/>
        </w:rPr>
        <w:instrText>C</w:instrText>
      </w:r>
      <w:r>
        <w:fldChar w:fldCharType="end"/>
      </w:r>
      <w:r>
        <w:instrText>.1"</w:instrText>
      </w:r>
      <w:r>
        <w:fldChar w:fldCharType="end"/>
      </w:r>
      <w:r>
        <w:t>c</w:t>
      </w:r>
    </w:p>
    <w:p w14:paraId="0828A5CC" w14:textId="77777777" w:rsidR="00082508" w:rsidRDefault="00082508">
      <w:pPr>
        <w:pStyle w:val="WP"/>
        <w:keepNext/>
        <w:ind w:right="282"/>
      </w:pPr>
      <w:r>
        <w:t>*</w:t>
      </w:r>
    </w:p>
    <w:p w14:paraId="1A6D4A72" w14:textId="77777777" w:rsidR="00082508" w:rsidRDefault="00082508">
      <w:pPr>
        <w:pStyle w:val="WP"/>
        <w:keepNext/>
        <w:ind w:right="282"/>
      </w:pPr>
      <w:r>
        <w:t>*</w:t>
      </w:r>
      <w:r>
        <w:tab/>
        <w:t>DESCRIPTION</w:t>
      </w:r>
      <w:r>
        <w:tab/>
      </w:r>
      <w:r>
        <w:tab/>
        <w:t>:</w:t>
      </w:r>
      <w:r>
        <w:tab/>
        <w:t>Main program for speech channel encoding</w:t>
      </w:r>
    </w:p>
    <w:p w14:paraId="6DCDA7E4" w14:textId="77777777" w:rsidR="00082508" w:rsidRDefault="00082508">
      <w:pPr>
        <w:pStyle w:val="WP"/>
        <w:keepNext/>
        <w:ind w:right="282"/>
      </w:pPr>
      <w:r>
        <w:t>*</w:t>
      </w:r>
    </w:p>
    <w:p w14:paraId="05AEC3AD" w14:textId="77777777" w:rsidR="00082508" w:rsidRDefault="00082508">
      <w:pPr>
        <w:pStyle w:val="WP"/>
        <w:keepNext/>
        <w:ind w:right="282"/>
      </w:pPr>
      <w:r>
        <w:t>************************************************************************</w:t>
      </w:r>
    </w:p>
    <w:p w14:paraId="1C95826A" w14:textId="77777777" w:rsidR="00082508" w:rsidRDefault="00082508">
      <w:pPr>
        <w:pStyle w:val="WP"/>
        <w:keepNext/>
        <w:ind w:right="282"/>
      </w:pPr>
      <w:r>
        <w:t>*</w:t>
      </w:r>
    </w:p>
    <w:p w14:paraId="2EB8E9AF" w14:textId="77777777" w:rsidR="00082508" w:rsidRDefault="00082508">
      <w:pPr>
        <w:pStyle w:val="WP"/>
        <w:keepNext/>
        <w:ind w:right="282"/>
      </w:pPr>
      <w:r>
        <w:t>*</w:t>
      </w:r>
      <w:r>
        <w:tab/>
        <w:t>USAGE</w:t>
      </w:r>
      <w:r>
        <w:tab/>
      </w:r>
      <w:r>
        <w:tab/>
      </w:r>
      <w:r>
        <w:tab/>
        <w:t>:</w:t>
      </w:r>
      <w:r>
        <w:tab/>
        <w:t>ccoder serial_file cenc_file</w:t>
      </w:r>
    </w:p>
    <w:p w14:paraId="06E9BBDD" w14:textId="77777777" w:rsidR="00082508" w:rsidRDefault="00082508">
      <w:pPr>
        <w:pStyle w:val="WP"/>
        <w:keepNext/>
        <w:ind w:right="282"/>
      </w:pPr>
      <w:r>
        <w:t>*</w:t>
      </w:r>
      <w:r>
        <w:tab/>
      </w:r>
      <w:r>
        <w:tab/>
      </w:r>
      <w:r>
        <w:tab/>
      </w:r>
      <w:r>
        <w:tab/>
      </w:r>
      <w:r>
        <w:tab/>
        <w:t>(Executable_File Input1 Output1)</w:t>
      </w:r>
    </w:p>
    <w:p w14:paraId="4FD8C63B" w14:textId="77777777" w:rsidR="00082508" w:rsidRDefault="00082508">
      <w:pPr>
        <w:pStyle w:val="WP"/>
        <w:keepNext/>
        <w:ind w:right="282"/>
      </w:pPr>
      <w:r>
        <w:t>*</w:t>
      </w:r>
    </w:p>
    <w:p w14:paraId="4A39A112" w14:textId="77777777" w:rsidR="00082508" w:rsidRDefault="00082508">
      <w:pPr>
        <w:pStyle w:val="WP"/>
        <w:keepNext/>
        <w:ind w:right="282"/>
      </w:pPr>
      <w:r>
        <w:t>*</w:t>
      </w:r>
      <w:r>
        <w:tab/>
        <w:t>INPUT FILE(S)</w:t>
      </w:r>
      <w:r>
        <w:tab/>
      </w:r>
      <w:r>
        <w:tab/>
        <w:t>:</w:t>
      </w:r>
      <w:r>
        <w:tab/>
      </w:r>
    </w:p>
    <w:p w14:paraId="1FE50F00" w14:textId="77777777" w:rsidR="00082508" w:rsidRDefault="00082508">
      <w:pPr>
        <w:pStyle w:val="WP"/>
        <w:keepNext/>
        <w:ind w:right="282"/>
      </w:pPr>
      <w:r>
        <w:t>*</w:t>
      </w:r>
    </w:p>
    <w:p w14:paraId="317D3636" w14:textId="77777777" w:rsidR="00082508" w:rsidRDefault="00082508">
      <w:pPr>
        <w:pStyle w:val="WP"/>
        <w:keepNext/>
        <w:ind w:right="282"/>
      </w:pPr>
      <w:r>
        <w:t>*</w:t>
      </w:r>
      <w:r>
        <w:tab/>
      </w:r>
      <w:r>
        <w:tab/>
        <w:t>INPUT1</w:t>
      </w:r>
      <w:r>
        <w:tab/>
        <w:t>:</w:t>
      </w:r>
      <w:r>
        <w:tab/>
        <w:t xml:space="preserve">- Description : serial stream input file </w:t>
      </w:r>
    </w:p>
    <w:p w14:paraId="2B958CD6" w14:textId="77777777" w:rsidR="00082508" w:rsidRDefault="00082508">
      <w:pPr>
        <w:pStyle w:val="WP"/>
        <w:keepNext/>
        <w:ind w:right="282"/>
      </w:pPr>
      <w:r>
        <w:t>*</w:t>
      </w:r>
      <w:r>
        <w:tab/>
      </w:r>
      <w:r>
        <w:tab/>
      </w:r>
      <w:r>
        <w:tab/>
      </w:r>
      <w:r>
        <w:tab/>
      </w:r>
      <w:r>
        <w:tab/>
        <w:t>- Format : binary file 16 bit-samples</w:t>
      </w:r>
    </w:p>
    <w:p w14:paraId="2348B1B4" w14:textId="77777777" w:rsidR="00082508" w:rsidRDefault="00082508">
      <w:pPr>
        <w:pStyle w:val="WP"/>
        <w:keepNext/>
        <w:ind w:right="282"/>
      </w:pPr>
      <w:r>
        <w:t>*</w:t>
      </w:r>
      <w:r>
        <w:tab/>
      </w:r>
      <w:r>
        <w:tab/>
      </w:r>
      <w:r>
        <w:tab/>
      </w:r>
      <w:r>
        <w:tab/>
      </w:r>
      <w:r>
        <w:tab/>
        <w:t xml:space="preserve">  each 16 bit-sample represents one encoded bit</w:t>
      </w:r>
    </w:p>
    <w:p w14:paraId="36D61691" w14:textId="77777777" w:rsidR="00082508" w:rsidRDefault="00082508">
      <w:pPr>
        <w:pStyle w:val="WP"/>
        <w:keepNext/>
      </w:pPr>
      <w:r>
        <w:t>*</w:t>
      </w:r>
      <w:r>
        <w:tab/>
      </w:r>
      <w:r>
        <w:tab/>
      </w:r>
      <w:r>
        <w:tab/>
      </w:r>
      <w:r>
        <w:tab/>
      </w:r>
      <w:r>
        <w:tab/>
        <w:t xml:space="preserve">  138 (= 1 + 137) bits per frame</w:t>
      </w:r>
    </w:p>
    <w:p w14:paraId="4E2C79CA" w14:textId="77777777" w:rsidR="00082508" w:rsidRDefault="00082508">
      <w:pPr>
        <w:pStyle w:val="WP"/>
        <w:keepNext/>
        <w:ind w:right="282"/>
      </w:pPr>
      <w:r>
        <w:t>*</w:t>
      </w:r>
    </w:p>
    <w:p w14:paraId="1B490E4E" w14:textId="77777777" w:rsidR="00082508" w:rsidRDefault="00082508">
      <w:pPr>
        <w:pStyle w:val="WP"/>
        <w:keepNext/>
        <w:ind w:right="282"/>
      </w:pPr>
      <w:r>
        <w:t>*</w:t>
      </w:r>
      <w:r>
        <w:tab/>
        <w:t>OUTPUT FILE(S)</w:t>
      </w:r>
      <w:r>
        <w:tab/>
        <w:t>:</w:t>
      </w:r>
      <w:r>
        <w:tab/>
      </w:r>
    </w:p>
    <w:p w14:paraId="5CB68A98" w14:textId="77777777" w:rsidR="00082508" w:rsidRDefault="00082508">
      <w:pPr>
        <w:pStyle w:val="WP"/>
        <w:keepNext/>
        <w:ind w:right="282"/>
      </w:pPr>
      <w:r>
        <w:t>*</w:t>
      </w:r>
    </w:p>
    <w:p w14:paraId="61EFD543" w14:textId="77777777" w:rsidR="00082508" w:rsidRDefault="00082508">
      <w:pPr>
        <w:pStyle w:val="WP"/>
        <w:keepNext/>
        <w:ind w:right="282"/>
      </w:pPr>
      <w:r>
        <w:t>*</w:t>
      </w:r>
      <w:r>
        <w:tab/>
      </w:r>
      <w:r>
        <w:tab/>
        <w:t>OUTPUT1</w:t>
      </w:r>
      <w:r>
        <w:tab/>
        <w:t>:</w:t>
      </w:r>
      <w:r>
        <w:tab/>
        <w:t xml:space="preserve">- Description : channel encoded serial stream </w:t>
      </w:r>
    </w:p>
    <w:p w14:paraId="48D568B2" w14:textId="77777777" w:rsidR="00082508" w:rsidRDefault="00082508">
      <w:pPr>
        <w:pStyle w:val="WP"/>
        <w:keepNext/>
        <w:ind w:right="282"/>
      </w:pPr>
      <w:r>
        <w:t>*</w:t>
      </w:r>
      <w:r>
        <w:tab/>
      </w:r>
      <w:r>
        <w:tab/>
      </w:r>
      <w:r>
        <w:tab/>
      </w:r>
      <w:r>
        <w:tab/>
      </w:r>
      <w:r>
        <w:tab/>
        <w:t>- Format : binary file 16 bit-samples</w:t>
      </w:r>
    </w:p>
    <w:p w14:paraId="3E1E4A15" w14:textId="77777777" w:rsidR="00082508" w:rsidRDefault="00082508">
      <w:pPr>
        <w:pStyle w:val="WP"/>
        <w:keepNext/>
        <w:ind w:right="282"/>
      </w:pPr>
      <w:r>
        <w:t>*</w:t>
      </w:r>
      <w:r>
        <w:tab/>
      </w:r>
      <w:r>
        <w:tab/>
      </w:r>
      <w:r>
        <w:tab/>
      </w:r>
      <w:r>
        <w:tab/>
      </w:r>
      <w:r>
        <w:tab/>
        <w:t xml:space="preserve">  each 16 bit-sample represents one encoded bit</w:t>
      </w:r>
    </w:p>
    <w:p w14:paraId="2B0CE42B" w14:textId="77777777" w:rsidR="00082508" w:rsidRDefault="00082508">
      <w:pPr>
        <w:pStyle w:val="WP"/>
        <w:keepNext/>
        <w:ind w:right="282"/>
      </w:pPr>
      <w:r>
        <w:t>*</w:t>
      </w:r>
    </w:p>
    <w:p w14:paraId="289A059D" w14:textId="77777777" w:rsidR="00082508" w:rsidRDefault="00082508">
      <w:pPr>
        <w:pStyle w:val="WP"/>
        <w:keepNext/>
        <w:ind w:right="282"/>
      </w:pPr>
      <w:r>
        <w:t>*</w:t>
      </w:r>
      <w:r>
        <w:tab/>
        <w:t>COMMENTS</w:t>
      </w:r>
      <w:r>
        <w:tab/>
      </w:r>
      <w:r>
        <w:tab/>
        <w:t>:</w:t>
      </w:r>
      <w:r>
        <w:tab/>
        <w:t xml:space="preserve">- Values of channel encoded samples are </w:t>
      </w:r>
    </w:p>
    <w:p w14:paraId="37D61028" w14:textId="77777777" w:rsidR="00082508" w:rsidRDefault="00082508">
      <w:pPr>
        <w:pStyle w:val="WP"/>
        <w:keepNext/>
        <w:ind w:right="282"/>
      </w:pPr>
      <w:r>
        <w:t>*</w:t>
      </w:r>
      <w:r>
        <w:tab/>
      </w:r>
      <w:r>
        <w:tab/>
      </w:r>
      <w:r>
        <w:tab/>
      </w:r>
      <w:r>
        <w:tab/>
      </w:r>
      <w:r>
        <w:tab/>
        <w:t>either -127 or +127</w:t>
      </w:r>
    </w:p>
    <w:p w14:paraId="2A36AA3F" w14:textId="77777777" w:rsidR="00082508" w:rsidRDefault="00082508">
      <w:pPr>
        <w:pStyle w:val="WP"/>
        <w:keepNext/>
      </w:pPr>
      <w:r>
        <w:t>*</w:t>
      </w:r>
      <w:r>
        <w:tab/>
      </w:r>
      <w:r>
        <w:tab/>
      </w:r>
      <w:r>
        <w:tab/>
      </w:r>
      <w:r>
        <w:tab/>
      </w:r>
      <w:r>
        <w:tab/>
        <w:t>- 2 input frames are encoded together to produce</w:t>
      </w:r>
    </w:p>
    <w:p w14:paraId="0E2DF2F4" w14:textId="77777777" w:rsidR="00082508" w:rsidRDefault="00082508">
      <w:pPr>
        <w:pStyle w:val="WP"/>
        <w:keepNext/>
      </w:pPr>
      <w:r>
        <w:t>*</w:t>
      </w:r>
      <w:r>
        <w:tab/>
      </w:r>
      <w:r>
        <w:tab/>
      </w:r>
      <w:r>
        <w:tab/>
      </w:r>
      <w:r>
        <w:tab/>
      </w:r>
      <w:r>
        <w:tab/>
        <w:t>1 single output frame of 432 samples written in</w:t>
      </w:r>
    </w:p>
    <w:p w14:paraId="13CE39BC" w14:textId="77777777" w:rsidR="00082508" w:rsidRDefault="00082508">
      <w:pPr>
        <w:pStyle w:val="WP"/>
        <w:keepNext/>
      </w:pPr>
      <w:r>
        <w:t>*</w:t>
      </w:r>
      <w:r>
        <w:tab/>
      </w:r>
      <w:r>
        <w:tab/>
      </w:r>
      <w:r>
        <w:tab/>
      </w:r>
      <w:r>
        <w:tab/>
      </w:r>
      <w:r>
        <w:tab/>
        <w:t>the ouput1 file according to a specific format</w:t>
      </w:r>
    </w:p>
    <w:p w14:paraId="69899286" w14:textId="77777777" w:rsidR="00082508" w:rsidRDefault="00082508">
      <w:pPr>
        <w:pStyle w:val="WP"/>
        <w:keepNext/>
      </w:pPr>
      <w:r>
        <w:t>*</w:t>
      </w:r>
      <w:r>
        <w:tab/>
      </w:r>
      <w:r>
        <w:tab/>
      </w:r>
      <w:r>
        <w:tab/>
      </w:r>
      <w:r>
        <w:tab/>
      </w:r>
      <w:r>
        <w:tab/>
        <w:t>compatible with the error insertion device</w:t>
      </w:r>
    </w:p>
    <w:p w14:paraId="5DC7057B" w14:textId="77777777" w:rsidR="00082508" w:rsidRDefault="00082508">
      <w:pPr>
        <w:pStyle w:val="WP"/>
        <w:keepNext/>
      </w:pPr>
      <w:r>
        <w:t>*</w:t>
      </w:r>
    </w:p>
    <w:p w14:paraId="372A219E" w14:textId="77777777" w:rsidR="00082508" w:rsidRDefault="00082508">
      <w:pPr>
        <w:pStyle w:val="WP"/>
        <w:keepNext/>
        <w:ind w:right="282"/>
      </w:pPr>
      <w:r>
        <w:t>************************************************************************</w:t>
      </w:r>
    </w:p>
    <w:p w14:paraId="66586D62" w14:textId="77777777" w:rsidR="00082508" w:rsidRDefault="00082508">
      <w:pPr>
        <w:pStyle w:val="WP"/>
        <w:keepNext/>
      </w:pPr>
      <w:r>
        <w:t>*</w:t>
      </w:r>
    </w:p>
    <w:p w14:paraId="69693146" w14:textId="77777777" w:rsidR="00082508" w:rsidRDefault="00082508">
      <w:pPr>
        <w:pStyle w:val="WP"/>
        <w:keepNext/>
        <w:ind w:right="282"/>
      </w:pPr>
      <w:r>
        <w:t>*</w:t>
      </w:r>
      <w:r>
        <w:tab/>
        <w:t>INCLUDED FILES</w:t>
      </w:r>
      <w:r>
        <w:tab/>
        <w:t>:</w:t>
      </w:r>
      <w:r>
        <w:tab/>
        <w:t>channel.h</w:t>
      </w:r>
    </w:p>
    <w:p w14:paraId="0394411F" w14:textId="77777777" w:rsidR="00082508" w:rsidRDefault="00082508">
      <w:pPr>
        <w:pStyle w:val="WP"/>
        <w:keepNext/>
        <w:ind w:right="282"/>
      </w:pPr>
      <w:r>
        <w:t>*</w:t>
      </w:r>
      <w:r>
        <w:tab/>
      </w:r>
      <w:r>
        <w:tab/>
      </w:r>
      <w:r>
        <w:tab/>
      </w:r>
      <w:r>
        <w:tab/>
      </w:r>
      <w:r>
        <w:tab/>
        <w:t>stdlib.h</w:t>
      </w:r>
    </w:p>
    <w:p w14:paraId="6992EAF2" w14:textId="77777777" w:rsidR="00082508" w:rsidRDefault="00082508">
      <w:pPr>
        <w:pStyle w:val="WP"/>
        <w:keepNext/>
        <w:ind w:right="282"/>
      </w:pPr>
      <w:r>
        <w:t>*</w:t>
      </w:r>
    </w:p>
    <w:p w14:paraId="444C37F4" w14:textId="77777777" w:rsidR="00082508" w:rsidRDefault="00082508">
      <w:pPr>
        <w:pStyle w:val="WP"/>
        <w:keepNext/>
        <w:ind w:right="282"/>
      </w:pPr>
      <w:r>
        <w:t>************************************************************************/</w:t>
      </w:r>
    </w:p>
    <w:p w14:paraId="3B0B7703" w14:textId="77777777" w:rsidR="00082508" w:rsidRDefault="00082508">
      <w:pPr>
        <w:pStyle w:val="LD10"/>
      </w:pPr>
    </w:p>
    <w:p w14:paraId="41E19318" w14:textId="77777777" w:rsidR="00082508" w:rsidRDefault="00082508">
      <w:pPr>
        <w:pStyle w:val="LD10"/>
      </w:pPr>
      <w:r>
        <w:t>/* LIBRARIES USED */</w:t>
      </w:r>
    </w:p>
    <w:p w14:paraId="05D4D3DE" w14:textId="77777777" w:rsidR="00082508" w:rsidRDefault="00082508">
      <w:pPr>
        <w:pStyle w:val="LD10"/>
      </w:pPr>
      <w:r>
        <w:t>#include &lt;stdlib.h&gt;</w:t>
      </w:r>
    </w:p>
    <w:p w14:paraId="50D09E73" w14:textId="77777777" w:rsidR="00082508" w:rsidRDefault="00082508">
      <w:pPr>
        <w:pStyle w:val="LD10"/>
      </w:pPr>
      <w:r>
        <w:t>#include "channel.h"</w:t>
      </w:r>
    </w:p>
    <w:p w14:paraId="6E5B8175" w14:textId="77777777" w:rsidR="00082508" w:rsidRDefault="00082508">
      <w:pPr>
        <w:pStyle w:val="LD10"/>
      </w:pPr>
    </w:p>
    <w:p w14:paraId="478263FC" w14:textId="77777777" w:rsidR="00082508" w:rsidRDefault="00082508">
      <w:pPr>
        <w:pStyle w:val="LD10"/>
      </w:pPr>
      <w:r>
        <w:t>#ifndef TRUE</w:t>
      </w:r>
    </w:p>
    <w:p w14:paraId="70428566" w14:textId="77777777" w:rsidR="00082508" w:rsidRDefault="00082508">
      <w:pPr>
        <w:pStyle w:val="LD10"/>
      </w:pPr>
      <w:r>
        <w:t># define TRUE   (1==1)</w:t>
      </w:r>
    </w:p>
    <w:p w14:paraId="43048581" w14:textId="77777777" w:rsidR="00082508" w:rsidRDefault="00082508">
      <w:pPr>
        <w:pStyle w:val="LD10"/>
      </w:pPr>
      <w:r>
        <w:t># define FALSE  (1==0)</w:t>
      </w:r>
    </w:p>
    <w:p w14:paraId="1F826BA0" w14:textId="77777777" w:rsidR="00082508" w:rsidRDefault="00082508">
      <w:pPr>
        <w:pStyle w:val="LD10"/>
      </w:pPr>
      <w:r>
        <w:t>#endif</w:t>
      </w:r>
    </w:p>
    <w:p w14:paraId="696790B8" w14:textId="77777777" w:rsidR="00082508" w:rsidRDefault="00082508">
      <w:pPr>
        <w:pStyle w:val="LD10"/>
      </w:pPr>
    </w:p>
    <w:p w14:paraId="4527DA81" w14:textId="77777777" w:rsidR="00082508" w:rsidRDefault="00082508">
      <w:pPr>
        <w:pStyle w:val="LD10"/>
      </w:pPr>
      <w:r>
        <w:t>Word16  FS_Flag = 0;</w:t>
      </w:r>
      <w:r>
        <w:tab/>
        <w:t>/* Frame Stealing Flag :</w:t>
      </w:r>
    </w:p>
    <w:p w14:paraId="24F663C7" w14:textId="77777777" w:rsidR="00082508" w:rsidRDefault="00082508">
      <w:pPr>
        <w:pStyle w:val="LD10"/>
      </w:pPr>
      <w:r>
        <w:tab/>
      </w:r>
      <w:r>
        <w:tab/>
      </w:r>
      <w:r>
        <w:tab/>
      </w:r>
      <w:r>
        <w:tab/>
      </w:r>
      <w:r>
        <w:tab/>
        <w:t xml:space="preserve"> 0 = no stealing in the time-slot, </w:t>
      </w:r>
    </w:p>
    <w:p w14:paraId="1B5E85C3" w14:textId="77777777" w:rsidR="00082508" w:rsidRDefault="00082508">
      <w:pPr>
        <w:pStyle w:val="LD10"/>
      </w:pPr>
      <w:r>
        <w:tab/>
      </w:r>
      <w:r>
        <w:tab/>
      </w:r>
      <w:r>
        <w:tab/>
      </w:r>
      <w:r>
        <w:tab/>
      </w:r>
      <w:r>
        <w:tab/>
        <w:t>!0 = stealing of the first speech frame</w:t>
      </w:r>
    </w:p>
    <w:p w14:paraId="143E53B9" w14:textId="77777777" w:rsidR="00082508" w:rsidRDefault="00082508">
      <w:pPr>
        <w:pStyle w:val="LD1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 the time-slot</w:t>
      </w:r>
    </w:p>
    <w:p w14:paraId="361E976E" w14:textId="77777777" w:rsidR="00082508" w:rsidRDefault="00082508">
      <w:pPr>
        <w:pStyle w:val="LD10"/>
      </w:pPr>
      <w:r>
        <w:tab/>
      </w:r>
      <w:r>
        <w:tab/>
      </w:r>
      <w:r>
        <w:tab/>
      </w:r>
      <w:r>
        <w:tab/>
      </w:r>
      <w:r>
        <w:tab/>
        <w:t>This flag is set/reset by external world */</w:t>
      </w:r>
    </w:p>
    <w:p w14:paraId="4EA42BC7" w14:textId="77777777" w:rsidR="00082508" w:rsidRDefault="00082508">
      <w:pPr>
        <w:pStyle w:val="LD10"/>
      </w:pPr>
      <w:r>
        <w:br w:type="page"/>
      </w:r>
    </w:p>
    <w:p w14:paraId="0B3062D0" w14:textId="77777777" w:rsidR="00082508" w:rsidRDefault="00082508">
      <w:pPr>
        <w:pStyle w:val="LD10"/>
      </w:pPr>
      <w:r>
        <w:t>int    main( int argc, char *argv[] )</w:t>
      </w:r>
    </w:p>
    <w:p w14:paraId="5A4B8028" w14:textId="77777777" w:rsidR="00082508" w:rsidRDefault="00082508">
      <w:pPr>
        <w:pStyle w:val="LD10"/>
      </w:pPr>
    </w:p>
    <w:p w14:paraId="1D805A05" w14:textId="77777777" w:rsidR="00082508" w:rsidRDefault="00082508">
      <w:pPr>
        <w:pStyle w:val="LD10"/>
      </w:pPr>
      <w:r>
        <w:t>{</w:t>
      </w:r>
    </w:p>
    <w:p w14:paraId="600A4356" w14:textId="77777777" w:rsidR="00082508" w:rsidRDefault="00082508">
      <w:pPr>
        <w:pStyle w:val="LD10"/>
      </w:pPr>
      <w:r>
        <w:tab/>
        <w:t>FILE    *fin, *fout;</w:t>
      </w:r>
    </w:p>
    <w:p w14:paraId="04C62C10" w14:textId="77777777" w:rsidR="00082508" w:rsidRDefault="00082508">
      <w:pPr>
        <w:pStyle w:val="LD10"/>
      </w:pPr>
      <w:r>
        <w:tab/>
        <w:t>Word32  Loop_counter = 0;</w:t>
      </w:r>
    </w:p>
    <w:p w14:paraId="419511EB" w14:textId="77777777" w:rsidR="00082508" w:rsidRDefault="00082508">
      <w:pPr>
        <w:pStyle w:val="LD10"/>
      </w:pPr>
      <w:r>
        <w:tab/>
        <w:t>short   first_pass = TRUE;</w:t>
      </w:r>
    </w:p>
    <w:p w14:paraId="0EDD2F61" w14:textId="77777777" w:rsidR="00082508" w:rsidRDefault="00082508">
      <w:pPr>
        <w:pStyle w:val="LD10"/>
      </w:pPr>
      <w:r>
        <w:tab/>
        <w:t>Word16  i;</w:t>
      </w:r>
    </w:p>
    <w:p w14:paraId="566F48E5" w14:textId="77777777" w:rsidR="00082508" w:rsidRDefault="00082508">
      <w:pPr>
        <w:pStyle w:val="LD10"/>
      </w:pPr>
      <w:r>
        <w:tab/>
        <w:t>Word16  Vocod_array[274];       /* Input Buffer : 2 vocoder frames */</w:t>
      </w:r>
    </w:p>
    <w:p w14:paraId="064C5CED" w14:textId="77777777" w:rsidR="00082508" w:rsidRDefault="00082508">
      <w:pPr>
        <w:pStyle w:val="LD10"/>
      </w:pPr>
      <w:r>
        <w:tab/>
        <w:t>Word16  Coded_array[432];</w:t>
      </w:r>
    </w:p>
    <w:p w14:paraId="3A959A82" w14:textId="77777777" w:rsidR="00082508" w:rsidRDefault="00082508">
      <w:pPr>
        <w:pStyle w:val="LD10"/>
      </w:pPr>
      <w:r>
        <w:tab/>
        <w:t>Word16  Interleaved_coded_array[432]; /* Output Buffer */</w:t>
      </w:r>
    </w:p>
    <w:p w14:paraId="18553FBA" w14:textId="77777777" w:rsidR="00082508" w:rsidRDefault="00082508">
      <w:pPr>
        <w:pStyle w:val="LD10"/>
      </w:pPr>
    </w:p>
    <w:p w14:paraId="197A7586" w14:textId="77777777" w:rsidR="00082508" w:rsidRDefault="00082508">
      <w:pPr>
        <w:pStyle w:val="LD10"/>
      </w:pPr>
      <w:r>
        <w:tab/>
        <w:t>/* Parse arguments */</w:t>
      </w:r>
    </w:p>
    <w:p w14:paraId="09FB5CF1" w14:textId="77777777" w:rsidR="00082508" w:rsidRDefault="00082508">
      <w:pPr>
        <w:pStyle w:val="LD10"/>
      </w:pPr>
      <w:r>
        <w:tab/>
        <w:t>if ( argc != 3 )</w:t>
      </w:r>
    </w:p>
    <w:p w14:paraId="0B293311" w14:textId="77777777" w:rsidR="00082508" w:rsidRDefault="00082508">
      <w:pPr>
        <w:pStyle w:val="LD10"/>
      </w:pPr>
      <w:r>
        <w:tab/>
        <w:t>{</w:t>
      </w:r>
    </w:p>
    <w:p w14:paraId="4698B86A" w14:textId="77777777" w:rsidR="00082508" w:rsidRDefault="00082508">
      <w:pPr>
        <w:pStyle w:val="LD10"/>
      </w:pPr>
      <w:r>
        <w:tab/>
      </w:r>
      <w:r>
        <w:tab/>
        <w:t>puts( "usage : ccoder infile outfile" );</w:t>
      </w:r>
    </w:p>
    <w:p w14:paraId="6BE79EE9" w14:textId="77777777" w:rsidR="00082508" w:rsidRDefault="00082508">
      <w:pPr>
        <w:pStyle w:val="LD10"/>
      </w:pPr>
      <w:r>
        <w:tab/>
      </w:r>
      <w:r>
        <w:tab/>
        <w:t>puts( "Channel coding time-slot per time-slot" );</w:t>
      </w:r>
    </w:p>
    <w:p w14:paraId="2FC839C5" w14:textId="77777777" w:rsidR="00082508" w:rsidRDefault="00082508">
      <w:pPr>
        <w:pStyle w:val="LD10"/>
      </w:pPr>
      <w:r>
        <w:tab/>
      </w:r>
      <w:r>
        <w:tab/>
        <w:t>puts( "format for input file : 138 (BFI + 137) bits frame" );</w:t>
      </w:r>
    </w:p>
    <w:p w14:paraId="2F5D0E6A" w14:textId="77777777" w:rsidR="00082508" w:rsidRDefault="00082508">
      <w:pPr>
        <w:pStyle w:val="LD10"/>
      </w:pPr>
      <w:r>
        <w:tab/>
      </w:r>
      <w:r>
        <w:tab/>
        <w:t>puts( "format for output :  $6B21...114 bits...$6B22...114..." );</w:t>
      </w:r>
    </w:p>
    <w:p w14:paraId="1FFEB5CD" w14:textId="77777777" w:rsidR="00082508" w:rsidRDefault="00082508">
      <w:pPr>
        <w:pStyle w:val="LD10"/>
      </w:pPr>
      <w:r>
        <w:tab/>
      </w:r>
      <w:r>
        <w:tab/>
        <w:t>puts( "        ...$6B26...114...$6B21");</w:t>
      </w:r>
    </w:p>
    <w:p w14:paraId="09914348" w14:textId="77777777" w:rsidR="00082508" w:rsidRDefault="00082508">
      <w:pPr>
        <w:pStyle w:val="LD10"/>
      </w:pPr>
      <w:r>
        <w:tab/>
      </w:r>
      <w:r>
        <w:tab/>
        <w:t>exit( 1 );</w:t>
      </w:r>
    </w:p>
    <w:p w14:paraId="24CED169" w14:textId="77777777" w:rsidR="00082508" w:rsidRDefault="00082508">
      <w:pPr>
        <w:pStyle w:val="LD10"/>
      </w:pPr>
      <w:r>
        <w:tab/>
        <w:t>}</w:t>
      </w:r>
    </w:p>
    <w:p w14:paraId="2D448216" w14:textId="77777777" w:rsidR="00082508" w:rsidRDefault="00082508">
      <w:pPr>
        <w:pStyle w:val="LD10"/>
      </w:pPr>
      <w:r>
        <w:tab/>
        <w:t>if ( (fin = fopen( argv[1], "rb" )) == NULL )</w:t>
      </w:r>
    </w:p>
    <w:p w14:paraId="383F50C5" w14:textId="77777777" w:rsidR="00082508" w:rsidRDefault="00082508">
      <w:pPr>
        <w:pStyle w:val="LD10"/>
      </w:pPr>
      <w:r>
        <w:tab/>
        <w:t>{</w:t>
      </w:r>
    </w:p>
    <w:p w14:paraId="700A7A0B" w14:textId="77777777" w:rsidR="00082508" w:rsidRDefault="00082508">
      <w:pPr>
        <w:pStyle w:val="LD10"/>
      </w:pPr>
      <w:r>
        <w:tab/>
      </w:r>
      <w:r>
        <w:tab/>
        <w:t>puts("chanlcod: can't open input file" );</w:t>
      </w:r>
    </w:p>
    <w:p w14:paraId="5CF8E816" w14:textId="77777777" w:rsidR="00082508" w:rsidRDefault="00082508">
      <w:pPr>
        <w:pStyle w:val="LD10"/>
      </w:pPr>
      <w:r>
        <w:tab/>
      </w:r>
      <w:r>
        <w:tab/>
        <w:t>exit( 1 );</w:t>
      </w:r>
    </w:p>
    <w:p w14:paraId="53EC8A01" w14:textId="77777777" w:rsidR="00082508" w:rsidRDefault="00082508">
      <w:pPr>
        <w:pStyle w:val="LD10"/>
      </w:pPr>
      <w:r>
        <w:tab/>
        <w:t>}</w:t>
      </w:r>
    </w:p>
    <w:p w14:paraId="3477256D" w14:textId="77777777" w:rsidR="00082508" w:rsidRDefault="00082508">
      <w:pPr>
        <w:pStyle w:val="LD10"/>
      </w:pPr>
      <w:r>
        <w:tab/>
        <w:t>if ( (fout = fopen( argv[2], "wb" )) == NULL )</w:t>
      </w:r>
    </w:p>
    <w:p w14:paraId="59E39100" w14:textId="77777777" w:rsidR="00082508" w:rsidRDefault="00082508">
      <w:pPr>
        <w:pStyle w:val="LD10"/>
      </w:pPr>
      <w:r>
        <w:tab/>
        <w:t>{</w:t>
      </w:r>
    </w:p>
    <w:p w14:paraId="0A3E9501" w14:textId="77777777" w:rsidR="00082508" w:rsidRDefault="00082508">
      <w:pPr>
        <w:pStyle w:val="LD10"/>
      </w:pPr>
      <w:r>
        <w:tab/>
      </w:r>
      <w:r>
        <w:tab/>
        <w:t>puts("chanlcod: can't open output file" );</w:t>
      </w:r>
    </w:p>
    <w:p w14:paraId="1DE6FF56" w14:textId="77777777" w:rsidR="00082508" w:rsidRDefault="00082508">
      <w:pPr>
        <w:pStyle w:val="LD10"/>
      </w:pPr>
      <w:r>
        <w:tab/>
      </w:r>
      <w:r>
        <w:tab/>
        <w:t>exit( 1 );</w:t>
      </w:r>
    </w:p>
    <w:p w14:paraId="41DE5405" w14:textId="77777777" w:rsidR="00082508" w:rsidRDefault="00082508">
      <w:pPr>
        <w:pStyle w:val="LD10"/>
      </w:pPr>
      <w:r>
        <w:tab/>
        <w:t>}</w:t>
      </w:r>
    </w:p>
    <w:p w14:paraId="094A0C20" w14:textId="77777777" w:rsidR="00082508" w:rsidRDefault="00082508">
      <w:pPr>
        <w:pStyle w:val="LD10"/>
      </w:pPr>
    </w:p>
    <w:p w14:paraId="78BFE5F6" w14:textId="77777777" w:rsidR="00082508" w:rsidRDefault="00082508">
      <w:pPr>
        <w:pStyle w:val="LD10"/>
      </w:pPr>
      <w:r>
        <w:tab/>
        <w:t>while( 1 )</w:t>
      </w:r>
    </w:p>
    <w:p w14:paraId="74E6135D" w14:textId="77777777" w:rsidR="00082508" w:rsidRDefault="00082508">
      <w:pPr>
        <w:pStyle w:val="LD10"/>
      </w:pPr>
      <w:r>
        <w:tab/>
        <w:t>{</w:t>
      </w:r>
    </w:p>
    <w:p w14:paraId="3981C082" w14:textId="77777777" w:rsidR="00082508" w:rsidRDefault="00082508">
      <w:pPr>
        <w:pStyle w:val="LD10"/>
      </w:pPr>
      <w:r>
        <w:tab/>
      </w:r>
      <w:r>
        <w:tab/>
      </w:r>
      <w:r>
        <w:tab/>
        <w:t xml:space="preserve">      /* Skip over bfi bit */</w:t>
      </w:r>
    </w:p>
    <w:p w14:paraId="41C32074" w14:textId="77777777" w:rsidR="00082508" w:rsidRDefault="00082508">
      <w:pPr>
        <w:pStyle w:val="LD10"/>
      </w:pPr>
      <w:r>
        <w:tab/>
      </w:r>
      <w:r>
        <w:tab/>
        <w:t>if( fread( Vocod_array, sizeof(short), 1, fin ) != 1 ) {</w:t>
      </w:r>
    </w:p>
    <w:p w14:paraId="75C0EB30" w14:textId="77777777" w:rsidR="00082508" w:rsidRDefault="00082508">
      <w:pPr>
        <w:pStyle w:val="LD10"/>
      </w:pPr>
      <w:r>
        <w:tab/>
      </w:r>
      <w:r>
        <w:tab/>
      </w:r>
      <w:r>
        <w:tab/>
        <w:t>puts( "chanlcod: reached end of file" );</w:t>
      </w:r>
    </w:p>
    <w:p w14:paraId="050B839B" w14:textId="77777777" w:rsidR="00082508" w:rsidRDefault="00082508">
      <w:pPr>
        <w:pStyle w:val="LD10"/>
      </w:pPr>
      <w:r>
        <w:tab/>
      </w:r>
      <w:r>
        <w:tab/>
      </w:r>
      <w:r>
        <w:tab/>
        <w:t>break;</w:t>
      </w:r>
    </w:p>
    <w:p w14:paraId="25C48BD4" w14:textId="77777777" w:rsidR="00082508" w:rsidRDefault="00082508">
      <w:pPr>
        <w:pStyle w:val="LD10"/>
      </w:pPr>
      <w:r>
        <w:tab/>
      </w:r>
      <w:r>
        <w:tab/>
        <w:t>}</w:t>
      </w:r>
    </w:p>
    <w:p w14:paraId="0035188A" w14:textId="77777777" w:rsidR="00082508" w:rsidRDefault="00082508">
      <w:pPr>
        <w:pStyle w:val="LD10"/>
      </w:pPr>
      <w:r>
        <w:tab/>
      </w:r>
      <w:r>
        <w:tab/>
      </w:r>
      <w:r>
        <w:tab/>
        <w:t xml:space="preserve">     /* 1st speech frame */</w:t>
      </w:r>
    </w:p>
    <w:p w14:paraId="0FFB156A" w14:textId="77777777" w:rsidR="00082508" w:rsidRDefault="00082508">
      <w:pPr>
        <w:pStyle w:val="LD10"/>
      </w:pPr>
      <w:r>
        <w:tab/>
      </w:r>
      <w:r>
        <w:tab/>
        <w:t>if( fread( Vocod_array, sizeof(short), 137, fin ) != 137 ) {</w:t>
      </w:r>
    </w:p>
    <w:p w14:paraId="2E714E97" w14:textId="77777777" w:rsidR="00082508" w:rsidRDefault="00082508">
      <w:pPr>
        <w:pStyle w:val="LD10"/>
      </w:pPr>
      <w:r>
        <w:tab/>
      </w:r>
      <w:r>
        <w:tab/>
      </w:r>
      <w:r>
        <w:tab/>
        <w:t>puts( "chanlcod: reached end of file" );</w:t>
      </w:r>
    </w:p>
    <w:p w14:paraId="4BE0B8D9" w14:textId="77777777" w:rsidR="00082508" w:rsidRDefault="00082508">
      <w:pPr>
        <w:pStyle w:val="LD10"/>
      </w:pPr>
      <w:r>
        <w:tab/>
      </w:r>
      <w:r>
        <w:tab/>
      </w:r>
      <w:r>
        <w:tab/>
        <w:t>break;</w:t>
      </w:r>
    </w:p>
    <w:p w14:paraId="07203F84" w14:textId="77777777" w:rsidR="00082508" w:rsidRDefault="00082508">
      <w:pPr>
        <w:pStyle w:val="LD10"/>
      </w:pPr>
      <w:r>
        <w:tab/>
      </w:r>
      <w:r>
        <w:tab/>
        <w:t>}</w:t>
      </w:r>
    </w:p>
    <w:p w14:paraId="7B3166E4" w14:textId="77777777" w:rsidR="00082508" w:rsidRDefault="00082508">
      <w:pPr>
        <w:pStyle w:val="LD10"/>
      </w:pPr>
      <w:r>
        <w:tab/>
      </w:r>
      <w:r>
        <w:tab/>
      </w:r>
      <w:r>
        <w:tab/>
        <w:t xml:space="preserve">      /* Skip over bfi bit */</w:t>
      </w:r>
    </w:p>
    <w:p w14:paraId="31454505" w14:textId="77777777" w:rsidR="00082508" w:rsidRDefault="00082508">
      <w:pPr>
        <w:pStyle w:val="LD10"/>
      </w:pPr>
      <w:r>
        <w:tab/>
      </w:r>
      <w:r>
        <w:tab/>
        <w:t>if( fread( Vocod_array+137, sizeof(short), 1, fin ) != 1 ) {</w:t>
      </w:r>
    </w:p>
    <w:p w14:paraId="4975A4F6" w14:textId="77777777" w:rsidR="00082508" w:rsidRDefault="00082508">
      <w:pPr>
        <w:pStyle w:val="LD10"/>
      </w:pPr>
      <w:r>
        <w:tab/>
      </w:r>
      <w:r>
        <w:tab/>
      </w:r>
      <w:r>
        <w:tab/>
        <w:t>puts( "chanlcod: reached end of file" );</w:t>
      </w:r>
    </w:p>
    <w:p w14:paraId="41464A88" w14:textId="77777777" w:rsidR="00082508" w:rsidRDefault="00082508">
      <w:pPr>
        <w:pStyle w:val="LD10"/>
      </w:pPr>
      <w:r>
        <w:tab/>
      </w:r>
      <w:r>
        <w:tab/>
      </w:r>
      <w:r>
        <w:tab/>
        <w:t>break;</w:t>
      </w:r>
    </w:p>
    <w:p w14:paraId="40A62317" w14:textId="77777777" w:rsidR="00082508" w:rsidRDefault="00082508">
      <w:pPr>
        <w:pStyle w:val="LD10"/>
      </w:pPr>
      <w:r>
        <w:tab/>
      </w:r>
      <w:r>
        <w:tab/>
        <w:t>}</w:t>
      </w:r>
    </w:p>
    <w:p w14:paraId="409D0179" w14:textId="77777777" w:rsidR="00082508" w:rsidRDefault="00082508">
      <w:pPr>
        <w:pStyle w:val="LD10"/>
      </w:pPr>
      <w:r>
        <w:tab/>
      </w:r>
      <w:r>
        <w:tab/>
      </w:r>
      <w:r>
        <w:tab/>
        <w:t xml:space="preserve">     /* 2nd speech frame */</w:t>
      </w:r>
    </w:p>
    <w:p w14:paraId="624E49CF" w14:textId="77777777" w:rsidR="00082508" w:rsidRDefault="00082508">
      <w:pPr>
        <w:pStyle w:val="LD10"/>
      </w:pPr>
      <w:r>
        <w:tab/>
      </w:r>
      <w:r>
        <w:tab/>
        <w:t>if( fread( Vocod_array+137, sizeof(short), 137, fin ) != 137 ) {</w:t>
      </w:r>
    </w:p>
    <w:p w14:paraId="707275A5" w14:textId="77777777" w:rsidR="00082508" w:rsidRDefault="00082508">
      <w:pPr>
        <w:pStyle w:val="LD10"/>
      </w:pPr>
      <w:r>
        <w:tab/>
      </w:r>
      <w:r>
        <w:tab/>
      </w:r>
      <w:r>
        <w:tab/>
        <w:t>puts( "chanlcod: reached end of file" );</w:t>
      </w:r>
    </w:p>
    <w:p w14:paraId="721826E9" w14:textId="77777777" w:rsidR="00082508" w:rsidRDefault="00082508">
      <w:pPr>
        <w:pStyle w:val="LD10"/>
      </w:pPr>
      <w:r>
        <w:tab/>
      </w:r>
      <w:r>
        <w:tab/>
      </w:r>
      <w:r>
        <w:tab/>
        <w:t>break;</w:t>
      </w:r>
    </w:p>
    <w:p w14:paraId="2399AF1C" w14:textId="77777777" w:rsidR="00082508" w:rsidRDefault="00082508">
      <w:pPr>
        <w:pStyle w:val="LD10"/>
      </w:pPr>
      <w:r>
        <w:tab/>
      </w:r>
      <w:r>
        <w:tab/>
        <w:t>}</w:t>
      </w:r>
    </w:p>
    <w:p w14:paraId="59DF7F64" w14:textId="77777777" w:rsidR="00082508" w:rsidRDefault="00082508">
      <w:pPr>
        <w:pStyle w:val="LD10"/>
      </w:pPr>
      <w:r>
        <w:br w:type="page"/>
      </w:r>
    </w:p>
    <w:p w14:paraId="6E26FE56" w14:textId="77777777" w:rsidR="00082508" w:rsidRDefault="00082508">
      <w:pPr>
        <w:pStyle w:val="LD10"/>
      </w:pPr>
      <w:r>
        <w:t>/* Channel Encoding */</w:t>
      </w:r>
    </w:p>
    <w:p w14:paraId="68F80F5E" w14:textId="77777777" w:rsidR="00082508" w:rsidRDefault="00082508">
      <w:pPr>
        <w:pStyle w:val="LD10"/>
      </w:pPr>
      <w:r>
        <w:tab/>
      </w:r>
      <w:r>
        <w:tab/>
        <w:t>Channel_Encoding(first_pass,FS_Flag,Vocod_array,Coded_array);</w:t>
      </w:r>
    </w:p>
    <w:p w14:paraId="0F72792B" w14:textId="77777777" w:rsidR="00082508" w:rsidRDefault="00082508">
      <w:pPr>
        <w:pStyle w:val="LD10"/>
      </w:pPr>
      <w:r>
        <w:tab/>
      </w:r>
      <w:r>
        <w:tab/>
        <w:t>first_pass = FALSE;</w:t>
      </w:r>
    </w:p>
    <w:p w14:paraId="359F2F4D" w14:textId="77777777" w:rsidR="00082508" w:rsidRDefault="00082508">
      <w:pPr>
        <w:pStyle w:val="LD10"/>
      </w:pPr>
    </w:p>
    <w:p w14:paraId="36E67E28" w14:textId="77777777" w:rsidR="00082508" w:rsidRDefault="00082508">
      <w:pPr>
        <w:pStyle w:val="LD10"/>
      </w:pPr>
      <w:r>
        <w:t>/* Interleaving */</w:t>
      </w:r>
    </w:p>
    <w:p w14:paraId="43828E8F" w14:textId="77777777" w:rsidR="00082508" w:rsidRDefault="00082508">
      <w:pPr>
        <w:pStyle w:val="LD10"/>
      </w:pPr>
    </w:p>
    <w:p w14:paraId="02A3EF7A" w14:textId="77777777" w:rsidR="00082508" w:rsidRDefault="00082508">
      <w:pPr>
        <w:pStyle w:val="LD10"/>
      </w:pPr>
    </w:p>
    <w:p w14:paraId="6626C188" w14:textId="77777777" w:rsidR="00082508" w:rsidRDefault="00082508">
      <w:pPr>
        <w:pStyle w:val="LD10"/>
      </w:pPr>
      <w:r>
        <w:tab/>
        <w:t xml:space="preserve">if (!FS_Flag) </w:t>
      </w:r>
      <w:r>
        <w:tab/>
        <w:t>Interleaving_Speech(Coded_array,</w:t>
      </w:r>
    </w:p>
    <w:p w14:paraId="77DB70AC" w14:textId="77777777" w:rsidR="00082508" w:rsidRDefault="00082508">
      <w:pPr>
        <w:pStyle w:val="LD1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Interleaved_coded_array);</w:t>
      </w:r>
    </w:p>
    <w:p w14:paraId="387E6767" w14:textId="77777777" w:rsidR="00082508" w:rsidRDefault="00082508">
      <w:pPr>
        <w:pStyle w:val="LD10"/>
      </w:pPr>
      <w:r>
        <w:tab/>
        <w:t>else</w:t>
      </w:r>
      <w:r>
        <w:tab/>
        <w:t>{</w:t>
      </w:r>
    </w:p>
    <w:p w14:paraId="6451AA11" w14:textId="77777777" w:rsidR="00082508" w:rsidRDefault="00082508">
      <w:pPr>
        <w:pStyle w:val="LD10"/>
      </w:pPr>
      <w:r>
        <w:tab/>
      </w:r>
      <w:r>
        <w:tab/>
        <w:t>Interleaving_Signalling(</w:t>
      </w:r>
      <w:r>
        <w:tab/>
        <w:t>Coded_array + 216,</w:t>
      </w:r>
    </w:p>
    <w:p w14:paraId="2BF62B3D" w14:textId="77777777" w:rsidR="00082508" w:rsidRDefault="00082508">
      <w:pPr>
        <w:pStyle w:val="LD10"/>
      </w:pPr>
      <w:r>
        <w:tab/>
      </w:r>
      <w:r>
        <w:tab/>
      </w:r>
      <w:r>
        <w:tab/>
      </w:r>
      <w:r>
        <w:tab/>
      </w:r>
      <w:r>
        <w:tab/>
      </w:r>
      <w:r>
        <w:tab/>
        <w:t>Interleaved_coded_array + 216);</w:t>
      </w:r>
    </w:p>
    <w:p w14:paraId="1DE58D91" w14:textId="77777777" w:rsidR="00082508" w:rsidRDefault="00082508">
      <w:pPr>
        <w:pStyle w:val="LD10"/>
      </w:pPr>
      <w:r>
        <w:tab/>
      </w:r>
      <w:r>
        <w:tab/>
        <w:t>for (i = 0; i &lt; 216; i++)</w:t>
      </w:r>
      <w:r>
        <w:tab/>
        <w:t>Interleaved_coded_array[i] =</w:t>
      </w:r>
    </w:p>
    <w:p w14:paraId="0A74B551" w14:textId="77777777" w:rsidR="00082508" w:rsidRDefault="00082508">
      <w:pPr>
        <w:pStyle w:val="LD1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Coded_array[i];      </w:t>
      </w:r>
    </w:p>
    <w:p w14:paraId="3A5C9C66" w14:textId="77777777" w:rsidR="00082508" w:rsidRDefault="00082508">
      <w:pPr>
        <w:pStyle w:val="LD10"/>
      </w:pPr>
      <w:r>
        <w:tab/>
      </w:r>
      <w:r>
        <w:tab/>
        <w:t>}</w:t>
      </w:r>
    </w:p>
    <w:p w14:paraId="0DE8C2D5" w14:textId="77777777" w:rsidR="00082508" w:rsidRDefault="00082508">
      <w:pPr>
        <w:pStyle w:val="LD10"/>
      </w:pPr>
      <w:r>
        <w:tab/>
      </w:r>
    </w:p>
    <w:p w14:paraId="35872DB0" w14:textId="77777777" w:rsidR="00082508" w:rsidRDefault="00082508">
      <w:pPr>
        <w:pStyle w:val="LD10"/>
      </w:pPr>
      <w:r>
        <w:t>/* Increment Loop counter */</w:t>
      </w:r>
    </w:p>
    <w:p w14:paraId="1DF07748" w14:textId="77777777" w:rsidR="00082508" w:rsidRDefault="00082508">
      <w:pPr>
        <w:pStyle w:val="LD10"/>
      </w:pPr>
      <w:r>
        <w:tab/>
      </w:r>
      <w:r>
        <w:tab/>
        <w:t>Loop_counter++;</w:t>
      </w:r>
    </w:p>
    <w:p w14:paraId="2D1CBD6E" w14:textId="77777777" w:rsidR="00082508" w:rsidRDefault="00082508">
      <w:pPr>
        <w:pStyle w:val="LD10"/>
      </w:pPr>
    </w:p>
    <w:p w14:paraId="429BE83F" w14:textId="77777777" w:rsidR="00082508" w:rsidRDefault="00082508">
      <w:pPr>
        <w:pStyle w:val="LD10"/>
      </w:pPr>
      <w:r>
        <w:t>/* write Output_array (1 TETRA frame = 2 speech frames) to output file */</w:t>
      </w:r>
    </w:p>
    <w:p w14:paraId="72299712" w14:textId="77777777" w:rsidR="00082508" w:rsidRDefault="00082508">
      <w:pPr>
        <w:pStyle w:val="LD10"/>
      </w:pPr>
      <w:r>
        <w:tab/>
      </w:r>
      <w:r>
        <w:tab/>
        <w:t>if (Write_Tetra_File (fout, Interleaved_coded_array) == -1)</w:t>
      </w:r>
    </w:p>
    <w:p w14:paraId="409573BE" w14:textId="77777777" w:rsidR="00082508" w:rsidRDefault="00082508">
      <w:pPr>
        <w:pStyle w:val="LD10"/>
      </w:pPr>
      <w:r>
        <w:tab/>
      </w:r>
      <w:r>
        <w:tab/>
        <w:t xml:space="preserve">  {</w:t>
      </w:r>
    </w:p>
    <w:p w14:paraId="40861092" w14:textId="77777777" w:rsidR="00082508" w:rsidRDefault="00082508">
      <w:pPr>
        <w:pStyle w:val="LD10"/>
      </w:pPr>
      <w:r>
        <w:tab/>
      </w:r>
      <w:r>
        <w:tab/>
        <w:t xml:space="preserve">  puts ("chanlcod: cannot write to output file");</w:t>
      </w:r>
    </w:p>
    <w:p w14:paraId="723694FE" w14:textId="77777777" w:rsidR="00082508" w:rsidRDefault="00082508">
      <w:pPr>
        <w:pStyle w:val="LD10"/>
      </w:pPr>
      <w:r>
        <w:tab/>
      </w:r>
      <w:r>
        <w:tab/>
        <w:t xml:space="preserve">  break;</w:t>
      </w:r>
    </w:p>
    <w:p w14:paraId="32FEB9F4" w14:textId="77777777" w:rsidR="00082508" w:rsidRDefault="00082508">
      <w:pPr>
        <w:pStyle w:val="LD10"/>
      </w:pPr>
      <w:r>
        <w:tab/>
      </w:r>
      <w:r>
        <w:tab/>
        <w:t xml:space="preserve">  }</w:t>
      </w:r>
    </w:p>
    <w:p w14:paraId="71308BD9" w14:textId="77777777" w:rsidR="00082508" w:rsidRDefault="00082508">
      <w:pPr>
        <w:pStyle w:val="LD10"/>
      </w:pPr>
      <w:r>
        <w:tab/>
        <w:t>}</w:t>
      </w:r>
    </w:p>
    <w:p w14:paraId="6E71E53C" w14:textId="77777777" w:rsidR="00082508" w:rsidRDefault="00082508">
      <w:pPr>
        <w:pStyle w:val="LD10"/>
      </w:pPr>
      <w:r>
        <w:tab/>
        <w:t>printf("%ld Speech Frames processed\n",2*Loop_counter);</w:t>
      </w:r>
    </w:p>
    <w:p w14:paraId="22743419" w14:textId="77777777" w:rsidR="00082508" w:rsidRDefault="00082508">
      <w:pPr>
        <w:pStyle w:val="LD10"/>
      </w:pPr>
      <w:r>
        <w:tab/>
        <w:t>printf("ie %ld Channel Frames\n",Loop_counter);</w:t>
      </w:r>
    </w:p>
    <w:p w14:paraId="5EFF5BF3" w14:textId="77777777" w:rsidR="00082508" w:rsidRDefault="00082508">
      <w:pPr>
        <w:pStyle w:val="LD10"/>
      </w:pPr>
      <w:r>
        <w:tab/>
      </w:r>
    </w:p>
    <w:p w14:paraId="05777450" w14:textId="77777777" w:rsidR="00082508" w:rsidRDefault="00082508">
      <w:pPr>
        <w:pStyle w:val="LD10"/>
      </w:pPr>
      <w:r>
        <w:tab/>
        <w:t>/* closing files */</w:t>
      </w:r>
    </w:p>
    <w:p w14:paraId="52B5DE47" w14:textId="77777777" w:rsidR="00082508" w:rsidRDefault="00082508">
      <w:pPr>
        <w:pStyle w:val="LD10"/>
      </w:pPr>
      <w:r>
        <w:tab/>
        <w:t>fclose( fin );</w:t>
      </w:r>
    </w:p>
    <w:p w14:paraId="261D32FF" w14:textId="77777777" w:rsidR="00082508" w:rsidRDefault="00082508">
      <w:pPr>
        <w:pStyle w:val="LD10"/>
      </w:pPr>
      <w:r>
        <w:tab/>
        <w:t>fclose( fout );</w:t>
      </w:r>
    </w:p>
    <w:p w14:paraId="493A1503" w14:textId="77777777" w:rsidR="00082508" w:rsidRDefault="00082508">
      <w:pPr>
        <w:pStyle w:val="LD10"/>
      </w:pPr>
    </w:p>
    <w:p w14:paraId="5444ECA7" w14:textId="77777777" w:rsidR="00082508" w:rsidRDefault="00082508">
      <w:pPr>
        <w:pStyle w:val="LD10"/>
      </w:pPr>
      <w:r>
        <w:t>return (EXIT_SUCCESS);</w:t>
      </w:r>
    </w:p>
    <w:p w14:paraId="7337B754" w14:textId="77777777" w:rsidR="00082508" w:rsidRDefault="00082508">
      <w:pPr>
        <w:pStyle w:val="LD10"/>
      </w:pPr>
      <w:r>
        <w:t>}</w:t>
      </w:r>
    </w:p>
    <w:p w14:paraId="3B810A9A" w14:textId="77777777" w:rsidR="00082508" w:rsidRDefault="00082508">
      <w:pPr>
        <w:pStyle w:val="LD10"/>
      </w:pPr>
    </w:p>
    <w:p w14:paraId="60807DCD" w14:textId="77777777" w:rsidR="00082508" w:rsidRDefault="00082508">
      <w:pPr>
        <w:pStyle w:val="WP"/>
        <w:keepNext/>
        <w:ind w:right="282"/>
        <w:rPr>
          <w:rFonts w:ascii="MS Sans Serif" w:hAnsi="MS Sans Serif" w:cs="MS Sans Serif"/>
        </w:rPr>
      </w:pPr>
      <w:r>
        <w:br w:type="page"/>
      </w:r>
    </w:p>
    <w:p w14:paraId="3C6702BB" w14:textId="77777777" w:rsidR="00082508" w:rsidRDefault="00082508">
      <w:pPr>
        <w:pStyle w:val="WP"/>
        <w:keepNext/>
        <w:ind w:right="282"/>
      </w:pPr>
      <w:r>
        <w:t>/************************************************************************</w:t>
      </w:r>
    </w:p>
    <w:p w14:paraId="56E090EE" w14:textId="77777777" w:rsidR="00082508" w:rsidRDefault="00082508">
      <w:pPr>
        <w:pStyle w:val="WP"/>
        <w:keepNext/>
        <w:ind w:right="282"/>
      </w:pPr>
      <w:r>
        <w:t>*</w:t>
      </w:r>
      <w:r>
        <w:tab/>
        <w:t>FILENAME</w:t>
      </w:r>
      <w:r>
        <w:tab/>
      </w:r>
      <w:r>
        <w:tab/>
        <w:t>:</w:t>
      </w:r>
      <w:r>
        <w:tab/>
      </w:r>
      <w:bookmarkStart w:id="2" w:name="ccod_tet_c"/>
      <w:bookmarkEnd w:id="2"/>
      <w:r>
        <w:t>ccod_tet.c</w:t>
      </w:r>
    </w:p>
    <w:p w14:paraId="0024E1DE" w14:textId="77777777" w:rsidR="00082508" w:rsidRDefault="00082508">
      <w:pPr>
        <w:pStyle w:val="WP"/>
        <w:keepNext/>
        <w:ind w:right="282"/>
      </w:pPr>
      <w:r>
        <w:t>*</w:t>
      </w:r>
    </w:p>
    <w:p w14:paraId="21F9A83D" w14:textId="77777777" w:rsidR="00082508" w:rsidRDefault="00082508">
      <w:pPr>
        <w:pStyle w:val="WP"/>
        <w:keepNext/>
        <w:ind w:right="282"/>
      </w:pPr>
      <w:r>
        <w:t>*</w:t>
      </w:r>
      <w:r>
        <w:tab/>
        <w:t>DESCRIPTION</w:t>
      </w:r>
      <w:r>
        <w:tab/>
      </w:r>
      <w:r>
        <w:tab/>
        <w:t>:</w:t>
      </w:r>
      <w:r>
        <w:tab/>
        <w:t>Main routine for speech channel encoding</w:t>
      </w:r>
    </w:p>
    <w:p w14:paraId="01B7F48C" w14:textId="77777777" w:rsidR="00082508" w:rsidRDefault="00082508">
      <w:pPr>
        <w:pStyle w:val="WP"/>
        <w:keepNext/>
        <w:ind w:right="282"/>
      </w:pPr>
      <w:r>
        <w:t>*</w:t>
      </w:r>
    </w:p>
    <w:p w14:paraId="092D4C32" w14:textId="77777777" w:rsidR="00082508" w:rsidRDefault="00082508">
      <w:pPr>
        <w:pStyle w:val="WP"/>
        <w:keepNext/>
        <w:ind w:right="282"/>
      </w:pPr>
      <w:r>
        <w:t>************************************************************************</w:t>
      </w:r>
    </w:p>
    <w:p w14:paraId="29D0C986" w14:textId="77777777" w:rsidR="00082508" w:rsidRDefault="00082508">
      <w:pPr>
        <w:pStyle w:val="WP"/>
        <w:keepNext/>
        <w:ind w:right="282"/>
      </w:pPr>
      <w:r>
        <w:t>*</w:t>
      </w:r>
    </w:p>
    <w:p w14:paraId="49CFDC5B" w14:textId="77777777" w:rsidR="00082508" w:rsidRDefault="00082508">
      <w:pPr>
        <w:pStyle w:val="WP"/>
        <w:keepNext/>
        <w:ind w:right="282"/>
      </w:pPr>
      <w:r>
        <w:t>*</w:t>
      </w:r>
      <w:r>
        <w:tab/>
        <w:t>SUB-ROUTINES</w:t>
      </w:r>
      <w:r>
        <w:tab/>
        <w:t>:</w:t>
      </w:r>
      <w:r>
        <w:tab/>
        <w:t>- Channel_Encoding()</w:t>
      </w:r>
    </w:p>
    <w:p w14:paraId="464572FA" w14:textId="77777777" w:rsidR="00082508" w:rsidRDefault="00082508">
      <w:pPr>
        <w:pStyle w:val="WP"/>
        <w:keepNext/>
        <w:ind w:right="282"/>
      </w:pPr>
      <w:r>
        <w:t>*</w:t>
      </w:r>
      <w:r>
        <w:tab/>
      </w:r>
      <w:r>
        <w:tab/>
      </w:r>
      <w:r>
        <w:tab/>
      </w:r>
      <w:r>
        <w:tab/>
      </w:r>
      <w:r>
        <w:tab/>
      </w:r>
    </w:p>
    <w:p w14:paraId="7158AFCB" w14:textId="77777777" w:rsidR="00082508" w:rsidRDefault="00082508">
      <w:pPr>
        <w:pStyle w:val="WP"/>
        <w:keepNext/>
        <w:ind w:right="282"/>
      </w:pPr>
      <w:r>
        <w:t>************************************************************************</w:t>
      </w:r>
    </w:p>
    <w:p w14:paraId="725CE9D1" w14:textId="77777777" w:rsidR="00082508" w:rsidRDefault="00082508">
      <w:pPr>
        <w:pStyle w:val="WP"/>
        <w:keepNext/>
      </w:pPr>
      <w:r>
        <w:t>*</w:t>
      </w:r>
    </w:p>
    <w:p w14:paraId="7182E67E" w14:textId="77777777" w:rsidR="00082508" w:rsidRDefault="00082508">
      <w:pPr>
        <w:pStyle w:val="WP"/>
        <w:keepNext/>
        <w:ind w:right="282"/>
      </w:pPr>
      <w:r>
        <w:t>*</w:t>
      </w:r>
      <w:r>
        <w:tab/>
        <w:t>INCLUDED FILES</w:t>
      </w:r>
      <w:r>
        <w:tab/>
        <w:t>:</w:t>
      </w:r>
      <w:r>
        <w:tab/>
        <w:t>channel.h</w:t>
      </w:r>
    </w:p>
    <w:p w14:paraId="45D15B72" w14:textId="77777777" w:rsidR="00082508" w:rsidRDefault="00082508">
      <w:pPr>
        <w:pStyle w:val="WP"/>
        <w:keepNext/>
        <w:ind w:right="282"/>
      </w:pPr>
      <w:r>
        <w:t>*</w:t>
      </w:r>
      <w:r>
        <w:tab/>
      </w:r>
      <w:r>
        <w:tab/>
      </w:r>
      <w:r>
        <w:tab/>
      </w:r>
      <w:r>
        <w:tab/>
      </w:r>
      <w:r>
        <w:tab/>
        <w:t>const.tab</w:t>
      </w:r>
    </w:p>
    <w:p w14:paraId="0BADFF02" w14:textId="77777777" w:rsidR="00082508" w:rsidRDefault="00082508">
      <w:pPr>
        <w:pStyle w:val="WP"/>
        <w:keepNext/>
        <w:ind w:right="282"/>
      </w:pPr>
      <w:r>
        <w:t>*</w:t>
      </w:r>
    </w:p>
    <w:p w14:paraId="2D1C93FE" w14:textId="77777777" w:rsidR="00082508" w:rsidRDefault="00082508">
      <w:pPr>
        <w:pStyle w:val="WP"/>
        <w:keepNext/>
        <w:ind w:right="282"/>
      </w:pPr>
      <w:r>
        <w:t>************************************************************************/</w:t>
      </w:r>
    </w:p>
    <w:p w14:paraId="3C664DD1" w14:textId="77777777" w:rsidR="00082508" w:rsidRDefault="00082508">
      <w:pPr>
        <w:pStyle w:val="LD10"/>
      </w:pPr>
    </w:p>
    <w:p w14:paraId="3BC41CE6" w14:textId="77777777" w:rsidR="00082508" w:rsidRDefault="00082508">
      <w:pPr>
        <w:pStyle w:val="LD10"/>
      </w:pPr>
      <w:r>
        <w:t>#include "channel.h"</w:t>
      </w:r>
    </w:p>
    <w:p w14:paraId="6D957274" w14:textId="77777777" w:rsidR="00082508" w:rsidRDefault="00082508">
      <w:pPr>
        <w:pStyle w:val="LD10"/>
      </w:pPr>
      <w:r>
        <w:t>#include "const.tab"</w:t>
      </w:r>
    </w:p>
    <w:p w14:paraId="1954B03F" w14:textId="77777777" w:rsidR="00082508" w:rsidRDefault="00082508">
      <w:pPr>
        <w:pStyle w:val="LD10"/>
      </w:pPr>
    </w:p>
    <w:p w14:paraId="60FA2E23" w14:textId="77777777" w:rsidR="00082508" w:rsidRDefault="00082508">
      <w:pPr>
        <w:pStyle w:val="WP"/>
        <w:keepNext/>
      </w:pPr>
      <w:r>
        <w:rPr>
          <w:rFonts w:ascii="MS Sans Serif" w:hAnsi="MS Sans Serif" w:cs="MS Sans Serif"/>
        </w:rPr>
        <w:br w:type="page"/>
      </w:r>
      <w:r>
        <w:lastRenderedPageBreak/>
        <w:t>/**************************************************************************</w:t>
      </w:r>
    </w:p>
    <w:p w14:paraId="78C8D8F7" w14:textId="77777777" w:rsidR="00082508" w:rsidRDefault="00082508">
      <w:pPr>
        <w:pStyle w:val="WP"/>
        <w:keepNext/>
      </w:pPr>
      <w:r>
        <w:t>*</w:t>
      </w:r>
    </w:p>
    <w:p w14:paraId="4C387D48" w14:textId="77777777" w:rsidR="00082508" w:rsidRDefault="00082508">
      <w:pPr>
        <w:pStyle w:val="WP"/>
        <w:keepNext/>
      </w:pPr>
      <w:r>
        <w:t>*</w:t>
      </w:r>
      <w:r>
        <w:tab/>
        <w:t>ROUTINE</w:t>
      </w:r>
      <w:r>
        <w:tab/>
      </w:r>
      <w:r>
        <w:tab/>
      </w:r>
      <w:r>
        <w:tab/>
        <w:t>:</w:t>
      </w:r>
      <w:r>
        <w:tab/>
        <w:t>Channel_Encoding</w:t>
      </w:r>
      <w:r>
        <w:fldChar w:fldCharType="begin"/>
      </w:r>
      <w:r>
        <w:instrText>xe "Channel_Encoding</w:instrText>
      </w:r>
      <w:r>
        <w:tab/>
        <w:instrText>ccod_tet</w:instrText>
      </w:r>
      <w:r>
        <w:tab/>
      </w:r>
      <w:r>
        <w:fldChar w:fldCharType="begin"/>
      </w:r>
      <w:r>
        <w:instrText xml:space="preserve">ref </w:instrText>
      </w:r>
      <w:r>
        <w:rPr>
          <w:vanish/>
        </w:rPr>
        <w:instrText>a300395_2_03_title</w:instrText>
      </w:r>
      <w:r>
        <w:fldChar w:fldCharType="separate"/>
      </w:r>
      <w:r>
        <w:rPr>
          <w:vanish/>
        </w:rPr>
        <w:instrText>C</w:instrText>
      </w:r>
      <w:r>
        <w:fldChar w:fldCharType="end"/>
      </w:r>
      <w:r>
        <w:instrText>.1"</w:instrText>
      </w:r>
      <w:r>
        <w:fldChar w:fldCharType="end"/>
      </w:r>
    </w:p>
    <w:p w14:paraId="2E2B0F3F" w14:textId="77777777" w:rsidR="00082508" w:rsidRDefault="00082508">
      <w:pPr>
        <w:pStyle w:val="WP"/>
        <w:keepNext/>
      </w:pPr>
      <w:r>
        <w:t>*</w:t>
      </w:r>
    </w:p>
    <w:p w14:paraId="44F4A06E" w14:textId="77777777" w:rsidR="00082508" w:rsidRDefault="00082508">
      <w:pPr>
        <w:pStyle w:val="WP"/>
        <w:keepNext/>
      </w:pPr>
      <w:r>
        <w:t>*</w:t>
      </w:r>
      <w:r>
        <w:tab/>
        <w:t>DESCRIPTION</w:t>
      </w:r>
      <w:r>
        <w:tab/>
      </w:r>
      <w:r>
        <w:tab/>
      </w:r>
      <w:r>
        <w:tab/>
        <w:t>:</w:t>
      </w:r>
      <w:r>
        <w:tab/>
        <w:t>Main speech channel coding function</w:t>
      </w:r>
    </w:p>
    <w:p w14:paraId="77BB6CCE" w14:textId="77777777" w:rsidR="00082508" w:rsidRDefault="00082508">
      <w:pPr>
        <w:pStyle w:val="WP"/>
        <w:keepNext/>
      </w:pPr>
      <w:r>
        <w:t>*</w:t>
      </w:r>
    </w:p>
    <w:p w14:paraId="6C4A1AA9" w14:textId="77777777" w:rsidR="00082508" w:rsidRDefault="00082508">
      <w:pPr>
        <w:pStyle w:val="WP"/>
        <w:keepNext/>
      </w:pPr>
      <w:r>
        <w:t>**************************************************************************</w:t>
      </w:r>
    </w:p>
    <w:p w14:paraId="71EDC119" w14:textId="77777777" w:rsidR="00082508" w:rsidRDefault="00082508">
      <w:pPr>
        <w:pStyle w:val="WP"/>
        <w:keepNext/>
      </w:pPr>
      <w:r>
        <w:t>*</w:t>
      </w:r>
    </w:p>
    <w:p w14:paraId="4915D817" w14:textId="77777777" w:rsidR="00082508" w:rsidRDefault="00082508">
      <w:pPr>
        <w:pStyle w:val="WP"/>
        <w:keepNext/>
        <w:keepLines/>
      </w:pPr>
      <w:r>
        <w:t>*</w:t>
      </w:r>
      <w:r>
        <w:tab/>
        <w:t>USAGE</w:t>
      </w:r>
      <w:r>
        <w:tab/>
      </w:r>
      <w:r>
        <w:tab/>
      </w:r>
      <w:r>
        <w:tab/>
      </w:r>
      <w:r>
        <w:tab/>
        <w:t>:</w:t>
      </w:r>
      <w:r>
        <w:tab/>
        <w:t>Channel_Encoding(first,flag,buffer_in, buffer_out)</w:t>
      </w:r>
    </w:p>
    <w:p w14:paraId="660FB582" w14:textId="77777777" w:rsidR="00082508" w:rsidRDefault="00082508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(Routine_Name(input1,input2,input3,output1))</w:t>
      </w:r>
    </w:p>
    <w:p w14:paraId="03B31D30" w14:textId="77777777" w:rsidR="00082508" w:rsidRDefault="00082508">
      <w:pPr>
        <w:pStyle w:val="WP"/>
        <w:keepNext/>
        <w:keepLines/>
      </w:pPr>
      <w:r>
        <w:t>*</w:t>
      </w:r>
    </w:p>
    <w:p w14:paraId="09736F91" w14:textId="77777777" w:rsidR="00082508" w:rsidRDefault="00082508">
      <w:pPr>
        <w:pStyle w:val="WP"/>
        <w:keepNext/>
        <w:keepLines/>
      </w:pPr>
      <w:r>
        <w:t>*</w:t>
      </w:r>
      <w:r>
        <w:tab/>
        <w:t>INPUT ARGUMENT(S)</w:t>
      </w:r>
      <w:r>
        <w:tab/>
      </w:r>
      <w:r>
        <w:tab/>
        <w:t>:</w:t>
      </w:r>
      <w:r>
        <w:tab/>
      </w:r>
    </w:p>
    <w:p w14:paraId="2C8BB8D6" w14:textId="77777777" w:rsidR="00082508" w:rsidRDefault="00082508">
      <w:pPr>
        <w:pStyle w:val="WP"/>
        <w:keepNext/>
        <w:keepLines/>
      </w:pPr>
      <w:r>
        <w:t>*</w:t>
      </w:r>
    </w:p>
    <w:p w14:paraId="073EB533" w14:textId="77777777" w:rsidR="00082508" w:rsidRDefault="00082508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</w:r>
      <w:r>
        <w:tab/>
        <w:t>INPUT1</w:t>
      </w:r>
      <w:r>
        <w:tab/>
      </w:r>
      <w:r>
        <w:tab/>
        <w:t>:</w:t>
      </w:r>
      <w:r>
        <w:tab/>
        <w:t>- Description :</w:t>
      </w:r>
      <w:r>
        <w:tab/>
        <w:t>- True only if first call to this routine</w:t>
      </w:r>
    </w:p>
    <w:p w14:paraId="0BBA15A3" w14:textId="77777777" w:rsidR="00082508" w:rsidRDefault="00082508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- Format : Short</w:t>
      </w:r>
    </w:p>
    <w:p w14:paraId="7CDCB2DA" w14:textId="77777777" w:rsidR="00082508" w:rsidRDefault="00082508">
      <w:pPr>
        <w:pStyle w:val="WP"/>
        <w:keepNext/>
        <w:keepLines/>
      </w:pPr>
      <w:r>
        <w:t>*</w:t>
      </w:r>
    </w:p>
    <w:p w14:paraId="39C64E94" w14:textId="77777777" w:rsidR="00082508" w:rsidRDefault="00082508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</w:r>
      <w:r>
        <w:tab/>
        <w:t>INPUT2</w:t>
      </w:r>
      <w:r>
        <w:tab/>
      </w:r>
      <w:r>
        <w:tab/>
        <w:t>:</w:t>
      </w:r>
      <w:r>
        <w:tab/>
        <w:t>- Description :</w:t>
      </w:r>
      <w:r>
        <w:tab/>
        <w:t>- (flag = 0) : standard mode</w:t>
      </w:r>
    </w:p>
    <w:p w14:paraId="07C16780" w14:textId="77777777" w:rsidR="00082508" w:rsidRDefault="00082508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- (flag </w:t>
      </w:r>
      <w:r>
        <w:fldChar w:fldCharType="begin"/>
      </w:r>
      <w:r>
        <w:instrText>symbol 185 \f "Symbol" \s 10</w:instrText>
      </w:r>
      <w:r>
        <w:fldChar w:fldCharType="separate"/>
      </w:r>
      <w:r>
        <w:fldChar w:fldCharType="end"/>
      </w:r>
      <w:r>
        <w:t xml:space="preserve"> 0) : frame stealing activated</w:t>
      </w:r>
    </w:p>
    <w:p w14:paraId="21AC43E9" w14:textId="77777777" w:rsidR="00082508" w:rsidRDefault="00082508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- Format : Word16</w:t>
      </w:r>
    </w:p>
    <w:p w14:paraId="68B61423" w14:textId="77777777" w:rsidR="00082508" w:rsidRDefault="00082508">
      <w:pPr>
        <w:pStyle w:val="WP"/>
        <w:keepNext/>
        <w:keepLines/>
      </w:pPr>
      <w:r>
        <w:t>*</w:t>
      </w:r>
    </w:p>
    <w:p w14:paraId="2C2F8265" w14:textId="77777777" w:rsidR="00082508" w:rsidRDefault="00082508">
      <w:pPr>
        <w:pStyle w:val="WP"/>
        <w:keepNext/>
        <w:keepLines/>
      </w:pPr>
      <w:r>
        <w:t>*</w:t>
      </w:r>
      <w:r>
        <w:tab/>
      </w:r>
      <w:r>
        <w:tab/>
        <w:t>INPUT3</w:t>
      </w:r>
      <w:r>
        <w:tab/>
      </w:r>
      <w:r>
        <w:tab/>
        <w:t>:</w:t>
      </w:r>
      <w:r>
        <w:tab/>
        <w:t>- Description : two concatened speech frames</w:t>
      </w:r>
    </w:p>
    <w:p w14:paraId="35AA23F3" w14:textId="77777777" w:rsidR="00082508" w:rsidRDefault="00082508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- Format : 274 * 16 bit-samples</w:t>
      </w:r>
    </w:p>
    <w:p w14:paraId="5B31F126" w14:textId="77777777" w:rsidR="00082508" w:rsidRDefault="00082508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In case of frame stealing, only the second</w:t>
      </w:r>
    </w:p>
    <w:p w14:paraId="25FD30C6" w14:textId="77777777" w:rsidR="00082508" w:rsidRDefault="00082508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frame is encoded</w:t>
      </w:r>
    </w:p>
    <w:p w14:paraId="7D44D9F8" w14:textId="77777777" w:rsidR="00082508" w:rsidRDefault="00082508">
      <w:pPr>
        <w:pStyle w:val="WP"/>
        <w:keepNext/>
        <w:keepLines/>
      </w:pPr>
      <w:r>
        <w:t>*</w:t>
      </w:r>
    </w:p>
    <w:p w14:paraId="556AE838" w14:textId="77777777" w:rsidR="00082508" w:rsidRDefault="00082508">
      <w:pPr>
        <w:pStyle w:val="WP"/>
        <w:keepNext/>
        <w:keepLines/>
      </w:pPr>
      <w:r>
        <w:t>*</w:t>
      </w:r>
      <w:r>
        <w:tab/>
        <w:t>OUTPUT ARGUMENT(S)</w:t>
      </w:r>
      <w:r>
        <w:tab/>
        <w:t>:</w:t>
      </w:r>
      <w:r>
        <w:tab/>
      </w:r>
    </w:p>
    <w:p w14:paraId="015B8031" w14:textId="77777777" w:rsidR="00082508" w:rsidRDefault="00082508">
      <w:pPr>
        <w:pStyle w:val="WP"/>
        <w:keepNext/>
        <w:keepLines/>
      </w:pPr>
      <w:r>
        <w:t>*</w:t>
      </w:r>
    </w:p>
    <w:p w14:paraId="2E519518" w14:textId="77777777" w:rsidR="00082508" w:rsidRDefault="00082508">
      <w:pPr>
        <w:pStyle w:val="WP"/>
        <w:keepNext/>
        <w:keepLines/>
      </w:pPr>
      <w:r>
        <w:t>*</w:t>
      </w:r>
      <w:r>
        <w:tab/>
      </w:r>
      <w:r>
        <w:tab/>
        <w:t>OUTPUT1</w:t>
      </w:r>
      <w:r>
        <w:tab/>
      </w:r>
      <w:r>
        <w:tab/>
        <w:t>:</w:t>
      </w:r>
      <w:r>
        <w:tab/>
        <w:t>- Description : encoded frame</w:t>
      </w:r>
    </w:p>
    <w:p w14:paraId="0AD18387" w14:textId="77777777" w:rsidR="00082508" w:rsidRDefault="00082508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 Format : 432 * 16 bit-samples</w:t>
      </w:r>
    </w:p>
    <w:p w14:paraId="22AF8DCD" w14:textId="77777777" w:rsidR="00082508" w:rsidRDefault="00082508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In case of frame stealing , only the second</w:t>
      </w:r>
    </w:p>
    <w:p w14:paraId="43DFB2B3" w14:textId="77777777" w:rsidR="00082508" w:rsidRDefault="00082508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half is filled</w:t>
      </w:r>
    </w:p>
    <w:p w14:paraId="77D74837" w14:textId="77777777" w:rsidR="00082508" w:rsidRDefault="00082508">
      <w:pPr>
        <w:pStyle w:val="WP"/>
        <w:keepNext/>
      </w:pPr>
      <w:r>
        <w:t>*</w:t>
      </w:r>
    </w:p>
    <w:p w14:paraId="18FA5D92" w14:textId="77777777" w:rsidR="00082508" w:rsidRDefault="00082508">
      <w:pPr>
        <w:pStyle w:val="WP"/>
        <w:keepNext/>
      </w:pPr>
      <w:r>
        <w:t>*</w:t>
      </w:r>
      <w:r>
        <w:tab/>
        <w:t>RETURNED VALUE</w:t>
      </w:r>
      <w:r>
        <w:tab/>
      </w:r>
      <w:r>
        <w:tab/>
        <w:t>:</w:t>
      </w:r>
      <w:r>
        <w:tab/>
        <w:t>None</w:t>
      </w:r>
    </w:p>
    <w:p w14:paraId="57E4599E" w14:textId="77777777" w:rsidR="00082508" w:rsidRDefault="00082508">
      <w:pPr>
        <w:pStyle w:val="WP"/>
        <w:keepNext/>
      </w:pPr>
      <w:r>
        <w:t>*</w:t>
      </w:r>
    </w:p>
    <w:p w14:paraId="6E4EE959" w14:textId="77777777" w:rsidR="00082508" w:rsidRDefault="00082508">
      <w:pPr>
        <w:pStyle w:val="WP"/>
        <w:keepNext/>
      </w:pPr>
      <w:r>
        <w:t>**************************************************************************/</w:t>
      </w:r>
    </w:p>
    <w:p w14:paraId="645AEB33" w14:textId="77777777" w:rsidR="00082508" w:rsidRDefault="00082508">
      <w:pPr>
        <w:pStyle w:val="LD10"/>
      </w:pPr>
    </w:p>
    <w:p w14:paraId="0EFDE4B6" w14:textId="77777777" w:rsidR="00082508" w:rsidRDefault="00082508">
      <w:pPr>
        <w:pStyle w:val="LD10"/>
      </w:pPr>
      <w:r>
        <w:t>void Channel_Encoding(short first_pass, Word16 Frame_Stealing, Word16 Input_Frame[], Word16 Output_Frame[])</w:t>
      </w:r>
    </w:p>
    <w:p w14:paraId="3D3BE426" w14:textId="77777777" w:rsidR="00082508" w:rsidRDefault="00082508">
      <w:pPr>
        <w:pStyle w:val="LD10"/>
      </w:pPr>
    </w:p>
    <w:p w14:paraId="3DAC4AF7" w14:textId="77777777" w:rsidR="00082508" w:rsidRDefault="00082508">
      <w:pPr>
        <w:pStyle w:val="LD10"/>
      </w:pPr>
      <w:r>
        <w:t>{</w:t>
      </w:r>
    </w:p>
    <w:p w14:paraId="15C4B24F" w14:textId="77777777" w:rsidR="00082508" w:rsidRDefault="00082508">
      <w:pPr>
        <w:pStyle w:val="LD10"/>
      </w:pPr>
    </w:p>
    <w:p w14:paraId="35F94C9A" w14:textId="77777777" w:rsidR="00082508" w:rsidRDefault="00082508">
      <w:pPr>
        <w:pStyle w:val="LD10"/>
      </w:pPr>
      <w:r>
        <w:t>Word16  Ordered_array[286];     /* 2 vocoder frames + 8 + 4 */</w:t>
      </w:r>
    </w:p>
    <w:p w14:paraId="37FC89DC" w14:textId="77777777" w:rsidR="00082508" w:rsidRDefault="00082508">
      <w:pPr>
        <w:pStyle w:val="LD10"/>
      </w:pPr>
      <w:r>
        <w:t>Word16  i, Nber_Info_Bits;</w:t>
      </w:r>
    </w:p>
    <w:p w14:paraId="6E41958F" w14:textId="77777777" w:rsidR="00082508" w:rsidRDefault="00082508">
      <w:pPr>
        <w:pStyle w:val="LD10"/>
      </w:pPr>
    </w:p>
    <w:p w14:paraId="65138A94" w14:textId="77777777" w:rsidR="00082508" w:rsidRDefault="00082508">
      <w:pPr>
        <w:pStyle w:val="LD10"/>
      </w:pPr>
      <w:r>
        <w:t>/* Init for channel encoder */</w:t>
      </w:r>
    </w:p>
    <w:p w14:paraId="39B844E1" w14:textId="77777777" w:rsidR="00082508" w:rsidRDefault="00082508">
      <w:pPr>
        <w:pStyle w:val="LD10"/>
      </w:pPr>
      <w:r>
        <w:tab/>
      </w:r>
      <w:r>
        <w:tab/>
        <w:t>if (!Frame_Stealing)</w:t>
      </w:r>
    </w:p>
    <w:p w14:paraId="6D3741E7" w14:textId="77777777" w:rsidR="00082508" w:rsidRDefault="00082508">
      <w:pPr>
        <w:pStyle w:val="LD10"/>
      </w:pPr>
      <w:r>
        <w:tab/>
      </w:r>
      <w:r>
        <w:tab/>
      </w:r>
      <w:r>
        <w:tab/>
        <w:t>Nber_Info_Bits = N0_2 + N1_2 + N2_2 + SIZE_CRC;</w:t>
      </w:r>
    </w:p>
    <w:p w14:paraId="7BE836C5" w14:textId="77777777" w:rsidR="00082508" w:rsidRDefault="00082508">
      <w:pPr>
        <w:pStyle w:val="LD10"/>
      </w:pPr>
      <w:r>
        <w:tab/>
      </w:r>
      <w:r>
        <w:tab/>
        <w:t xml:space="preserve">else </w:t>
      </w:r>
    </w:p>
    <w:p w14:paraId="168A2D83" w14:textId="77777777" w:rsidR="00082508" w:rsidRDefault="00082508">
      <w:pPr>
        <w:pStyle w:val="LD10"/>
      </w:pPr>
      <w:r>
        <w:tab/>
      </w:r>
      <w:r>
        <w:tab/>
      </w:r>
      <w:r>
        <w:tab/>
        <w:t xml:space="preserve">Nber_Info_Bits = N0 + N1 + N2 + Fs_SIZE_CRC; </w:t>
      </w:r>
    </w:p>
    <w:p w14:paraId="4E00BD80" w14:textId="77777777" w:rsidR="00082508" w:rsidRDefault="00082508">
      <w:pPr>
        <w:pStyle w:val="LD10"/>
      </w:pPr>
      <w:r>
        <w:tab/>
      </w:r>
      <w:r>
        <w:tab/>
      </w:r>
      <w:r>
        <w:tab/>
      </w:r>
    </w:p>
    <w:p w14:paraId="0D72B936" w14:textId="77777777" w:rsidR="00082508" w:rsidRDefault="00082508">
      <w:pPr>
        <w:pStyle w:val="LD10"/>
      </w:pPr>
      <w:r>
        <w:tab/>
      </w:r>
      <w:r>
        <w:tab/>
        <w:t>if ( first_pass ) Init_Rcpc_Coding(Frame_Stealing,</w:t>
      </w:r>
    </w:p>
    <w:p w14:paraId="0537FAB4" w14:textId="77777777" w:rsidR="00082508" w:rsidRDefault="00082508">
      <w:pPr>
        <w:pStyle w:val="LD10"/>
      </w:pPr>
      <w:r>
        <w:tab/>
      </w:r>
      <w:r>
        <w:tab/>
      </w:r>
      <w:r>
        <w:tab/>
      </w:r>
      <w:r>
        <w:tab/>
      </w:r>
      <w:r>
        <w:tab/>
        <w:t xml:space="preserve">Ordered_array);  </w:t>
      </w:r>
    </w:p>
    <w:p w14:paraId="4F9973B4" w14:textId="77777777" w:rsidR="00082508" w:rsidRDefault="00082508">
      <w:pPr>
        <w:pStyle w:val="LD10"/>
      </w:pPr>
      <w:r>
        <w:tab/>
      </w:r>
      <w:r>
        <w:tab/>
        <w:t>else {  /* Zero the (K - 1) last bits of Ordered_array */</w:t>
      </w:r>
    </w:p>
    <w:p w14:paraId="4CF88F97" w14:textId="77777777" w:rsidR="00082508" w:rsidRDefault="00082508">
      <w:pPr>
        <w:pStyle w:val="LD10"/>
      </w:pPr>
      <w:r>
        <w:tab/>
      </w:r>
      <w:r>
        <w:tab/>
      </w:r>
      <w:r>
        <w:tab/>
        <w:t>for (i = 0; i &lt; K - 1; i++)</w:t>
      </w:r>
    </w:p>
    <w:p w14:paraId="76A96D77" w14:textId="77777777" w:rsidR="00082508" w:rsidRDefault="00082508">
      <w:pPr>
        <w:pStyle w:val="LD10"/>
      </w:pPr>
      <w:r>
        <w:tab/>
      </w:r>
      <w:r>
        <w:tab/>
      </w:r>
      <w:r>
        <w:tab/>
      </w:r>
      <w:r>
        <w:tab/>
        <w:t>Ordered_array[Nber_Info_Bits++] = 0;</w:t>
      </w:r>
    </w:p>
    <w:p w14:paraId="5CD977B9" w14:textId="77777777" w:rsidR="00082508" w:rsidRDefault="00082508">
      <w:pPr>
        <w:pStyle w:val="LD10"/>
      </w:pPr>
      <w:r>
        <w:tab/>
      </w:r>
      <w:r>
        <w:tab/>
        <w:t>}</w:t>
      </w:r>
    </w:p>
    <w:p w14:paraId="1DD2DA09" w14:textId="77777777" w:rsidR="00082508" w:rsidRDefault="00082508">
      <w:pPr>
        <w:pStyle w:val="LD10"/>
      </w:pPr>
    </w:p>
    <w:p w14:paraId="3D035F57" w14:textId="77777777" w:rsidR="00082508" w:rsidRDefault="00082508">
      <w:pPr>
        <w:pStyle w:val="LD10"/>
      </w:pPr>
      <w:r>
        <w:tab/>
      </w:r>
      <w:r>
        <w:tab/>
        <w:t>if (!Frame_Stealing)</w:t>
      </w:r>
    </w:p>
    <w:p w14:paraId="456D5ECD" w14:textId="77777777" w:rsidR="00082508" w:rsidRDefault="00082508">
      <w:pPr>
        <w:pStyle w:val="LD10"/>
      </w:pPr>
      <w:r>
        <w:t>/* Ordering of the two speech frames in three classes */</w:t>
      </w:r>
    </w:p>
    <w:p w14:paraId="0FDAC248" w14:textId="77777777" w:rsidR="00082508" w:rsidRDefault="00082508">
      <w:pPr>
        <w:pStyle w:val="LD10"/>
      </w:pPr>
      <w:r>
        <w:tab/>
      </w:r>
      <w:r>
        <w:tab/>
      </w:r>
      <w:r>
        <w:tab/>
        <w:t>Build_Sensitivity_Classes(Frame_Stealing, Input_Frame,</w:t>
      </w:r>
    </w:p>
    <w:p w14:paraId="565BF588" w14:textId="77777777" w:rsidR="00082508" w:rsidRDefault="00082508">
      <w:pPr>
        <w:pStyle w:val="LD10"/>
      </w:pPr>
      <w:r>
        <w:tab/>
      </w:r>
      <w:r>
        <w:tab/>
      </w:r>
      <w:r>
        <w:tab/>
      </w:r>
      <w:r>
        <w:tab/>
      </w:r>
      <w:r>
        <w:tab/>
        <w:t>Ordered_array);</w:t>
      </w:r>
    </w:p>
    <w:p w14:paraId="20E75726" w14:textId="77777777" w:rsidR="00082508" w:rsidRDefault="00082508">
      <w:pPr>
        <w:pStyle w:val="LD10"/>
      </w:pPr>
      <w:r>
        <w:lastRenderedPageBreak/>
        <w:tab/>
      </w:r>
      <w:r>
        <w:tab/>
        <w:t>else</w:t>
      </w:r>
    </w:p>
    <w:p w14:paraId="66070021" w14:textId="77777777" w:rsidR="00082508" w:rsidRDefault="00082508">
      <w:pPr>
        <w:pStyle w:val="LD10"/>
      </w:pPr>
      <w:r>
        <w:t>/* Ordering of the second speech frame in three classes */</w:t>
      </w:r>
    </w:p>
    <w:p w14:paraId="359CDC16" w14:textId="77777777" w:rsidR="00082508" w:rsidRDefault="00082508">
      <w:pPr>
        <w:pStyle w:val="LD10"/>
      </w:pPr>
      <w:r>
        <w:tab/>
      </w:r>
      <w:r>
        <w:tab/>
      </w:r>
      <w:r>
        <w:tab/>
        <w:t>Build_Sensitivity_Classes(Frame_Stealing,</w:t>
      </w:r>
    </w:p>
    <w:p w14:paraId="5DB4199F" w14:textId="77777777" w:rsidR="00082508" w:rsidRDefault="00082508">
      <w:pPr>
        <w:pStyle w:val="LD10"/>
      </w:pPr>
      <w:r>
        <w:tab/>
      </w:r>
      <w:r>
        <w:tab/>
      </w:r>
      <w:r>
        <w:tab/>
      </w:r>
      <w:r>
        <w:tab/>
      </w:r>
      <w:r>
        <w:tab/>
        <w:t>Input_Frame + 137, Ordered_array);</w:t>
      </w:r>
    </w:p>
    <w:p w14:paraId="6147DC99" w14:textId="77777777" w:rsidR="00082508" w:rsidRDefault="00082508">
      <w:pPr>
        <w:pStyle w:val="LD10"/>
      </w:pPr>
      <w:r>
        <w:br w:type="page"/>
      </w:r>
    </w:p>
    <w:p w14:paraId="1CE6D2BE" w14:textId="77777777" w:rsidR="00082508" w:rsidRDefault="00082508">
      <w:pPr>
        <w:pStyle w:val="LD10"/>
      </w:pPr>
      <w:r>
        <w:t>/* "Coding" for non-protected class (class 0) : 0 --&gt; 127, 1 --&gt; -127 */</w:t>
      </w:r>
    </w:p>
    <w:p w14:paraId="5E2F91D9" w14:textId="77777777" w:rsidR="00082508" w:rsidRDefault="00082508">
      <w:pPr>
        <w:pStyle w:val="LD10"/>
      </w:pPr>
      <w:r>
        <w:tab/>
      </w:r>
      <w:r>
        <w:tab/>
        <w:t>Transform_Class_0(Frame_Stealing, Ordered_array);</w:t>
      </w:r>
    </w:p>
    <w:p w14:paraId="61FB0EF7" w14:textId="77777777" w:rsidR="00082508" w:rsidRDefault="00082508">
      <w:pPr>
        <w:pStyle w:val="LD10"/>
      </w:pPr>
    </w:p>
    <w:p w14:paraId="777A1176" w14:textId="77777777" w:rsidR="00082508" w:rsidRDefault="00082508">
      <w:pPr>
        <w:pStyle w:val="LD10"/>
      </w:pPr>
      <w:r>
        <w:t>/* CRC computation on the last class (most sensitive bits) */</w:t>
      </w:r>
    </w:p>
    <w:p w14:paraId="20FCE61D" w14:textId="77777777" w:rsidR="00082508" w:rsidRDefault="00082508">
      <w:pPr>
        <w:pStyle w:val="LD10"/>
      </w:pPr>
      <w:r>
        <w:tab/>
      </w:r>
      <w:r>
        <w:tab/>
        <w:t>Build_Crc(Frame_Stealing, Ordered_array);</w:t>
      </w:r>
    </w:p>
    <w:p w14:paraId="21149EF5" w14:textId="77777777" w:rsidR="00082508" w:rsidRDefault="00082508">
      <w:pPr>
        <w:pStyle w:val="LD10"/>
      </w:pPr>
    </w:p>
    <w:p w14:paraId="2F22EE3A" w14:textId="77777777" w:rsidR="00082508" w:rsidRDefault="00082508">
      <w:pPr>
        <w:pStyle w:val="LD10"/>
      </w:pPr>
      <w:r>
        <w:tab/>
      </w:r>
      <w:r>
        <w:tab/>
        <w:t>if (!Frame_Stealing)</w:t>
      </w:r>
    </w:p>
    <w:p w14:paraId="6A19FD03" w14:textId="77777777" w:rsidR="00082508" w:rsidRDefault="00082508">
      <w:pPr>
        <w:pStyle w:val="LD10"/>
      </w:pPr>
      <w:r>
        <w:t>/* Channel encoding of the 2 frames */</w:t>
      </w:r>
    </w:p>
    <w:p w14:paraId="020C430C" w14:textId="77777777" w:rsidR="00082508" w:rsidRDefault="00082508">
      <w:pPr>
        <w:pStyle w:val="LD10"/>
      </w:pPr>
      <w:r>
        <w:tab/>
      </w:r>
      <w:r>
        <w:tab/>
      </w:r>
      <w:r>
        <w:tab/>
        <w:t>Rcpc_Coding(Frame_Stealing, Ordered_array, Output_Frame);</w:t>
      </w:r>
    </w:p>
    <w:p w14:paraId="2B74C681" w14:textId="77777777" w:rsidR="00082508" w:rsidRDefault="00082508">
      <w:pPr>
        <w:pStyle w:val="LD10"/>
      </w:pPr>
      <w:r>
        <w:tab/>
      </w:r>
      <w:r>
        <w:tab/>
        <w:t>else</w:t>
      </w:r>
    </w:p>
    <w:p w14:paraId="39EFFD9C" w14:textId="77777777" w:rsidR="00082508" w:rsidRDefault="00082508">
      <w:pPr>
        <w:pStyle w:val="LD10"/>
      </w:pPr>
      <w:r>
        <w:t>/* Channel encoding of 2nd frame */</w:t>
      </w:r>
    </w:p>
    <w:p w14:paraId="46E123BC" w14:textId="77777777" w:rsidR="00082508" w:rsidRDefault="00082508">
      <w:pPr>
        <w:pStyle w:val="LD10"/>
      </w:pPr>
      <w:r>
        <w:tab/>
      </w:r>
      <w:r>
        <w:tab/>
      </w:r>
      <w:r>
        <w:tab/>
        <w:t>Rcpc_Coding(Frame_Stealing, Ordered_array,</w:t>
      </w:r>
    </w:p>
    <w:p w14:paraId="4624C9E0" w14:textId="77777777" w:rsidR="00082508" w:rsidRDefault="00082508">
      <w:pPr>
        <w:pStyle w:val="LD10"/>
      </w:pPr>
      <w:r>
        <w:tab/>
      </w:r>
      <w:r>
        <w:tab/>
      </w:r>
      <w:r>
        <w:tab/>
      </w:r>
      <w:r>
        <w:tab/>
      </w:r>
      <w:r>
        <w:tab/>
        <w:t>Output_Frame + 216);</w:t>
      </w:r>
    </w:p>
    <w:p w14:paraId="0C616368" w14:textId="77777777" w:rsidR="00082508" w:rsidRDefault="00082508">
      <w:pPr>
        <w:pStyle w:val="LD10"/>
      </w:pPr>
    </w:p>
    <w:p w14:paraId="0F2F35C5" w14:textId="77777777" w:rsidR="00082508" w:rsidRDefault="00082508">
      <w:pPr>
        <w:pStyle w:val="LD10"/>
      </w:pPr>
      <w:r>
        <w:tab/>
      </w:r>
      <w:r>
        <w:tab/>
        <w:t>return;</w:t>
      </w:r>
    </w:p>
    <w:p w14:paraId="212E87C2" w14:textId="77777777" w:rsidR="00082508" w:rsidRDefault="00082508">
      <w:pPr>
        <w:pStyle w:val="LD10"/>
      </w:pPr>
      <w:r>
        <w:t>}</w:t>
      </w:r>
    </w:p>
    <w:p w14:paraId="111AD201" w14:textId="77777777" w:rsidR="00082508" w:rsidRDefault="00082508">
      <w:pPr>
        <w:pStyle w:val="LD10"/>
      </w:pPr>
    </w:p>
    <w:p w14:paraId="4CF73080" w14:textId="77777777" w:rsidR="00082508" w:rsidRDefault="00082508">
      <w:pPr>
        <w:pStyle w:val="Heading2"/>
      </w:pPr>
      <w:r>
        <w:br w:type="page"/>
      </w:r>
      <w:r>
        <w:lastRenderedPageBreak/>
        <w:fldChar w:fldCharType="begin"/>
      </w:r>
      <w:r>
        <w:instrText>ref a300395_2_03_title</w:instrText>
      </w:r>
      <w:r>
        <w:fldChar w:fldCharType="separate"/>
      </w:r>
      <w:r>
        <w:t>C</w:t>
      </w:r>
      <w:r>
        <w:fldChar w:fldCharType="end"/>
      </w:r>
      <w:r>
        <w:t>.2</w:t>
      </w:r>
      <w:r>
        <w:tab/>
        <w:t>Library of Speech Channel Coding Subroutines</w:t>
      </w:r>
    </w:p>
    <w:p w14:paraId="420C8AEC" w14:textId="77777777" w:rsidR="00082508" w:rsidRDefault="00082508">
      <w:pPr>
        <w:pStyle w:val="WP"/>
      </w:pPr>
    </w:p>
    <w:p w14:paraId="763A5334" w14:textId="77777777" w:rsidR="00082508" w:rsidRDefault="00082508">
      <w:pPr>
        <w:pStyle w:val="WP"/>
        <w:ind w:right="282"/>
      </w:pPr>
      <w:r>
        <w:t>/************************************************************************</w:t>
      </w:r>
    </w:p>
    <w:p w14:paraId="3696D911" w14:textId="77777777" w:rsidR="00082508" w:rsidRDefault="00082508">
      <w:pPr>
        <w:pStyle w:val="WP"/>
        <w:ind w:right="282"/>
      </w:pPr>
      <w:r>
        <w:t>*</w:t>
      </w:r>
      <w:r>
        <w:tab/>
        <w:t>FILENAME</w:t>
      </w:r>
      <w:r>
        <w:tab/>
      </w:r>
      <w:r>
        <w:tab/>
        <w:t>:</w:t>
      </w:r>
      <w:r>
        <w:tab/>
      </w:r>
      <w:bookmarkStart w:id="3" w:name="sub_cc_c"/>
      <w:bookmarkEnd w:id="3"/>
      <w:r>
        <w:t>sub_cc.c</w:t>
      </w:r>
    </w:p>
    <w:p w14:paraId="54123FA9" w14:textId="77777777" w:rsidR="00082508" w:rsidRDefault="00082508">
      <w:pPr>
        <w:pStyle w:val="WP"/>
        <w:ind w:right="282"/>
      </w:pPr>
      <w:r>
        <w:t>*</w:t>
      </w:r>
    </w:p>
    <w:p w14:paraId="5B21121B" w14:textId="77777777" w:rsidR="00082508" w:rsidRDefault="00082508">
      <w:pPr>
        <w:pStyle w:val="WP"/>
        <w:ind w:right="282"/>
      </w:pPr>
      <w:r>
        <w:t>*</w:t>
      </w:r>
      <w:r>
        <w:tab/>
        <w:t>DESCRIPTION</w:t>
      </w:r>
      <w:r>
        <w:tab/>
      </w:r>
      <w:r>
        <w:tab/>
        <w:t>:</w:t>
      </w:r>
      <w:r>
        <w:tab/>
        <w:t>Sub-routines for speech channel encoding</w:t>
      </w:r>
    </w:p>
    <w:p w14:paraId="1EC07C3D" w14:textId="77777777" w:rsidR="00082508" w:rsidRDefault="00082508">
      <w:pPr>
        <w:pStyle w:val="WP"/>
        <w:ind w:right="282"/>
      </w:pPr>
      <w:r>
        <w:t>*</w:t>
      </w:r>
    </w:p>
    <w:p w14:paraId="596AEF40" w14:textId="77777777" w:rsidR="00082508" w:rsidRDefault="00082508">
      <w:pPr>
        <w:pStyle w:val="WP"/>
        <w:ind w:right="282"/>
      </w:pPr>
      <w:r>
        <w:t>************************************************************************</w:t>
      </w:r>
    </w:p>
    <w:p w14:paraId="766941D7" w14:textId="77777777" w:rsidR="00082508" w:rsidRDefault="00082508">
      <w:pPr>
        <w:pStyle w:val="WP"/>
        <w:ind w:right="282"/>
      </w:pPr>
      <w:r>
        <w:t>*</w:t>
      </w:r>
    </w:p>
    <w:p w14:paraId="3F0FBBE8" w14:textId="77777777" w:rsidR="00082508" w:rsidRDefault="00082508">
      <w:pPr>
        <w:pStyle w:val="WP"/>
        <w:ind w:right="282"/>
      </w:pPr>
      <w:r>
        <w:t>*</w:t>
      </w:r>
      <w:r>
        <w:tab/>
        <w:t>SUBROUTINES</w:t>
      </w:r>
      <w:r>
        <w:tab/>
      </w:r>
      <w:r>
        <w:tab/>
        <w:t>:</w:t>
      </w:r>
      <w:r>
        <w:tab/>
        <w:t>- Build_Crc()</w:t>
      </w:r>
    </w:p>
    <w:p w14:paraId="59A89536" w14:textId="77777777" w:rsidR="00082508" w:rsidRDefault="00082508">
      <w:pPr>
        <w:pStyle w:val="WP"/>
        <w:ind w:right="282"/>
      </w:pPr>
      <w:r>
        <w:t>*</w:t>
      </w:r>
      <w:r>
        <w:tab/>
      </w:r>
      <w:r>
        <w:tab/>
      </w:r>
      <w:r>
        <w:tab/>
      </w:r>
      <w:r>
        <w:tab/>
      </w:r>
      <w:r>
        <w:tab/>
        <w:t>- Build_Sensitivity_Classes()</w:t>
      </w:r>
    </w:p>
    <w:p w14:paraId="337121F8" w14:textId="77777777" w:rsidR="00082508" w:rsidRDefault="00082508">
      <w:pPr>
        <w:pStyle w:val="WP"/>
        <w:ind w:right="282"/>
      </w:pPr>
      <w:r>
        <w:t>*</w:t>
      </w:r>
      <w:r>
        <w:tab/>
      </w:r>
      <w:r>
        <w:tab/>
      </w:r>
      <w:r>
        <w:tab/>
      </w:r>
      <w:r>
        <w:tab/>
      </w:r>
      <w:r>
        <w:tab/>
        <w:t>- Combination()</w:t>
      </w:r>
    </w:p>
    <w:p w14:paraId="1630E968" w14:textId="77777777" w:rsidR="00082508" w:rsidRDefault="00082508">
      <w:pPr>
        <w:pStyle w:val="WP"/>
      </w:pPr>
      <w:r>
        <w:t>*</w:t>
      </w:r>
      <w:r>
        <w:tab/>
      </w:r>
      <w:r>
        <w:tab/>
      </w:r>
      <w:r>
        <w:tab/>
      </w:r>
      <w:r>
        <w:tab/>
      </w:r>
      <w:r>
        <w:tab/>
        <w:t>- Init_Rcpc_Coding()</w:t>
      </w:r>
    </w:p>
    <w:p w14:paraId="6D770B1A" w14:textId="77777777" w:rsidR="00082508" w:rsidRDefault="00082508">
      <w:pPr>
        <w:pStyle w:val="WP"/>
      </w:pPr>
      <w:r>
        <w:t>*</w:t>
      </w:r>
      <w:r>
        <w:tab/>
      </w:r>
      <w:r>
        <w:tab/>
      </w:r>
      <w:r>
        <w:tab/>
      </w:r>
      <w:r>
        <w:tab/>
      </w:r>
      <w:r>
        <w:tab/>
        <w:t>- Interleaving_Signalling()</w:t>
      </w:r>
    </w:p>
    <w:p w14:paraId="0AF1D9DD" w14:textId="77777777" w:rsidR="00082508" w:rsidRDefault="00082508">
      <w:pPr>
        <w:pStyle w:val="WP"/>
      </w:pPr>
      <w:r>
        <w:t>*</w:t>
      </w:r>
      <w:r>
        <w:tab/>
      </w:r>
      <w:r>
        <w:tab/>
      </w:r>
      <w:r>
        <w:tab/>
      </w:r>
      <w:r>
        <w:tab/>
      </w:r>
      <w:r>
        <w:tab/>
        <w:t>- Interleaving_Speech()</w:t>
      </w:r>
    </w:p>
    <w:p w14:paraId="7B3F98AC" w14:textId="77777777" w:rsidR="00082508" w:rsidRDefault="00082508">
      <w:pPr>
        <w:pStyle w:val="WP"/>
      </w:pPr>
      <w:r>
        <w:t>*</w:t>
      </w:r>
      <w:r>
        <w:tab/>
      </w:r>
      <w:r>
        <w:tab/>
      </w:r>
      <w:r>
        <w:tab/>
      </w:r>
      <w:r>
        <w:tab/>
      </w:r>
      <w:r>
        <w:tab/>
        <w:t>- Rcpc_Coding()</w:t>
      </w:r>
    </w:p>
    <w:p w14:paraId="51D0F0D3" w14:textId="77777777" w:rsidR="00082508" w:rsidRDefault="00082508">
      <w:pPr>
        <w:pStyle w:val="WP"/>
      </w:pPr>
      <w:r>
        <w:t>*</w:t>
      </w:r>
      <w:r>
        <w:tab/>
      </w:r>
      <w:r>
        <w:tab/>
      </w:r>
      <w:r>
        <w:tab/>
      </w:r>
      <w:r>
        <w:tab/>
      </w:r>
      <w:r>
        <w:tab/>
        <w:t>- Transform_Class_0()</w:t>
      </w:r>
    </w:p>
    <w:p w14:paraId="57B3AFAF" w14:textId="77777777" w:rsidR="00082508" w:rsidRDefault="00082508">
      <w:pPr>
        <w:pStyle w:val="WP"/>
      </w:pPr>
      <w:r>
        <w:t>*</w:t>
      </w:r>
      <w:r>
        <w:tab/>
      </w:r>
      <w:r>
        <w:tab/>
      </w:r>
      <w:r>
        <w:tab/>
      </w:r>
      <w:r>
        <w:tab/>
      </w:r>
      <w:r>
        <w:tab/>
        <w:t>- Write_Tetra_File()</w:t>
      </w:r>
    </w:p>
    <w:p w14:paraId="2367AF08" w14:textId="77777777" w:rsidR="00082508" w:rsidRDefault="00082508">
      <w:pPr>
        <w:pStyle w:val="WP"/>
        <w:ind w:right="282"/>
      </w:pPr>
      <w:r>
        <w:t>*</w:t>
      </w:r>
    </w:p>
    <w:p w14:paraId="5BB2934E" w14:textId="77777777" w:rsidR="00082508" w:rsidRDefault="00082508">
      <w:pPr>
        <w:pStyle w:val="WP"/>
        <w:ind w:right="282"/>
      </w:pPr>
      <w:r>
        <w:t>************************************************************************</w:t>
      </w:r>
    </w:p>
    <w:p w14:paraId="6CCA0986" w14:textId="77777777" w:rsidR="00082508" w:rsidRDefault="00082508">
      <w:pPr>
        <w:pStyle w:val="WP"/>
      </w:pPr>
      <w:r>
        <w:t>*</w:t>
      </w:r>
    </w:p>
    <w:p w14:paraId="1DDC52FE" w14:textId="77777777" w:rsidR="00082508" w:rsidRDefault="00082508">
      <w:pPr>
        <w:pStyle w:val="WP"/>
      </w:pPr>
      <w:r>
        <w:t>*</w:t>
      </w:r>
      <w:r>
        <w:tab/>
        <w:t>INCLUDED FILES</w:t>
      </w:r>
      <w:r>
        <w:tab/>
        <w:t>:</w:t>
      </w:r>
      <w:r>
        <w:tab/>
        <w:t>arrays.tab</w:t>
      </w:r>
    </w:p>
    <w:p w14:paraId="286890C0" w14:textId="77777777" w:rsidR="00082508" w:rsidRDefault="00082508">
      <w:pPr>
        <w:pStyle w:val="WP"/>
      </w:pPr>
      <w:r>
        <w:t>*</w:t>
      </w:r>
      <w:r>
        <w:tab/>
      </w:r>
      <w:r>
        <w:tab/>
      </w:r>
      <w:r>
        <w:tab/>
      </w:r>
      <w:r>
        <w:tab/>
      </w:r>
      <w:r>
        <w:tab/>
        <w:t>channel.h</w:t>
      </w:r>
    </w:p>
    <w:p w14:paraId="4E85CB40" w14:textId="77777777" w:rsidR="00082508" w:rsidRDefault="00082508">
      <w:pPr>
        <w:pStyle w:val="WP"/>
      </w:pPr>
      <w:r>
        <w:t>*</w:t>
      </w:r>
      <w:r>
        <w:tab/>
      </w:r>
      <w:r>
        <w:tab/>
      </w:r>
      <w:r>
        <w:tab/>
      </w:r>
      <w:r>
        <w:tab/>
      </w:r>
      <w:r>
        <w:tab/>
        <w:t>const.tab</w:t>
      </w:r>
    </w:p>
    <w:p w14:paraId="7DD3243F" w14:textId="77777777" w:rsidR="00082508" w:rsidRDefault="00082508">
      <w:pPr>
        <w:pStyle w:val="WP"/>
      </w:pPr>
      <w:r>
        <w:t>*</w:t>
      </w:r>
      <w:r>
        <w:tab/>
      </w:r>
      <w:r>
        <w:tab/>
      </w:r>
      <w:r>
        <w:tab/>
      </w:r>
      <w:r>
        <w:tab/>
      </w:r>
      <w:r>
        <w:tab/>
        <w:t>stdlib.h</w:t>
      </w:r>
    </w:p>
    <w:p w14:paraId="28228876" w14:textId="77777777" w:rsidR="00082508" w:rsidRDefault="00082508">
      <w:pPr>
        <w:pStyle w:val="WP"/>
        <w:ind w:right="282"/>
      </w:pPr>
      <w:r>
        <w:t>*</w:t>
      </w:r>
    </w:p>
    <w:p w14:paraId="4FD9EF35" w14:textId="77777777" w:rsidR="00082508" w:rsidRDefault="00082508">
      <w:pPr>
        <w:pStyle w:val="WP"/>
        <w:ind w:right="282"/>
      </w:pPr>
      <w:r>
        <w:t>************************************************************************/</w:t>
      </w:r>
    </w:p>
    <w:p w14:paraId="76BAA402" w14:textId="77777777" w:rsidR="00082508" w:rsidRDefault="00082508">
      <w:pPr>
        <w:pStyle w:val="LD10"/>
      </w:pPr>
    </w:p>
    <w:p w14:paraId="7132E62C" w14:textId="77777777" w:rsidR="00082508" w:rsidRDefault="00082508">
      <w:pPr>
        <w:pStyle w:val="LD10"/>
      </w:pPr>
      <w:r>
        <w:t>#include &lt;stdlib.h&gt;</w:t>
      </w:r>
    </w:p>
    <w:p w14:paraId="48B51328" w14:textId="77777777" w:rsidR="00082508" w:rsidRDefault="00082508">
      <w:pPr>
        <w:pStyle w:val="LD10"/>
      </w:pPr>
      <w:r>
        <w:t>#include "channel.h"</w:t>
      </w:r>
    </w:p>
    <w:p w14:paraId="65ACB208" w14:textId="77777777" w:rsidR="00082508" w:rsidRDefault="00082508">
      <w:pPr>
        <w:pStyle w:val="LD10"/>
      </w:pPr>
      <w:r>
        <w:t>#include "const.tab" /* contains constants for channel coding/decoding */</w:t>
      </w:r>
    </w:p>
    <w:p w14:paraId="2D36C834" w14:textId="77777777" w:rsidR="00082508" w:rsidRDefault="00082508">
      <w:pPr>
        <w:pStyle w:val="LD10"/>
      </w:pPr>
      <w:r>
        <w:t>#include "arrays.tab" /* contains arrays for channel coding/decoding */</w:t>
      </w:r>
    </w:p>
    <w:p w14:paraId="29AB50ED" w14:textId="77777777" w:rsidR="00082508" w:rsidRDefault="00082508">
      <w:pPr>
        <w:pStyle w:val="LD10"/>
      </w:pPr>
    </w:p>
    <w:p w14:paraId="2C4C6C5D" w14:textId="77777777" w:rsidR="00082508" w:rsidRDefault="00082508">
      <w:pPr>
        <w:pStyle w:val="LD10"/>
      </w:pPr>
      <w:r>
        <w:t>/* #define DEBUG */</w:t>
      </w:r>
      <w:r>
        <w:tab/>
        <w:t xml:space="preserve">   /*</w:t>
      </w:r>
      <w:r>
        <w:tab/>
        <w:t>This is a compilation directive eventually used</w:t>
      </w:r>
    </w:p>
    <w:p w14:paraId="0AE60494" w14:textId="77777777" w:rsidR="00082508" w:rsidRDefault="00082508">
      <w:pPr>
        <w:pStyle w:val="LD10"/>
      </w:pPr>
      <w:r>
        <w:tab/>
      </w:r>
      <w:r>
        <w:tab/>
      </w:r>
      <w:r>
        <w:tab/>
      </w:r>
      <w:r>
        <w:tab/>
      </w:r>
      <w:r>
        <w:tab/>
        <w:t>in the routine Rcpc_Coding to check that the</w:t>
      </w:r>
    </w:p>
    <w:p w14:paraId="354A5E9C" w14:textId="77777777" w:rsidR="00082508" w:rsidRDefault="00082508">
      <w:pPr>
        <w:pStyle w:val="LD10"/>
      </w:pPr>
      <w:r>
        <w:tab/>
      </w:r>
      <w:r>
        <w:tab/>
      </w:r>
      <w:r>
        <w:tab/>
      </w:r>
      <w:r>
        <w:tab/>
      </w:r>
      <w:r>
        <w:tab/>
        <w:t>puncturing matrices A1 and A2 are correctly set</w:t>
      </w:r>
    </w:p>
    <w:p w14:paraId="011C4D09" w14:textId="77777777" w:rsidR="00082508" w:rsidRDefault="00082508">
      <w:pPr>
        <w:pStyle w:val="LD10"/>
      </w:pPr>
    </w:p>
    <w:p w14:paraId="35C3F4E3" w14:textId="77777777" w:rsidR="00082508" w:rsidRDefault="00082508">
      <w:pPr>
        <w:pStyle w:val="LD10"/>
      </w:pPr>
      <w:r>
        <w:tab/>
      </w:r>
      <w:r>
        <w:tab/>
      </w:r>
      <w:r>
        <w:tab/>
      </w:r>
      <w:r>
        <w:tab/>
      </w:r>
      <w:r>
        <w:tab/>
        <w:t>The results given by this software shall be the</w:t>
      </w:r>
    </w:p>
    <w:p w14:paraId="39967F29" w14:textId="77777777" w:rsidR="00082508" w:rsidRDefault="00082508">
      <w:pPr>
        <w:pStyle w:val="LD10"/>
      </w:pPr>
      <w:r>
        <w:tab/>
      </w:r>
      <w:r>
        <w:tab/>
      </w:r>
      <w:r>
        <w:tab/>
      </w:r>
      <w:r>
        <w:tab/>
      </w:r>
      <w:r>
        <w:tab/>
        <w:t>same, independently of the definition of DEBUG</w:t>
      </w:r>
    </w:p>
    <w:p w14:paraId="5D990CE7" w14:textId="77777777" w:rsidR="00082508" w:rsidRDefault="00082508">
      <w:pPr>
        <w:pStyle w:val="LD10"/>
      </w:pPr>
    </w:p>
    <w:p w14:paraId="5390DEEC" w14:textId="77777777" w:rsidR="00082508" w:rsidRDefault="00082508">
      <w:pPr>
        <w:pStyle w:val="LD10"/>
      </w:pPr>
      <w:r>
        <w:tab/>
      </w:r>
      <w:r>
        <w:tab/>
      </w:r>
      <w:r>
        <w:tab/>
      </w:r>
      <w:r>
        <w:tab/>
      </w:r>
      <w:r>
        <w:tab/>
        <w:t>The complexity of the channel encoding</w:t>
      </w:r>
    </w:p>
    <w:p w14:paraId="77C4D7E0" w14:textId="77777777" w:rsidR="00082508" w:rsidRDefault="00082508">
      <w:pPr>
        <w:pStyle w:val="LD10"/>
      </w:pPr>
      <w:r>
        <w:tab/>
      </w:r>
      <w:r>
        <w:tab/>
      </w:r>
      <w:r>
        <w:tab/>
      </w:r>
      <w:r>
        <w:tab/>
      </w:r>
      <w:r>
        <w:tab/>
        <w:t>component has been evaluated with the</w:t>
      </w:r>
    </w:p>
    <w:p w14:paraId="559AABE7" w14:textId="77777777" w:rsidR="00082508" w:rsidRDefault="00082508">
      <w:pPr>
        <w:pStyle w:val="LD10"/>
      </w:pPr>
      <w:r>
        <w:tab/>
      </w:r>
      <w:r>
        <w:tab/>
      </w:r>
      <w:r>
        <w:tab/>
      </w:r>
      <w:r>
        <w:tab/>
      </w:r>
      <w:r>
        <w:tab/>
        <w:t>assumption that DEBUG is NOT defined */</w:t>
      </w:r>
    </w:p>
    <w:p w14:paraId="29C19CC1" w14:textId="77777777" w:rsidR="00082508" w:rsidRDefault="00082508">
      <w:pPr>
        <w:pStyle w:val="WP"/>
        <w:keepNext/>
        <w:keepLines/>
        <w:tabs>
          <w:tab w:val="left" w:pos="426"/>
        </w:tabs>
      </w:pPr>
      <w:r>
        <w:br w:type="page"/>
      </w:r>
      <w:r>
        <w:lastRenderedPageBreak/>
        <w:t>/**************************************************************************</w:t>
      </w:r>
    </w:p>
    <w:p w14:paraId="03A757CE" w14:textId="77777777" w:rsidR="00082508" w:rsidRDefault="00082508">
      <w:pPr>
        <w:pStyle w:val="WP"/>
        <w:keepNext/>
        <w:keepLines/>
        <w:tabs>
          <w:tab w:val="left" w:pos="426"/>
        </w:tabs>
      </w:pPr>
      <w:r>
        <w:t>*</w:t>
      </w:r>
    </w:p>
    <w:p w14:paraId="45E03C72" w14:textId="77777777" w:rsidR="00082508" w:rsidRDefault="00082508">
      <w:pPr>
        <w:pStyle w:val="WP"/>
        <w:keepNext/>
        <w:keepLines/>
        <w:tabs>
          <w:tab w:val="left" w:pos="426"/>
        </w:tabs>
      </w:pPr>
      <w:r>
        <w:t>*</w:t>
      </w:r>
      <w:r>
        <w:tab/>
        <w:t>ROUTINE</w:t>
      </w:r>
      <w:r>
        <w:tab/>
      </w:r>
      <w:r>
        <w:tab/>
      </w:r>
      <w:r>
        <w:tab/>
      </w:r>
      <w:r>
        <w:tab/>
        <w:t>:</w:t>
      </w:r>
      <w:r>
        <w:tab/>
        <w:t>Build_Crc</w:t>
      </w:r>
      <w:r>
        <w:fldChar w:fldCharType="begin"/>
      </w:r>
      <w:r>
        <w:instrText>xe "Build_Crc</w:instrText>
      </w:r>
      <w:r>
        <w:tab/>
      </w:r>
      <w:r>
        <w:tab/>
        <w:instrText>sub_cc</w:instrText>
      </w:r>
      <w:r>
        <w:tab/>
      </w:r>
      <w:r>
        <w:tab/>
      </w:r>
      <w:r>
        <w:fldChar w:fldCharType="begin"/>
      </w:r>
      <w:r>
        <w:instrText xml:space="preserve">ref </w:instrText>
      </w:r>
      <w:r>
        <w:rPr>
          <w:vanish/>
        </w:rPr>
        <w:instrText>a300395_2_03_title</w:instrText>
      </w:r>
      <w:r>
        <w:fldChar w:fldCharType="separate"/>
      </w:r>
      <w:r>
        <w:rPr>
          <w:vanish/>
        </w:rPr>
        <w:instrText>C</w:instrText>
      </w:r>
      <w:r>
        <w:fldChar w:fldCharType="end"/>
      </w:r>
      <w:r>
        <w:instrText>.2"</w:instrText>
      </w:r>
      <w:r>
        <w:fldChar w:fldCharType="end"/>
      </w:r>
    </w:p>
    <w:p w14:paraId="467BCD9C" w14:textId="77777777" w:rsidR="00082508" w:rsidRDefault="00082508">
      <w:pPr>
        <w:pStyle w:val="WP"/>
        <w:keepNext/>
        <w:keepLines/>
        <w:tabs>
          <w:tab w:val="left" w:pos="426"/>
        </w:tabs>
      </w:pPr>
      <w:r>
        <w:t>*</w:t>
      </w:r>
    </w:p>
    <w:p w14:paraId="168BBE9A" w14:textId="77777777" w:rsidR="00082508" w:rsidRDefault="00082508">
      <w:pPr>
        <w:pStyle w:val="WP"/>
        <w:keepNext/>
        <w:keepLines/>
        <w:tabs>
          <w:tab w:val="left" w:pos="426"/>
        </w:tabs>
      </w:pPr>
      <w:r>
        <w:t>*</w:t>
      </w:r>
      <w:r>
        <w:tab/>
        <w:t>DESCRIPTION</w:t>
      </w:r>
      <w:r>
        <w:tab/>
      </w:r>
      <w:r>
        <w:tab/>
      </w:r>
      <w:r>
        <w:tab/>
        <w:t>:</w:t>
      </w:r>
      <w:r>
        <w:tab/>
        <w:t>Computation of a 8 bit CRC and concatenation</w:t>
      </w:r>
    </w:p>
    <w:p w14:paraId="0A1BE720" w14:textId="77777777" w:rsidR="00082508" w:rsidRDefault="00082508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to the input frame</w:t>
      </w:r>
    </w:p>
    <w:p w14:paraId="6B7E6D8C" w14:textId="77777777" w:rsidR="00082508" w:rsidRDefault="00082508">
      <w:pPr>
        <w:pStyle w:val="WP"/>
        <w:keepNext/>
        <w:keepLines/>
        <w:tabs>
          <w:tab w:val="left" w:pos="426"/>
        </w:tabs>
      </w:pPr>
      <w:r>
        <w:t>*</w:t>
      </w:r>
    </w:p>
    <w:p w14:paraId="6C3D732A" w14:textId="77777777" w:rsidR="00082508" w:rsidRDefault="00082508">
      <w:pPr>
        <w:pStyle w:val="WP"/>
        <w:keepNext/>
        <w:keepLines/>
        <w:tabs>
          <w:tab w:val="left" w:pos="426"/>
        </w:tabs>
      </w:pPr>
      <w:r>
        <w:t>**************************************************************************</w:t>
      </w:r>
    </w:p>
    <w:p w14:paraId="0C781443" w14:textId="77777777" w:rsidR="00082508" w:rsidRDefault="00082508">
      <w:pPr>
        <w:pStyle w:val="WP"/>
        <w:keepNext/>
        <w:keepLines/>
        <w:tabs>
          <w:tab w:val="left" w:pos="426"/>
        </w:tabs>
      </w:pPr>
      <w:r>
        <w:t>*</w:t>
      </w:r>
    </w:p>
    <w:p w14:paraId="75AE0782" w14:textId="77777777" w:rsidR="00082508" w:rsidRDefault="00082508">
      <w:pPr>
        <w:pStyle w:val="WP"/>
        <w:keepNext/>
        <w:keepLines/>
        <w:tabs>
          <w:tab w:val="left" w:pos="426"/>
        </w:tabs>
      </w:pPr>
      <w:r>
        <w:t>*</w:t>
      </w:r>
      <w:r>
        <w:tab/>
        <w:t>USAGE</w:t>
      </w:r>
      <w:r>
        <w:tab/>
      </w:r>
      <w:r>
        <w:tab/>
      </w:r>
      <w:r>
        <w:tab/>
      </w:r>
      <w:r>
        <w:tab/>
        <w:t>:</w:t>
      </w:r>
      <w:r>
        <w:tab/>
        <w:t>Build_Crc(flag,buffer)</w:t>
      </w:r>
    </w:p>
    <w:p w14:paraId="3062F6C5" w14:textId="77777777" w:rsidR="00082508" w:rsidRDefault="00082508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(Routine_Name(arg1,arg2))</w:t>
      </w:r>
    </w:p>
    <w:p w14:paraId="5FA1B6CF" w14:textId="77777777" w:rsidR="00082508" w:rsidRDefault="00082508">
      <w:pPr>
        <w:pStyle w:val="WP"/>
        <w:keepNext/>
        <w:keepLines/>
        <w:tabs>
          <w:tab w:val="left" w:pos="426"/>
        </w:tabs>
      </w:pPr>
      <w:r>
        <w:t>*</w:t>
      </w:r>
    </w:p>
    <w:p w14:paraId="59EF1BD5" w14:textId="77777777" w:rsidR="00082508" w:rsidRDefault="00082508">
      <w:pPr>
        <w:pStyle w:val="WP"/>
        <w:keepNext/>
        <w:keepLines/>
        <w:tabs>
          <w:tab w:val="left" w:pos="426"/>
        </w:tabs>
      </w:pPr>
      <w:r>
        <w:t>*</w:t>
      </w:r>
      <w:r>
        <w:tab/>
        <w:t>ARGUMENT(S)</w:t>
      </w:r>
      <w:r>
        <w:tab/>
      </w:r>
      <w:r>
        <w:tab/>
      </w:r>
      <w:r>
        <w:tab/>
        <w:t>:</w:t>
      </w:r>
      <w:r>
        <w:tab/>
      </w:r>
    </w:p>
    <w:p w14:paraId="450BA527" w14:textId="77777777" w:rsidR="00082508" w:rsidRDefault="00082508">
      <w:pPr>
        <w:pStyle w:val="WP"/>
        <w:keepNext/>
        <w:keepLines/>
        <w:tabs>
          <w:tab w:val="left" w:pos="426"/>
        </w:tabs>
      </w:pPr>
      <w:r>
        <w:t>*</w:t>
      </w:r>
    </w:p>
    <w:p w14:paraId="6ACB9CC9" w14:textId="77777777" w:rsidR="00082508" w:rsidRDefault="00082508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  <w:t>ARG1</w:t>
      </w:r>
      <w:r>
        <w:tab/>
      </w:r>
      <w:r>
        <w:tab/>
      </w:r>
      <w:r>
        <w:tab/>
      </w:r>
      <w:r>
        <w:tab/>
        <w:t>:</w:t>
      </w:r>
      <w:r>
        <w:tab/>
        <w:t>- Description :</w:t>
      </w:r>
      <w:r>
        <w:tab/>
        <w:t>- (flag = 0) : standard mode</w:t>
      </w:r>
    </w:p>
    <w:p w14:paraId="204AC022" w14:textId="77777777" w:rsidR="00082508" w:rsidRDefault="00082508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- (flag </w:t>
      </w:r>
      <w:r>
        <w:fldChar w:fldCharType="begin"/>
      </w:r>
      <w:r>
        <w:instrText>symbol 185 \f "Symbol" \s 10</w:instrText>
      </w:r>
      <w:r>
        <w:fldChar w:fldCharType="separate"/>
      </w:r>
      <w:r>
        <w:fldChar w:fldCharType="end"/>
      </w:r>
      <w:r>
        <w:t xml:space="preserve"> 0) : frame stealing activated</w:t>
      </w:r>
    </w:p>
    <w:p w14:paraId="6EB9AE97" w14:textId="77777777" w:rsidR="00082508" w:rsidRDefault="00082508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- Format : Word16</w:t>
      </w:r>
    </w:p>
    <w:p w14:paraId="646BD9AE" w14:textId="77777777" w:rsidR="00082508" w:rsidRDefault="00082508">
      <w:pPr>
        <w:pStyle w:val="WP"/>
        <w:keepNext/>
        <w:keepLines/>
      </w:pPr>
      <w:r>
        <w:t>*</w:t>
      </w:r>
    </w:p>
    <w:p w14:paraId="188AC7BF" w14:textId="77777777" w:rsidR="00082508" w:rsidRDefault="00082508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  <w:t>ARG2</w:t>
      </w:r>
      <w:r>
        <w:tab/>
      </w:r>
      <w:r>
        <w:tab/>
      </w:r>
      <w:r>
        <w:tab/>
      </w:r>
      <w:r>
        <w:tab/>
        <w:t>:</w:t>
      </w:r>
      <w:r>
        <w:tab/>
        <w:t>- Description : input serial stream containing</w:t>
      </w:r>
    </w:p>
    <w:p w14:paraId="1F1DB491" w14:textId="77777777" w:rsidR="00082508" w:rsidRDefault="00082508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parameters of 2 speech frames re-ordered in 3 </w:t>
      </w:r>
    </w:p>
    <w:p w14:paraId="51A4F1C5" w14:textId="77777777" w:rsidR="00082508" w:rsidRDefault="00082508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sensitivity classes</w:t>
      </w:r>
    </w:p>
    <w:p w14:paraId="3FDBFD44" w14:textId="77777777" w:rsidR="00082508" w:rsidRDefault="00082508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- Format : </w:t>
      </w:r>
    </w:p>
    <w:p w14:paraId="758FE65A" w14:textId="77777777" w:rsidR="00082508" w:rsidRDefault="00082508">
      <w:pPr>
        <w:pStyle w:val="WP"/>
        <w:keepNext/>
        <w:keepLines/>
        <w:tabs>
          <w:tab w:val="left" w:pos="426"/>
        </w:tabs>
      </w:pPr>
      <w:r>
        <w:t>*</w:t>
      </w:r>
    </w:p>
    <w:p w14:paraId="2C8503EE" w14:textId="77777777" w:rsidR="00082508" w:rsidRDefault="00082508">
      <w:pPr>
        <w:pStyle w:val="WP"/>
        <w:keepNext/>
        <w:keepLines/>
        <w:tabs>
          <w:tab w:val="left" w:pos="426"/>
        </w:tabs>
      </w:pPr>
      <w:r>
        <w:t>*</w:t>
      </w:r>
      <w:r>
        <w:tab/>
        <w:t>RETURNED VALUE</w:t>
      </w:r>
      <w:r>
        <w:tab/>
      </w:r>
      <w:r>
        <w:tab/>
        <w:t>:</w:t>
      </w:r>
      <w:r>
        <w:tab/>
        <w:t>None</w:t>
      </w:r>
    </w:p>
    <w:p w14:paraId="05F49768" w14:textId="77777777" w:rsidR="00082508" w:rsidRDefault="00082508">
      <w:pPr>
        <w:pStyle w:val="WP"/>
        <w:keepNext/>
        <w:keepLines/>
        <w:tabs>
          <w:tab w:val="left" w:pos="426"/>
        </w:tabs>
      </w:pPr>
      <w:r>
        <w:t>*</w:t>
      </w:r>
    </w:p>
    <w:p w14:paraId="1361315F" w14:textId="77777777" w:rsidR="00082508" w:rsidRDefault="00082508">
      <w:pPr>
        <w:pStyle w:val="WP"/>
        <w:keepNext/>
        <w:keepLines/>
        <w:tabs>
          <w:tab w:val="left" w:pos="426"/>
        </w:tabs>
      </w:pPr>
      <w:r>
        <w:t>*</w:t>
      </w:r>
      <w:r>
        <w:tab/>
        <w:t>COMMENTS</w:t>
      </w:r>
      <w:r>
        <w:tab/>
      </w:r>
      <w:r>
        <w:tab/>
      </w:r>
      <w:r>
        <w:tab/>
        <w:t>:</w:t>
      </w:r>
      <w:r>
        <w:tab/>
        <w:t>8 bit CRC is computed on the third sensitivity class</w:t>
      </w:r>
    </w:p>
    <w:p w14:paraId="12AFD305" w14:textId="77777777" w:rsidR="00082508" w:rsidRDefault="00082508">
      <w:pPr>
        <w:pStyle w:val="WP"/>
        <w:keepNext/>
        <w:keepLines/>
        <w:tabs>
          <w:tab w:val="left" w:pos="426"/>
        </w:tabs>
      </w:pPr>
      <w:r>
        <w:t>*</w:t>
      </w:r>
    </w:p>
    <w:p w14:paraId="7E3F218F" w14:textId="77777777" w:rsidR="00082508" w:rsidRDefault="00082508">
      <w:pPr>
        <w:pStyle w:val="WP"/>
        <w:keepNext/>
        <w:keepLines/>
        <w:tabs>
          <w:tab w:val="left" w:pos="426"/>
        </w:tabs>
      </w:pPr>
      <w:r>
        <w:t>**************************************************************************/</w:t>
      </w:r>
    </w:p>
    <w:p w14:paraId="56F7545F" w14:textId="77777777" w:rsidR="00082508" w:rsidRDefault="00082508">
      <w:pPr>
        <w:pStyle w:val="LD10"/>
      </w:pPr>
    </w:p>
    <w:p w14:paraId="696CB03A" w14:textId="77777777" w:rsidR="00082508" w:rsidRDefault="00082508">
      <w:pPr>
        <w:pStyle w:val="LD10"/>
      </w:pPr>
      <w:r>
        <w:t>Word16     Build_Crc(Word16 FS_Flag, Word16 Input_Frame[])</w:t>
      </w:r>
    </w:p>
    <w:p w14:paraId="09B19A9C" w14:textId="77777777" w:rsidR="00082508" w:rsidRDefault="00082508">
      <w:pPr>
        <w:pStyle w:val="LD10"/>
      </w:pPr>
      <w:r>
        <w:t>{</w:t>
      </w:r>
    </w:p>
    <w:p w14:paraId="7D84F79C" w14:textId="77777777" w:rsidR="00082508" w:rsidRDefault="00082508">
      <w:pPr>
        <w:pStyle w:val="LD10"/>
      </w:pPr>
      <w:r>
        <w:t>/* Variables */</w:t>
      </w:r>
    </w:p>
    <w:p w14:paraId="711C0A90" w14:textId="77777777" w:rsidR="00082508" w:rsidRDefault="00082508">
      <w:pPr>
        <w:pStyle w:val="LD10"/>
      </w:pPr>
      <w:r>
        <w:t>Word16             i, temp;</w:t>
      </w:r>
    </w:p>
    <w:p w14:paraId="5BCE2FEB" w14:textId="77777777" w:rsidR="00082508" w:rsidRDefault="00082508">
      <w:pPr>
        <w:pStyle w:val="LD10"/>
      </w:pPr>
    </w:p>
    <w:p w14:paraId="10114315" w14:textId="77777777" w:rsidR="00082508" w:rsidRDefault="00082508">
      <w:pPr>
        <w:pStyle w:val="LD10"/>
      </w:pPr>
    </w:p>
    <w:p w14:paraId="01474803" w14:textId="77777777" w:rsidR="00082508" w:rsidRDefault="00082508">
      <w:pPr>
        <w:pStyle w:val="LD10"/>
      </w:pPr>
      <w:r>
        <w:t>if (!FS_Flag) {</w:t>
      </w:r>
    </w:p>
    <w:p w14:paraId="26A2443A" w14:textId="77777777" w:rsidR="00082508" w:rsidRDefault="00082508">
      <w:pPr>
        <w:pStyle w:val="LD10"/>
      </w:pPr>
    </w:p>
    <w:p w14:paraId="3A203432" w14:textId="77777777" w:rsidR="00082508" w:rsidRDefault="00082508">
      <w:pPr>
        <w:pStyle w:val="LD10"/>
      </w:pPr>
      <w:r>
        <w:tab/>
        <w:t>/* The class protected by the CRC (Class 2) starts at index N0_2 + N1_2 */</w:t>
      </w:r>
    </w:p>
    <w:p w14:paraId="007F4051" w14:textId="77777777" w:rsidR="00082508" w:rsidRDefault="00082508">
      <w:pPr>
        <w:pStyle w:val="LD10"/>
      </w:pPr>
      <w:r>
        <w:tab/>
        <w:t>/* First Bit of the CRC : */</w:t>
      </w:r>
    </w:p>
    <w:p w14:paraId="2CD30CA3" w14:textId="77777777" w:rsidR="00082508" w:rsidRDefault="00082508">
      <w:pPr>
        <w:pStyle w:val="LD10"/>
      </w:pPr>
      <w:r>
        <w:tab/>
        <w:t>temp = 0;</w:t>
      </w:r>
    </w:p>
    <w:p w14:paraId="37989F4F" w14:textId="77777777" w:rsidR="00082508" w:rsidRDefault="00082508">
      <w:pPr>
        <w:pStyle w:val="LD10"/>
      </w:pPr>
      <w:r>
        <w:tab/>
        <w:t>for (i = 0; i &lt; SIZE_TAB_CRC1; i++)</w:t>
      </w:r>
    </w:p>
    <w:p w14:paraId="752473B9" w14:textId="77777777" w:rsidR="00082508" w:rsidRDefault="00082508">
      <w:pPr>
        <w:pStyle w:val="LD10"/>
      </w:pPr>
      <w:r>
        <w:tab/>
        <w:t xml:space="preserve">  temp = add(temp,Input_Frame[N0_2 + N1_2 + TAB_CRC1[i] - 1]);</w:t>
      </w:r>
    </w:p>
    <w:p w14:paraId="12787672" w14:textId="77777777" w:rsidR="00082508" w:rsidRDefault="00082508">
      <w:pPr>
        <w:pStyle w:val="LD10"/>
      </w:pPr>
      <w:r>
        <w:tab/>
        <w:t>/* The CRC bit is the LSB of temp : */</w:t>
      </w:r>
    </w:p>
    <w:p w14:paraId="3264BF2B" w14:textId="77777777" w:rsidR="00082508" w:rsidRDefault="00082508">
      <w:pPr>
        <w:pStyle w:val="LD10"/>
      </w:pPr>
      <w:r>
        <w:tab/>
        <w:t>temp = temp &amp; 1;</w:t>
      </w:r>
    </w:p>
    <w:p w14:paraId="5E06A099" w14:textId="77777777" w:rsidR="00082508" w:rsidRDefault="00082508">
      <w:pPr>
        <w:pStyle w:val="LD10"/>
      </w:pPr>
      <w:r>
        <w:tab/>
        <w:t>/* Concatenation of the CRC bit to Input_Frame : */</w:t>
      </w:r>
    </w:p>
    <w:p w14:paraId="3F4BEE77" w14:textId="77777777" w:rsidR="00082508" w:rsidRDefault="00082508">
      <w:pPr>
        <w:pStyle w:val="LD10"/>
      </w:pPr>
      <w:r>
        <w:tab/>
        <w:t>Input_Frame[N0_2 + N1_2 + N2_2] = temp;</w:t>
      </w:r>
    </w:p>
    <w:p w14:paraId="5F081FBF" w14:textId="77777777" w:rsidR="00082508" w:rsidRDefault="00082508">
      <w:pPr>
        <w:pStyle w:val="LD10"/>
      </w:pPr>
    </w:p>
    <w:p w14:paraId="55B6DE64" w14:textId="77777777" w:rsidR="00082508" w:rsidRDefault="00082508">
      <w:pPr>
        <w:pStyle w:val="LD10"/>
      </w:pPr>
      <w:r>
        <w:tab/>
        <w:t>/* Second Bit of the CRC : */</w:t>
      </w:r>
    </w:p>
    <w:p w14:paraId="637E93C5" w14:textId="77777777" w:rsidR="00082508" w:rsidRDefault="00082508">
      <w:pPr>
        <w:pStyle w:val="LD10"/>
      </w:pPr>
      <w:r>
        <w:tab/>
        <w:t>temp = 0;</w:t>
      </w:r>
    </w:p>
    <w:p w14:paraId="09F7C68F" w14:textId="77777777" w:rsidR="00082508" w:rsidRDefault="00082508">
      <w:pPr>
        <w:pStyle w:val="LD10"/>
      </w:pPr>
      <w:r>
        <w:tab/>
        <w:t>for (i = 0; i &lt; SIZE_TAB_CRC2; i++)</w:t>
      </w:r>
    </w:p>
    <w:p w14:paraId="01891533" w14:textId="77777777" w:rsidR="00082508" w:rsidRDefault="00082508">
      <w:pPr>
        <w:pStyle w:val="LD10"/>
      </w:pPr>
      <w:r>
        <w:tab/>
        <w:t xml:space="preserve">  temp = add(temp,Input_Frame[N0_2 + N1_2 + TAB_CRC2[i] - 1]);</w:t>
      </w:r>
    </w:p>
    <w:p w14:paraId="02FEF051" w14:textId="77777777" w:rsidR="00082508" w:rsidRDefault="00082508">
      <w:pPr>
        <w:pStyle w:val="LD10"/>
      </w:pPr>
      <w:r>
        <w:tab/>
        <w:t>temp = temp &amp; 1;</w:t>
      </w:r>
    </w:p>
    <w:p w14:paraId="0955FC0B" w14:textId="77777777" w:rsidR="00082508" w:rsidRDefault="00082508">
      <w:pPr>
        <w:pStyle w:val="LD10"/>
      </w:pPr>
      <w:r>
        <w:tab/>
        <w:t>Input_Frame[N0_2 + N1_2 + N2_2 + 1] = temp;</w:t>
      </w:r>
    </w:p>
    <w:p w14:paraId="42B2DBD7" w14:textId="77777777" w:rsidR="00082508" w:rsidRDefault="00082508">
      <w:pPr>
        <w:pStyle w:val="LD10"/>
      </w:pPr>
    </w:p>
    <w:p w14:paraId="62A8AE40" w14:textId="77777777" w:rsidR="00082508" w:rsidRDefault="00082508">
      <w:pPr>
        <w:pStyle w:val="LD10"/>
      </w:pPr>
      <w:r>
        <w:tab/>
        <w:t>/* Third Bit of the CRC : */</w:t>
      </w:r>
    </w:p>
    <w:p w14:paraId="7C31CA9A" w14:textId="77777777" w:rsidR="00082508" w:rsidRDefault="00082508">
      <w:pPr>
        <w:pStyle w:val="LD10"/>
      </w:pPr>
      <w:r>
        <w:tab/>
        <w:t>temp = 0;</w:t>
      </w:r>
    </w:p>
    <w:p w14:paraId="1D3671BB" w14:textId="77777777" w:rsidR="00082508" w:rsidRDefault="00082508">
      <w:pPr>
        <w:pStyle w:val="LD10"/>
      </w:pPr>
      <w:r>
        <w:tab/>
        <w:t>for (i = 0; i &lt; SIZE_TAB_CRC3; i++)</w:t>
      </w:r>
    </w:p>
    <w:p w14:paraId="4CB5C91B" w14:textId="77777777" w:rsidR="00082508" w:rsidRDefault="00082508">
      <w:pPr>
        <w:pStyle w:val="LD10"/>
      </w:pPr>
      <w:r>
        <w:tab/>
        <w:t xml:space="preserve">  temp = add(temp,Input_Frame[N0_2 + N1_2 + TAB_CRC3[i] - 1]);</w:t>
      </w:r>
    </w:p>
    <w:p w14:paraId="74F0F728" w14:textId="77777777" w:rsidR="00082508" w:rsidRDefault="00082508">
      <w:pPr>
        <w:pStyle w:val="LD10"/>
      </w:pPr>
      <w:r>
        <w:tab/>
        <w:t>temp = temp &amp; 1;</w:t>
      </w:r>
    </w:p>
    <w:p w14:paraId="5B46BE61" w14:textId="77777777" w:rsidR="00082508" w:rsidRDefault="00082508">
      <w:pPr>
        <w:pStyle w:val="LD10"/>
      </w:pPr>
      <w:r>
        <w:tab/>
        <w:t>Input_Frame[N0_2 + N1_2 + N2_2 + 2] = temp;</w:t>
      </w:r>
    </w:p>
    <w:p w14:paraId="44026B07" w14:textId="77777777" w:rsidR="00082508" w:rsidRDefault="00082508">
      <w:pPr>
        <w:pStyle w:val="LD10"/>
      </w:pPr>
    </w:p>
    <w:p w14:paraId="2BD0B294" w14:textId="77777777" w:rsidR="00082508" w:rsidRDefault="00082508">
      <w:pPr>
        <w:pStyle w:val="LD10"/>
      </w:pPr>
      <w:r>
        <w:br w:type="page"/>
      </w:r>
      <w:r>
        <w:lastRenderedPageBreak/>
        <w:tab/>
        <w:t>/* Fourth Bit of the CRC : */</w:t>
      </w:r>
    </w:p>
    <w:p w14:paraId="005F92BD" w14:textId="77777777" w:rsidR="00082508" w:rsidRDefault="00082508">
      <w:pPr>
        <w:pStyle w:val="LD10"/>
      </w:pPr>
      <w:r>
        <w:tab/>
        <w:t>temp = 0;</w:t>
      </w:r>
    </w:p>
    <w:p w14:paraId="6D8D0E43" w14:textId="77777777" w:rsidR="00082508" w:rsidRDefault="00082508">
      <w:pPr>
        <w:pStyle w:val="LD10"/>
      </w:pPr>
      <w:r>
        <w:tab/>
        <w:t>for (i = 0; i &lt; SIZE_TAB_CRC4; i++)</w:t>
      </w:r>
    </w:p>
    <w:p w14:paraId="5769039F" w14:textId="77777777" w:rsidR="00082508" w:rsidRDefault="00082508">
      <w:pPr>
        <w:pStyle w:val="LD10"/>
      </w:pPr>
      <w:r>
        <w:tab/>
        <w:t xml:space="preserve">  temp = add(temp,Input_Frame[N0_2 + N1_2 + TAB_CRC4[i] - 1]);</w:t>
      </w:r>
    </w:p>
    <w:p w14:paraId="72BCC68C" w14:textId="77777777" w:rsidR="00082508" w:rsidRDefault="00082508">
      <w:pPr>
        <w:pStyle w:val="LD10"/>
      </w:pPr>
      <w:r>
        <w:tab/>
        <w:t xml:space="preserve">temp = temp &amp; 1; </w:t>
      </w:r>
    </w:p>
    <w:p w14:paraId="4F19D641" w14:textId="77777777" w:rsidR="00082508" w:rsidRDefault="00082508">
      <w:pPr>
        <w:pStyle w:val="LD10"/>
      </w:pPr>
      <w:r>
        <w:tab/>
        <w:t>Input_Frame[N0_2 + N1_2 + N2_2 + 3] = temp;</w:t>
      </w:r>
    </w:p>
    <w:p w14:paraId="2D3D5CF2" w14:textId="77777777" w:rsidR="00082508" w:rsidRDefault="00082508">
      <w:pPr>
        <w:pStyle w:val="LD10"/>
      </w:pPr>
    </w:p>
    <w:p w14:paraId="262387E2" w14:textId="77777777" w:rsidR="00082508" w:rsidRDefault="00082508">
      <w:pPr>
        <w:pStyle w:val="LD10"/>
      </w:pPr>
      <w:r>
        <w:tab/>
        <w:t>/* Fifth Bit of the CRC : */</w:t>
      </w:r>
    </w:p>
    <w:p w14:paraId="3C20A605" w14:textId="77777777" w:rsidR="00082508" w:rsidRDefault="00082508">
      <w:pPr>
        <w:pStyle w:val="LD10"/>
      </w:pPr>
      <w:r>
        <w:tab/>
        <w:t>temp = 0;</w:t>
      </w:r>
    </w:p>
    <w:p w14:paraId="4B8DDB24" w14:textId="77777777" w:rsidR="00082508" w:rsidRDefault="00082508">
      <w:pPr>
        <w:pStyle w:val="LD10"/>
      </w:pPr>
      <w:r>
        <w:tab/>
        <w:t>for (i = 0; i &lt; SIZE_TAB_CRC5; i++)</w:t>
      </w:r>
    </w:p>
    <w:p w14:paraId="1C1CDF4E" w14:textId="77777777" w:rsidR="00082508" w:rsidRDefault="00082508">
      <w:pPr>
        <w:pStyle w:val="LD10"/>
      </w:pPr>
      <w:r>
        <w:tab/>
        <w:t xml:space="preserve">  temp = add(temp,Input_Frame[N0_2 + N1_2 + TAB_CRC5[i] - 1]);</w:t>
      </w:r>
    </w:p>
    <w:p w14:paraId="1AAF640B" w14:textId="77777777" w:rsidR="00082508" w:rsidRDefault="00082508">
      <w:pPr>
        <w:pStyle w:val="LD10"/>
      </w:pPr>
      <w:r>
        <w:tab/>
        <w:t xml:space="preserve">temp = temp &amp; 1; </w:t>
      </w:r>
    </w:p>
    <w:p w14:paraId="559DB005" w14:textId="77777777" w:rsidR="00082508" w:rsidRDefault="00082508">
      <w:pPr>
        <w:pStyle w:val="LD10"/>
      </w:pPr>
      <w:r>
        <w:tab/>
        <w:t>Input_Frame[N0_2 + N1_2 + N2_2 + 4] = temp;</w:t>
      </w:r>
    </w:p>
    <w:p w14:paraId="1D76883C" w14:textId="77777777" w:rsidR="00082508" w:rsidRDefault="00082508">
      <w:pPr>
        <w:pStyle w:val="LD10"/>
      </w:pPr>
    </w:p>
    <w:p w14:paraId="67552629" w14:textId="77777777" w:rsidR="00082508" w:rsidRDefault="00082508">
      <w:pPr>
        <w:pStyle w:val="LD10"/>
      </w:pPr>
      <w:r>
        <w:tab/>
        <w:t>/* Sixth Bit of the CRC : */</w:t>
      </w:r>
    </w:p>
    <w:p w14:paraId="48A5CDDB" w14:textId="77777777" w:rsidR="00082508" w:rsidRDefault="00082508">
      <w:pPr>
        <w:pStyle w:val="LD10"/>
      </w:pPr>
      <w:r>
        <w:tab/>
        <w:t>temp = 0;</w:t>
      </w:r>
    </w:p>
    <w:p w14:paraId="1BD73808" w14:textId="77777777" w:rsidR="00082508" w:rsidRDefault="00082508">
      <w:pPr>
        <w:pStyle w:val="LD10"/>
      </w:pPr>
      <w:r>
        <w:tab/>
        <w:t>for (i = 0; i &lt; SIZE_TAB_CRC6; i++)</w:t>
      </w:r>
    </w:p>
    <w:p w14:paraId="2A8D4CD8" w14:textId="77777777" w:rsidR="00082508" w:rsidRDefault="00082508">
      <w:pPr>
        <w:pStyle w:val="LD10"/>
      </w:pPr>
      <w:r>
        <w:tab/>
        <w:t xml:space="preserve">  temp = add(temp,Input_Frame[N0_2 + N1_2 + TAB_CRC6[i] - 1]);</w:t>
      </w:r>
    </w:p>
    <w:p w14:paraId="09C9CE51" w14:textId="77777777" w:rsidR="00082508" w:rsidRDefault="00082508">
      <w:pPr>
        <w:pStyle w:val="LD10"/>
      </w:pPr>
      <w:r>
        <w:tab/>
        <w:t xml:space="preserve">temp = temp &amp; 1; </w:t>
      </w:r>
    </w:p>
    <w:p w14:paraId="1DFCB6B8" w14:textId="77777777" w:rsidR="00082508" w:rsidRDefault="00082508">
      <w:pPr>
        <w:pStyle w:val="LD10"/>
      </w:pPr>
      <w:r>
        <w:tab/>
        <w:t>Input_Frame[N0_2 + N1_2 + N2_2 + 5] = temp;</w:t>
      </w:r>
    </w:p>
    <w:p w14:paraId="02FA7AA7" w14:textId="77777777" w:rsidR="00082508" w:rsidRDefault="00082508">
      <w:pPr>
        <w:pStyle w:val="LD10"/>
      </w:pPr>
    </w:p>
    <w:p w14:paraId="5E4008EC" w14:textId="77777777" w:rsidR="00082508" w:rsidRDefault="00082508">
      <w:pPr>
        <w:pStyle w:val="LD10"/>
      </w:pPr>
      <w:r>
        <w:tab/>
        <w:t>/* Seventh Bit of the CRC : */</w:t>
      </w:r>
    </w:p>
    <w:p w14:paraId="59A31EAD" w14:textId="77777777" w:rsidR="00082508" w:rsidRDefault="00082508">
      <w:pPr>
        <w:pStyle w:val="LD10"/>
      </w:pPr>
      <w:r>
        <w:tab/>
        <w:t>temp = 0;</w:t>
      </w:r>
    </w:p>
    <w:p w14:paraId="61DCB4A1" w14:textId="77777777" w:rsidR="00082508" w:rsidRDefault="00082508">
      <w:pPr>
        <w:pStyle w:val="LD10"/>
      </w:pPr>
      <w:r>
        <w:tab/>
        <w:t>for (i = 0; i &lt; SIZE_TAB_CRC7; i++)</w:t>
      </w:r>
    </w:p>
    <w:p w14:paraId="6B0A5FE6" w14:textId="77777777" w:rsidR="00082508" w:rsidRDefault="00082508">
      <w:pPr>
        <w:pStyle w:val="LD10"/>
      </w:pPr>
      <w:r>
        <w:tab/>
        <w:t xml:space="preserve">  temp = add(temp,Input_Frame[N0_2 + N1_2 + TAB_CRC7[i] - 1]);</w:t>
      </w:r>
    </w:p>
    <w:p w14:paraId="080DEB7A" w14:textId="77777777" w:rsidR="00082508" w:rsidRDefault="00082508">
      <w:pPr>
        <w:pStyle w:val="LD10"/>
      </w:pPr>
      <w:r>
        <w:tab/>
        <w:t xml:space="preserve">temp = temp &amp; 1;   </w:t>
      </w:r>
    </w:p>
    <w:p w14:paraId="190F509C" w14:textId="77777777" w:rsidR="00082508" w:rsidRDefault="00082508">
      <w:pPr>
        <w:pStyle w:val="LD10"/>
      </w:pPr>
      <w:r>
        <w:tab/>
        <w:t>Input_Frame[N0_2 + N1_2 + N2_2 + 6] = temp;</w:t>
      </w:r>
    </w:p>
    <w:p w14:paraId="7B94275E" w14:textId="77777777" w:rsidR="00082508" w:rsidRDefault="00082508">
      <w:pPr>
        <w:pStyle w:val="LD10"/>
      </w:pPr>
    </w:p>
    <w:p w14:paraId="7DB731E9" w14:textId="77777777" w:rsidR="00082508" w:rsidRDefault="00082508">
      <w:pPr>
        <w:pStyle w:val="LD10"/>
      </w:pPr>
      <w:r>
        <w:tab/>
        <w:t>/* Eighth Bit of the CRC : */</w:t>
      </w:r>
    </w:p>
    <w:p w14:paraId="7802C615" w14:textId="77777777" w:rsidR="00082508" w:rsidRDefault="00082508">
      <w:pPr>
        <w:pStyle w:val="LD10"/>
      </w:pPr>
      <w:r>
        <w:tab/>
        <w:t>temp = 0;</w:t>
      </w:r>
    </w:p>
    <w:p w14:paraId="1D75F902" w14:textId="77777777" w:rsidR="00082508" w:rsidRDefault="00082508">
      <w:pPr>
        <w:pStyle w:val="LD10"/>
      </w:pPr>
      <w:r>
        <w:tab/>
        <w:t>for (i = 0; i &lt; SIZE_TAB_CRC8; i++)</w:t>
      </w:r>
    </w:p>
    <w:p w14:paraId="51DE926C" w14:textId="77777777" w:rsidR="00082508" w:rsidRDefault="00082508">
      <w:pPr>
        <w:pStyle w:val="LD10"/>
      </w:pPr>
      <w:r>
        <w:tab/>
        <w:t xml:space="preserve">  temp = add(temp,Input_Frame[N0_2 + N1_2 + TAB_CRC8[i] - 1]);</w:t>
      </w:r>
    </w:p>
    <w:p w14:paraId="62A42B20" w14:textId="77777777" w:rsidR="00082508" w:rsidRDefault="00082508">
      <w:pPr>
        <w:pStyle w:val="LD10"/>
      </w:pPr>
      <w:r>
        <w:tab/>
        <w:t xml:space="preserve">temp = temp &amp; 1;  </w:t>
      </w:r>
    </w:p>
    <w:p w14:paraId="4F17480F" w14:textId="77777777" w:rsidR="00082508" w:rsidRDefault="00082508">
      <w:pPr>
        <w:pStyle w:val="LD10"/>
      </w:pPr>
      <w:r>
        <w:tab/>
        <w:t>Input_Frame[N0_2 + N1_2 + N2_2 + 7] = temp;</w:t>
      </w:r>
    </w:p>
    <w:p w14:paraId="4B3454B2" w14:textId="77777777" w:rsidR="00082508" w:rsidRDefault="00082508">
      <w:pPr>
        <w:pStyle w:val="LD10"/>
      </w:pPr>
    </w:p>
    <w:p w14:paraId="31A2040F" w14:textId="77777777" w:rsidR="00082508" w:rsidRDefault="00082508">
      <w:pPr>
        <w:pStyle w:val="LD10"/>
      </w:pPr>
      <w:r>
        <w:tab/>
        <w:t>return(0);</w:t>
      </w:r>
    </w:p>
    <w:p w14:paraId="2F8293A9" w14:textId="77777777" w:rsidR="00082508" w:rsidRDefault="00082508">
      <w:pPr>
        <w:pStyle w:val="LD10"/>
      </w:pPr>
      <w:r>
        <w:t>} /* If !FS_Flag */</w:t>
      </w:r>
    </w:p>
    <w:p w14:paraId="3F677690" w14:textId="77777777" w:rsidR="00082508" w:rsidRDefault="00082508">
      <w:pPr>
        <w:pStyle w:val="LD10"/>
      </w:pPr>
      <w:r>
        <w:t>else {</w:t>
      </w:r>
    </w:p>
    <w:p w14:paraId="7F3C46AE" w14:textId="77777777" w:rsidR="00082508" w:rsidRDefault="00082508">
      <w:pPr>
        <w:pStyle w:val="LD10"/>
      </w:pPr>
      <w:r>
        <w:tab/>
        <w:t>/* The class protected by the CRC (Class 2) starts at index N0 + N1 */</w:t>
      </w:r>
    </w:p>
    <w:p w14:paraId="46706F48" w14:textId="77777777" w:rsidR="00082508" w:rsidRDefault="00082508">
      <w:pPr>
        <w:pStyle w:val="LD10"/>
      </w:pPr>
      <w:r>
        <w:tab/>
      </w:r>
    </w:p>
    <w:p w14:paraId="6269F08D" w14:textId="77777777" w:rsidR="00082508" w:rsidRDefault="00082508">
      <w:pPr>
        <w:pStyle w:val="LD10"/>
      </w:pPr>
      <w:r>
        <w:tab/>
        <w:t>/* First Bit of the CRC : */</w:t>
      </w:r>
    </w:p>
    <w:p w14:paraId="153E316F" w14:textId="77777777" w:rsidR="00082508" w:rsidRDefault="00082508">
      <w:pPr>
        <w:pStyle w:val="LD10"/>
      </w:pPr>
      <w:r>
        <w:tab/>
        <w:t>temp = 0;</w:t>
      </w:r>
    </w:p>
    <w:p w14:paraId="0DFB2B7F" w14:textId="77777777" w:rsidR="00082508" w:rsidRDefault="00082508">
      <w:pPr>
        <w:pStyle w:val="LD10"/>
      </w:pPr>
      <w:r>
        <w:tab/>
        <w:t>for (i = 0; i &lt; Fs_SIZE_TAB_CRC1; i++)</w:t>
      </w:r>
    </w:p>
    <w:p w14:paraId="77C05524" w14:textId="77777777" w:rsidR="00082508" w:rsidRDefault="00082508">
      <w:pPr>
        <w:pStyle w:val="LD10"/>
      </w:pPr>
      <w:r>
        <w:tab/>
        <w:t xml:space="preserve">  temp = add(temp,Input_Frame[N0 + N1 + Fs_TAB_CRC1[i] - 1]);</w:t>
      </w:r>
    </w:p>
    <w:p w14:paraId="288F3426" w14:textId="77777777" w:rsidR="00082508" w:rsidRDefault="00082508">
      <w:pPr>
        <w:pStyle w:val="LD10"/>
      </w:pPr>
      <w:r>
        <w:tab/>
        <w:t>/* The CRC bit is the LSB of temp : */</w:t>
      </w:r>
    </w:p>
    <w:p w14:paraId="18D06934" w14:textId="77777777" w:rsidR="00082508" w:rsidRDefault="00082508">
      <w:pPr>
        <w:pStyle w:val="LD10"/>
      </w:pPr>
      <w:r>
        <w:tab/>
        <w:t>temp = temp &amp; 1;</w:t>
      </w:r>
    </w:p>
    <w:p w14:paraId="0E60A9BD" w14:textId="77777777" w:rsidR="00082508" w:rsidRDefault="00082508">
      <w:pPr>
        <w:pStyle w:val="LD10"/>
      </w:pPr>
      <w:r>
        <w:tab/>
        <w:t>/* Concatenation of the CRC bit to Input_Frame : */</w:t>
      </w:r>
    </w:p>
    <w:p w14:paraId="2D5C73D4" w14:textId="77777777" w:rsidR="00082508" w:rsidRDefault="00082508">
      <w:pPr>
        <w:pStyle w:val="LD10"/>
      </w:pPr>
      <w:r>
        <w:tab/>
        <w:t>Input_Frame[N0 + N1 + N2] = temp;</w:t>
      </w:r>
    </w:p>
    <w:p w14:paraId="4ED46062" w14:textId="77777777" w:rsidR="00082508" w:rsidRDefault="00082508">
      <w:pPr>
        <w:pStyle w:val="LD10"/>
      </w:pPr>
    </w:p>
    <w:p w14:paraId="44827DAC" w14:textId="77777777" w:rsidR="00082508" w:rsidRDefault="00082508">
      <w:pPr>
        <w:pStyle w:val="LD10"/>
      </w:pPr>
      <w:r>
        <w:tab/>
        <w:t>/* Second Bit of the CRC : */</w:t>
      </w:r>
    </w:p>
    <w:p w14:paraId="5D1C02CE" w14:textId="77777777" w:rsidR="00082508" w:rsidRDefault="00082508">
      <w:pPr>
        <w:pStyle w:val="LD10"/>
      </w:pPr>
      <w:r>
        <w:tab/>
        <w:t>temp = 0;</w:t>
      </w:r>
    </w:p>
    <w:p w14:paraId="16A47214" w14:textId="77777777" w:rsidR="00082508" w:rsidRDefault="00082508">
      <w:pPr>
        <w:pStyle w:val="LD10"/>
      </w:pPr>
      <w:r>
        <w:tab/>
        <w:t>for (i = 0; i &lt; Fs_SIZE_TAB_CRC2; i++)</w:t>
      </w:r>
    </w:p>
    <w:p w14:paraId="3DB9298E" w14:textId="77777777" w:rsidR="00082508" w:rsidRDefault="00082508">
      <w:pPr>
        <w:pStyle w:val="LD10"/>
      </w:pPr>
      <w:r>
        <w:tab/>
        <w:t xml:space="preserve">  temp = add(temp,Input_Frame[N0 + N1 + Fs_TAB_CRC2[i] - 1]);</w:t>
      </w:r>
    </w:p>
    <w:p w14:paraId="037C0096" w14:textId="77777777" w:rsidR="00082508" w:rsidRDefault="00082508">
      <w:pPr>
        <w:pStyle w:val="LD10"/>
      </w:pPr>
      <w:r>
        <w:tab/>
        <w:t>temp = temp &amp; 1;</w:t>
      </w:r>
    </w:p>
    <w:p w14:paraId="472F1F5B" w14:textId="77777777" w:rsidR="00082508" w:rsidRDefault="00082508">
      <w:pPr>
        <w:pStyle w:val="LD10"/>
      </w:pPr>
      <w:r>
        <w:tab/>
        <w:t>Input_Frame[N0 + N1 + N2 + 1] = temp;</w:t>
      </w:r>
    </w:p>
    <w:p w14:paraId="75D2CDFB" w14:textId="77777777" w:rsidR="00082508" w:rsidRDefault="00082508">
      <w:pPr>
        <w:pStyle w:val="LD10"/>
      </w:pPr>
    </w:p>
    <w:p w14:paraId="333513EA" w14:textId="77777777" w:rsidR="00082508" w:rsidRDefault="00082508">
      <w:pPr>
        <w:pStyle w:val="LD10"/>
      </w:pPr>
      <w:r>
        <w:tab/>
        <w:t>/* Third Bit of the CRC : */</w:t>
      </w:r>
    </w:p>
    <w:p w14:paraId="1649CA0F" w14:textId="77777777" w:rsidR="00082508" w:rsidRDefault="00082508">
      <w:pPr>
        <w:pStyle w:val="LD10"/>
      </w:pPr>
      <w:r>
        <w:tab/>
        <w:t>temp = 0;</w:t>
      </w:r>
    </w:p>
    <w:p w14:paraId="27D950F5" w14:textId="77777777" w:rsidR="00082508" w:rsidRDefault="00082508">
      <w:pPr>
        <w:pStyle w:val="LD10"/>
      </w:pPr>
      <w:r>
        <w:tab/>
        <w:t>for (i = 0; i &lt; Fs_SIZE_TAB_CRC3; i++)</w:t>
      </w:r>
    </w:p>
    <w:p w14:paraId="5703809F" w14:textId="77777777" w:rsidR="00082508" w:rsidRDefault="00082508">
      <w:pPr>
        <w:pStyle w:val="LD10"/>
      </w:pPr>
      <w:r>
        <w:tab/>
        <w:t xml:space="preserve">  temp = add(temp,Input_Frame[N0 + N1 + Fs_TAB_CRC3[i] - 1]);</w:t>
      </w:r>
    </w:p>
    <w:p w14:paraId="3C6A47C0" w14:textId="77777777" w:rsidR="00082508" w:rsidRDefault="00082508">
      <w:pPr>
        <w:pStyle w:val="LD10"/>
      </w:pPr>
      <w:r>
        <w:tab/>
        <w:t>temp = temp &amp; 1;</w:t>
      </w:r>
    </w:p>
    <w:p w14:paraId="544F717B" w14:textId="77777777" w:rsidR="00082508" w:rsidRDefault="00082508">
      <w:pPr>
        <w:pStyle w:val="LD10"/>
      </w:pPr>
      <w:r>
        <w:tab/>
        <w:t>Input_Frame[N0 + N1 + N2 + 2] = temp;</w:t>
      </w:r>
    </w:p>
    <w:p w14:paraId="06C168A2" w14:textId="77777777" w:rsidR="00082508" w:rsidRDefault="00082508">
      <w:pPr>
        <w:pStyle w:val="LD10"/>
      </w:pPr>
    </w:p>
    <w:p w14:paraId="44D7C660" w14:textId="77777777" w:rsidR="00082508" w:rsidRDefault="00082508">
      <w:pPr>
        <w:pStyle w:val="LD10"/>
      </w:pPr>
      <w:r>
        <w:tab/>
        <w:t>/* Fourth Bit of the CRC : */</w:t>
      </w:r>
    </w:p>
    <w:p w14:paraId="24E21B35" w14:textId="77777777" w:rsidR="00082508" w:rsidRDefault="00082508">
      <w:pPr>
        <w:pStyle w:val="LD10"/>
      </w:pPr>
      <w:r>
        <w:lastRenderedPageBreak/>
        <w:tab/>
        <w:t>temp = 0;</w:t>
      </w:r>
    </w:p>
    <w:p w14:paraId="113A7AED" w14:textId="77777777" w:rsidR="00082508" w:rsidRDefault="00082508">
      <w:pPr>
        <w:pStyle w:val="LD10"/>
      </w:pPr>
      <w:r>
        <w:tab/>
        <w:t>for (i = 0; i &lt; Fs_SIZE_TAB_CRC4; i++)</w:t>
      </w:r>
    </w:p>
    <w:p w14:paraId="0B8A9232" w14:textId="77777777" w:rsidR="00082508" w:rsidRDefault="00082508">
      <w:pPr>
        <w:pStyle w:val="LD10"/>
      </w:pPr>
      <w:r>
        <w:tab/>
        <w:t xml:space="preserve">  temp = add(temp,Input_Frame[N0 + N1 + Fs_TAB_CRC4[i] - 1]);</w:t>
      </w:r>
    </w:p>
    <w:p w14:paraId="5E172F33" w14:textId="77777777" w:rsidR="00082508" w:rsidRDefault="00082508">
      <w:pPr>
        <w:pStyle w:val="LD10"/>
      </w:pPr>
      <w:r>
        <w:tab/>
        <w:t xml:space="preserve">temp = temp &amp; 1; </w:t>
      </w:r>
    </w:p>
    <w:p w14:paraId="3A7AA9B8" w14:textId="77777777" w:rsidR="00082508" w:rsidRDefault="00082508">
      <w:pPr>
        <w:pStyle w:val="LD10"/>
      </w:pPr>
      <w:r>
        <w:tab/>
        <w:t>Input_Frame[N0 + N1 + N2 + 3] = temp;</w:t>
      </w:r>
    </w:p>
    <w:p w14:paraId="0ECDCACB" w14:textId="77777777" w:rsidR="00082508" w:rsidRDefault="00082508">
      <w:pPr>
        <w:pStyle w:val="LD10"/>
      </w:pPr>
      <w:r>
        <w:tab/>
        <w:t>return(0);</w:t>
      </w:r>
    </w:p>
    <w:p w14:paraId="07E98426" w14:textId="77777777" w:rsidR="00082508" w:rsidRDefault="00082508">
      <w:pPr>
        <w:pStyle w:val="LD10"/>
      </w:pPr>
      <w:r>
        <w:t>}</w:t>
      </w:r>
    </w:p>
    <w:p w14:paraId="247F5456" w14:textId="77777777" w:rsidR="00082508" w:rsidRDefault="00082508">
      <w:pPr>
        <w:pStyle w:val="LD10"/>
      </w:pPr>
      <w:r>
        <w:t>}</w:t>
      </w:r>
      <w:r>
        <w:br w:type="page"/>
      </w:r>
      <w:r>
        <w:lastRenderedPageBreak/>
        <w:t>/**************************************************************************</w:t>
      </w:r>
    </w:p>
    <w:p w14:paraId="43D3395D" w14:textId="77777777" w:rsidR="00082508" w:rsidRDefault="00082508">
      <w:pPr>
        <w:pStyle w:val="WP"/>
        <w:keepNext/>
        <w:keepLines/>
        <w:tabs>
          <w:tab w:val="left" w:pos="426"/>
        </w:tabs>
      </w:pPr>
      <w:r>
        <w:t>*</w:t>
      </w:r>
    </w:p>
    <w:p w14:paraId="194C81A0" w14:textId="77777777" w:rsidR="00082508" w:rsidRDefault="00082508">
      <w:pPr>
        <w:pStyle w:val="WP"/>
        <w:keepNext/>
        <w:keepLines/>
        <w:tabs>
          <w:tab w:val="left" w:pos="426"/>
        </w:tabs>
      </w:pPr>
      <w:r>
        <w:t>*</w:t>
      </w:r>
      <w:r>
        <w:tab/>
        <w:t>ROUTINE</w:t>
      </w:r>
      <w:r>
        <w:tab/>
      </w:r>
      <w:r>
        <w:tab/>
      </w:r>
      <w:r>
        <w:tab/>
      </w:r>
      <w:r>
        <w:tab/>
        <w:t>:</w:t>
      </w:r>
      <w:r>
        <w:tab/>
        <w:t>Build_Sensitivity_Classes</w:t>
      </w:r>
      <w:r>
        <w:fldChar w:fldCharType="begin"/>
      </w:r>
      <w:r>
        <w:instrText>xe "Build_Sensitivity_Cl...</w:instrText>
      </w:r>
      <w:r>
        <w:tab/>
        <w:instrText>sub_cc</w:instrText>
      </w:r>
      <w:r>
        <w:tab/>
      </w:r>
      <w:r>
        <w:tab/>
      </w:r>
      <w:r>
        <w:fldChar w:fldCharType="begin"/>
      </w:r>
      <w:r>
        <w:instrText xml:space="preserve">ref </w:instrText>
      </w:r>
      <w:r>
        <w:rPr>
          <w:vanish/>
        </w:rPr>
        <w:instrText>a300395_2_03_title</w:instrText>
      </w:r>
      <w:r>
        <w:fldChar w:fldCharType="separate"/>
      </w:r>
      <w:r>
        <w:rPr>
          <w:vanish/>
        </w:rPr>
        <w:instrText>C</w:instrText>
      </w:r>
      <w:r>
        <w:fldChar w:fldCharType="end"/>
      </w:r>
      <w:r>
        <w:instrText>.2"</w:instrText>
      </w:r>
      <w:r>
        <w:fldChar w:fldCharType="end"/>
      </w:r>
    </w:p>
    <w:p w14:paraId="27158CA0" w14:textId="77777777" w:rsidR="00082508" w:rsidRDefault="00082508">
      <w:pPr>
        <w:pStyle w:val="WP"/>
        <w:keepNext/>
        <w:keepLines/>
        <w:tabs>
          <w:tab w:val="left" w:pos="426"/>
        </w:tabs>
      </w:pPr>
      <w:r>
        <w:t>*</w:t>
      </w:r>
    </w:p>
    <w:p w14:paraId="00C0A421" w14:textId="77777777" w:rsidR="00082508" w:rsidRDefault="00082508">
      <w:pPr>
        <w:pStyle w:val="WP"/>
        <w:keepNext/>
        <w:keepLines/>
        <w:tabs>
          <w:tab w:val="left" w:pos="426"/>
        </w:tabs>
      </w:pPr>
      <w:r>
        <w:t>*</w:t>
      </w:r>
      <w:r>
        <w:tab/>
        <w:t>DESCRIPTION</w:t>
      </w:r>
      <w:r>
        <w:tab/>
      </w:r>
      <w:r>
        <w:tab/>
      </w:r>
      <w:r>
        <w:tab/>
        <w:t>:</w:t>
      </w:r>
      <w:r>
        <w:tab/>
        <w:t>Reorders two concatened speech frames into a single</w:t>
      </w:r>
    </w:p>
    <w:p w14:paraId="79653CD5" w14:textId="77777777" w:rsidR="00082508" w:rsidRDefault="00082508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frame ordered in three sensitivity classes </w:t>
      </w:r>
    </w:p>
    <w:p w14:paraId="3BDBB616" w14:textId="77777777" w:rsidR="00082508" w:rsidRDefault="00082508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(from least, ie Class 0, to most sensitive bits, </w:t>
      </w:r>
    </w:p>
    <w:p w14:paraId="76E52F00" w14:textId="77777777" w:rsidR="00082508" w:rsidRDefault="00082508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ie Class 2)</w:t>
      </w:r>
    </w:p>
    <w:p w14:paraId="5148F801" w14:textId="77777777" w:rsidR="00082508" w:rsidRDefault="00082508">
      <w:pPr>
        <w:pStyle w:val="WP"/>
        <w:keepNext/>
        <w:keepLines/>
        <w:tabs>
          <w:tab w:val="left" w:pos="426"/>
        </w:tabs>
      </w:pPr>
      <w:r>
        <w:t>*</w:t>
      </w:r>
    </w:p>
    <w:p w14:paraId="775F1281" w14:textId="77777777" w:rsidR="00082508" w:rsidRDefault="00082508">
      <w:pPr>
        <w:pStyle w:val="WP"/>
        <w:keepNext/>
        <w:keepLines/>
        <w:tabs>
          <w:tab w:val="left" w:pos="426"/>
        </w:tabs>
      </w:pPr>
      <w:r>
        <w:t>**************************************************************************</w:t>
      </w:r>
    </w:p>
    <w:p w14:paraId="1555DE65" w14:textId="77777777" w:rsidR="00082508" w:rsidRDefault="00082508">
      <w:pPr>
        <w:pStyle w:val="WP"/>
        <w:keepNext/>
        <w:keepLines/>
        <w:tabs>
          <w:tab w:val="left" w:pos="426"/>
        </w:tabs>
      </w:pPr>
      <w:r>
        <w:t>*</w:t>
      </w:r>
    </w:p>
    <w:p w14:paraId="1A41822A" w14:textId="77777777" w:rsidR="00082508" w:rsidRDefault="00082508">
      <w:pPr>
        <w:pStyle w:val="WP"/>
        <w:keepNext/>
        <w:keepLines/>
        <w:tabs>
          <w:tab w:val="left" w:pos="426"/>
        </w:tabs>
      </w:pPr>
      <w:r>
        <w:t>*</w:t>
      </w:r>
      <w:r>
        <w:tab/>
        <w:t>USAGE</w:t>
      </w:r>
      <w:r>
        <w:tab/>
      </w:r>
      <w:r>
        <w:tab/>
      </w:r>
      <w:r>
        <w:tab/>
      </w:r>
      <w:r>
        <w:tab/>
        <w:t>:</w:t>
      </w:r>
      <w:r>
        <w:tab/>
        <w:t>Build_Sensitivity_Classes(flag,buffer_in, buffer_out)</w:t>
      </w:r>
    </w:p>
    <w:p w14:paraId="5E2B44F2" w14:textId="77777777" w:rsidR="00082508" w:rsidRDefault="00082508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(Routine_Name(input1,input2,output1))</w:t>
      </w:r>
    </w:p>
    <w:p w14:paraId="3D00E0E4" w14:textId="77777777" w:rsidR="00082508" w:rsidRDefault="00082508">
      <w:pPr>
        <w:pStyle w:val="WP"/>
        <w:keepNext/>
        <w:keepLines/>
        <w:tabs>
          <w:tab w:val="left" w:pos="426"/>
        </w:tabs>
      </w:pPr>
      <w:r>
        <w:t>*</w:t>
      </w:r>
    </w:p>
    <w:p w14:paraId="65C050A9" w14:textId="77777777" w:rsidR="00082508" w:rsidRDefault="00082508">
      <w:pPr>
        <w:pStyle w:val="WP"/>
        <w:keepNext/>
        <w:keepLines/>
        <w:tabs>
          <w:tab w:val="left" w:pos="426"/>
        </w:tabs>
      </w:pPr>
      <w:r>
        <w:t>*</w:t>
      </w:r>
      <w:r>
        <w:tab/>
        <w:t>INPUT ARGUMENT(S)</w:t>
      </w:r>
      <w:r>
        <w:tab/>
      </w:r>
      <w:r>
        <w:tab/>
        <w:t>:</w:t>
      </w:r>
      <w:r>
        <w:tab/>
      </w:r>
    </w:p>
    <w:p w14:paraId="1DE34853" w14:textId="77777777" w:rsidR="00082508" w:rsidRDefault="00082508">
      <w:pPr>
        <w:pStyle w:val="WP"/>
        <w:keepNext/>
        <w:keepLines/>
        <w:tabs>
          <w:tab w:val="left" w:pos="426"/>
        </w:tabs>
      </w:pPr>
      <w:r>
        <w:t>*</w:t>
      </w:r>
    </w:p>
    <w:p w14:paraId="335A6554" w14:textId="77777777" w:rsidR="00082508" w:rsidRDefault="00082508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  <w:t>INPUT1</w:t>
      </w:r>
      <w:r>
        <w:tab/>
      </w:r>
      <w:r>
        <w:tab/>
      </w:r>
      <w:r>
        <w:tab/>
        <w:t>:</w:t>
      </w:r>
      <w:r>
        <w:tab/>
        <w:t>- Description :</w:t>
      </w:r>
      <w:r>
        <w:tab/>
        <w:t>- (flag = 0) : standard mode</w:t>
      </w:r>
    </w:p>
    <w:p w14:paraId="2DEE24CE" w14:textId="77777777" w:rsidR="00082508" w:rsidRDefault="00082508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- (flag </w:t>
      </w:r>
      <w:r>
        <w:fldChar w:fldCharType="begin"/>
      </w:r>
      <w:r>
        <w:instrText>symbol 185 \f "Symbol" \s 10</w:instrText>
      </w:r>
      <w:r>
        <w:fldChar w:fldCharType="separate"/>
      </w:r>
      <w:r>
        <w:fldChar w:fldCharType="end"/>
      </w:r>
      <w:r>
        <w:t xml:space="preserve"> 0) : frame stealing activated</w:t>
      </w:r>
    </w:p>
    <w:p w14:paraId="2406ABC9" w14:textId="77777777" w:rsidR="00082508" w:rsidRDefault="00082508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 Format : Word16</w:t>
      </w:r>
    </w:p>
    <w:p w14:paraId="2EF8F34B" w14:textId="77777777" w:rsidR="00082508" w:rsidRDefault="00082508">
      <w:pPr>
        <w:pStyle w:val="WP"/>
        <w:keepNext/>
        <w:keepLines/>
        <w:tabs>
          <w:tab w:val="left" w:pos="426"/>
        </w:tabs>
      </w:pPr>
      <w:r>
        <w:t>*</w:t>
      </w:r>
    </w:p>
    <w:p w14:paraId="1F9A63B5" w14:textId="77777777" w:rsidR="00082508" w:rsidRDefault="00082508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  <w:t>INPUT2</w:t>
      </w:r>
      <w:r>
        <w:tab/>
      </w:r>
      <w:r>
        <w:tab/>
      </w:r>
      <w:r>
        <w:tab/>
        <w:t>:</w:t>
      </w:r>
      <w:r>
        <w:tab/>
        <w:t>- Description : 2 concatenated speech frames</w:t>
      </w:r>
    </w:p>
    <w:p w14:paraId="00EFD9F8" w14:textId="77777777" w:rsidR="00082508" w:rsidRDefault="00082508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 Format : 274 * 16 bit-samples</w:t>
      </w:r>
    </w:p>
    <w:p w14:paraId="0C89AFF3" w14:textId="77777777" w:rsidR="00082508" w:rsidRDefault="00082508">
      <w:pPr>
        <w:pStyle w:val="WP"/>
        <w:keepNext/>
        <w:keepLines/>
        <w:tabs>
          <w:tab w:val="left" w:pos="426"/>
        </w:tabs>
      </w:pPr>
      <w:r>
        <w:t>*</w:t>
      </w:r>
    </w:p>
    <w:p w14:paraId="192FC13E" w14:textId="77777777" w:rsidR="00082508" w:rsidRDefault="00082508">
      <w:pPr>
        <w:pStyle w:val="WP"/>
        <w:keepNext/>
        <w:keepLines/>
        <w:tabs>
          <w:tab w:val="left" w:pos="426"/>
        </w:tabs>
      </w:pPr>
      <w:r>
        <w:t>*</w:t>
      </w:r>
      <w:r>
        <w:tab/>
        <w:t>OUTPUT ARGUMENT(S)</w:t>
      </w:r>
      <w:r>
        <w:tab/>
      </w:r>
      <w:r>
        <w:tab/>
        <w:t>:</w:t>
      </w:r>
      <w:r>
        <w:tab/>
      </w:r>
    </w:p>
    <w:p w14:paraId="58151CD5" w14:textId="77777777" w:rsidR="00082508" w:rsidRDefault="00082508">
      <w:pPr>
        <w:pStyle w:val="WP"/>
        <w:keepNext/>
        <w:keepLines/>
        <w:tabs>
          <w:tab w:val="left" w:pos="426"/>
        </w:tabs>
      </w:pPr>
      <w:r>
        <w:t>*</w:t>
      </w:r>
    </w:p>
    <w:p w14:paraId="3D000D81" w14:textId="77777777" w:rsidR="00082508" w:rsidRDefault="00082508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  <w:t>OUTPUT1</w:t>
      </w:r>
      <w:r>
        <w:tab/>
      </w:r>
      <w:r>
        <w:tab/>
      </w:r>
      <w:r>
        <w:tab/>
        <w:t>:</w:t>
      </w:r>
      <w:r>
        <w:tab/>
        <w:t>- Description : 1 reordered frame</w:t>
      </w:r>
    </w:p>
    <w:p w14:paraId="4612E23C" w14:textId="77777777" w:rsidR="00082508" w:rsidRDefault="00082508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 Format : 274 * 16 bit-samples</w:t>
      </w:r>
    </w:p>
    <w:p w14:paraId="5D7DDF80" w14:textId="77777777" w:rsidR="00082508" w:rsidRDefault="00082508">
      <w:pPr>
        <w:pStyle w:val="WP"/>
        <w:keepNext/>
        <w:keepLines/>
        <w:tabs>
          <w:tab w:val="left" w:pos="426"/>
        </w:tabs>
      </w:pPr>
      <w:r>
        <w:t>*</w:t>
      </w:r>
    </w:p>
    <w:p w14:paraId="40F42B2F" w14:textId="77777777" w:rsidR="00082508" w:rsidRDefault="00082508">
      <w:pPr>
        <w:pStyle w:val="WP"/>
        <w:keepNext/>
        <w:keepLines/>
        <w:tabs>
          <w:tab w:val="left" w:pos="426"/>
        </w:tabs>
      </w:pPr>
      <w:r>
        <w:t>*</w:t>
      </w:r>
      <w:r>
        <w:tab/>
        <w:t>RETURNED VALUE</w:t>
      </w:r>
      <w:r>
        <w:tab/>
      </w:r>
      <w:r>
        <w:tab/>
        <w:t>:</w:t>
      </w:r>
      <w:r>
        <w:tab/>
        <w:t>None</w:t>
      </w:r>
    </w:p>
    <w:p w14:paraId="72298350" w14:textId="77777777" w:rsidR="00082508" w:rsidRDefault="00082508">
      <w:pPr>
        <w:pStyle w:val="WP"/>
        <w:keepNext/>
        <w:keepLines/>
        <w:tabs>
          <w:tab w:val="left" w:pos="426"/>
        </w:tabs>
      </w:pPr>
      <w:r>
        <w:t>*</w:t>
      </w:r>
    </w:p>
    <w:p w14:paraId="3D9F7AB7" w14:textId="77777777" w:rsidR="00082508" w:rsidRDefault="00082508">
      <w:pPr>
        <w:pStyle w:val="WP"/>
        <w:keepNext/>
        <w:keepLines/>
        <w:tabs>
          <w:tab w:val="left" w:pos="426"/>
        </w:tabs>
      </w:pPr>
      <w:r>
        <w:t>**************************************************************************/</w:t>
      </w:r>
    </w:p>
    <w:p w14:paraId="2A3392A0" w14:textId="77777777" w:rsidR="00082508" w:rsidRDefault="00082508">
      <w:pPr>
        <w:pStyle w:val="LD10"/>
      </w:pPr>
    </w:p>
    <w:p w14:paraId="178CDD4B" w14:textId="77777777" w:rsidR="00082508" w:rsidRDefault="00082508">
      <w:pPr>
        <w:pStyle w:val="LD10"/>
      </w:pPr>
      <w:r>
        <w:t>Word16     Build_Sensitivity_Classes(Word16 FS_Flag, Word16 Input_Frame[], Word16 Output_Frame[])</w:t>
      </w:r>
    </w:p>
    <w:p w14:paraId="12123F92" w14:textId="77777777" w:rsidR="00082508" w:rsidRDefault="00082508">
      <w:pPr>
        <w:pStyle w:val="LD10"/>
      </w:pPr>
      <w:r>
        <w:t>{</w:t>
      </w:r>
    </w:p>
    <w:p w14:paraId="611D75CA" w14:textId="77777777" w:rsidR="00082508" w:rsidRDefault="00082508">
      <w:pPr>
        <w:pStyle w:val="LD10"/>
      </w:pPr>
      <w:r>
        <w:t>/* Variables */</w:t>
      </w:r>
    </w:p>
    <w:p w14:paraId="423CB79A" w14:textId="77777777" w:rsidR="00082508" w:rsidRDefault="00082508">
      <w:pPr>
        <w:pStyle w:val="LD10"/>
      </w:pPr>
      <w:r>
        <w:t>Word16             i;</w:t>
      </w:r>
    </w:p>
    <w:p w14:paraId="2E5C5408" w14:textId="77777777" w:rsidR="00082508" w:rsidRDefault="00082508">
      <w:pPr>
        <w:pStyle w:val="LD10"/>
      </w:pPr>
    </w:p>
    <w:p w14:paraId="27107C84" w14:textId="77777777" w:rsidR="00082508" w:rsidRDefault="00082508">
      <w:pPr>
        <w:pStyle w:val="LD10"/>
      </w:pPr>
      <w:r>
        <w:t>if (!FS_Flag) {</w:t>
      </w:r>
    </w:p>
    <w:p w14:paraId="3E85A3FA" w14:textId="77777777" w:rsidR="00082508" w:rsidRDefault="00082508">
      <w:pPr>
        <w:pStyle w:val="LD10"/>
      </w:pPr>
      <w:r>
        <w:tab/>
        <w:t>/* Class 0 : */</w:t>
      </w:r>
    </w:p>
    <w:p w14:paraId="27F0875D" w14:textId="77777777" w:rsidR="00082508" w:rsidRDefault="00082508">
      <w:pPr>
        <w:pStyle w:val="LD10"/>
      </w:pPr>
      <w:r>
        <w:tab/>
        <w:t>for (i = 0; i &lt; N0; i++) {</w:t>
      </w:r>
    </w:p>
    <w:p w14:paraId="5185B095" w14:textId="77777777" w:rsidR="00082508" w:rsidRDefault="00082508">
      <w:pPr>
        <w:pStyle w:val="LD10"/>
      </w:pPr>
      <w:r>
        <w:tab/>
        <w:t xml:space="preserve">       Output_Frame[2*i] = Input_Frame[TAB0[i] - 1];</w:t>
      </w:r>
    </w:p>
    <w:p w14:paraId="10D42E01" w14:textId="77777777" w:rsidR="00082508" w:rsidRDefault="00082508">
      <w:pPr>
        <w:pStyle w:val="LD10"/>
      </w:pPr>
      <w:r>
        <w:tab/>
        <w:t xml:space="preserve">       Output_Frame[2*i + 1] = Input_Frame[Length_vocoder_frame + TAB0[i] - 1];</w:t>
      </w:r>
    </w:p>
    <w:p w14:paraId="36F5A917" w14:textId="77777777" w:rsidR="00082508" w:rsidRDefault="00082508">
      <w:pPr>
        <w:pStyle w:val="LD10"/>
      </w:pPr>
      <w:r>
        <w:tab/>
        <w:t>}</w:t>
      </w:r>
    </w:p>
    <w:p w14:paraId="0964B133" w14:textId="77777777" w:rsidR="00082508" w:rsidRDefault="00082508">
      <w:pPr>
        <w:pStyle w:val="LD10"/>
      </w:pPr>
    </w:p>
    <w:p w14:paraId="76EE9CD5" w14:textId="77777777" w:rsidR="00082508" w:rsidRDefault="00082508">
      <w:pPr>
        <w:pStyle w:val="LD10"/>
      </w:pPr>
      <w:r>
        <w:tab/>
        <w:t>/* Building and Concatenation of Class 1 : */</w:t>
      </w:r>
    </w:p>
    <w:p w14:paraId="3B039722" w14:textId="77777777" w:rsidR="00082508" w:rsidRDefault="00082508">
      <w:pPr>
        <w:pStyle w:val="LD10"/>
      </w:pPr>
      <w:r>
        <w:tab/>
        <w:t>for (i = 0; i &lt; N1; i++) {</w:t>
      </w:r>
    </w:p>
    <w:p w14:paraId="13C9C1A8" w14:textId="77777777" w:rsidR="00082508" w:rsidRDefault="00082508">
      <w:pPr>
        <w:pStyle w:val="LD10"/>
      </w:pPr>
      <w:r>
        <w:tab/>
        <w:t xml:space="preserve">       Output_Frame[2*(N0 + i)] = Input_Frame[TAB1[i] - 1];</w:t>
      </w:r>
    </w:p>
    <w:p w14:paraId="3E16F664" w14:textId="77777777" w:rsidR="00082508" w:rsidRDefault="00082508">
      <w:pPr>
        <w:pStyle w:val="LD10"/>
      </w:pPr>
      <w:r>
        <w:tab/>
        <w:t xml:space="preserve">       Output_Frame[2*(N0 + i) + 1] = Input_Frame[Length_vocoder_frame + TAB1[i] - 1];</w:t>
      </w:r>
    </w:p>
    <w:p w14:paraId="11F72230" w14:textId="77777777" w:rsidR="00082508" w:rsidRDefault="00082508">
      <w:pPr>
        <w:pStyle w:val="LD10"/>
      </w:pPr>
      <w:r>
        <w:tab/>
        <w:t>}</w:t>
      </w:r>
    </w:p>
    <w:p w14:paraId="50E74655" w14:textId="77777777" w:rsidR="00082508" w:rsidRDefault="00082508">
      <w:pPr>
        <w:pStyle w:val="LD10"/>
      </w:pPr>
    </w:p>
    <w:p w14:paraId="5381FBE0" w14:textId="77777777" w:rsidR="00082508" w:rsidRDefault="00082508">
      <w:pPr>
        <w:pStyle w:val="LD10"/>
      </w:pPr>
      <w:r>
        <w:tab/>
        <w:t>/* Building and Concatenation of Class 2 : */</w:t>
      </w:r>
    </w:p>
    <w:p w14:paraId="3CA8A7C7" w14:textId="77777777" w:rsidR="00082508" w:rsidRDefault="00082508">
      <w:pPr>
        <w:pStyle w:val="LD10"/>
      </w:pPr>
      <w:r>
        <w:tab/>
        <w:t>for (i = 0; i &lt; N2; i++) {</w:t>
      </w:r>
    </w:p>
    <w:p w14:paraId="2D394A3F" w14:textId="77777777" w:rsidR="00082508" w:rsidRDefault="00082508">
      <w:pPr>
        <w:pStyle w:val="LD10"/>
      </w:pPr>
      <w:r>
        <w:tab/>
        <w:t xml:space="preserve">       Output_Frame[2*(N0 + N1 + i)] = Input_Frame[TAB2[i] - 1];</w:t>
      </w:r>
    </w:p>
    <w:p w14:paraId="09E21B45" w14:textId="77777777" w:rsidR="00082508" w:rsidRDefault="00082508">
      <w:pPr>
        <w:pStyle w:val="LD10"/>
      </w:pPr>
      <w:r>
        <w:tab/>
        <w:t xml:space="preserve">       Output_Frame[2*(N0 + N1 + i) + 1] = Input_Frame[Length_vocoder_frame + TAB2[i] - 1];</w:t>
      </w:r>
    </w:p>
    <w:p w14:paraId="423CEB60" w14:textId="77777777" w:rsidR="00082508" w:rsidRDefault="00082508">
      <w:pPr>
        <w:pStyle w:val="LD10"/>
      </w:pPr>
      <w:r>
        <w:tab/>
        <w:t>}</w:t>
      </w:r>
    </w:p>
    <w:p w14:paraId="361E9C64" w14:textId="77777777" w:rsidR="00082508" w:rsidRDefault="00082508">
      <w:pPr>
        <w:pStyle w:val="LD10"/>
      </w:pPr>
    </w:p>
    <w:p w14:paraId="4F626BFD" w14:textId="77777777" w:rsidR="00082508" w:rsidRDefault="00082508">
      <w:pPr>
        <w:pStyle w:val="LD10"/>
      </w:pPr>
      <w:r>
        <w:lastRenderedPageBreak/>
        <w:tab/>
        <w:t>return(0);</w:t>
      </w:r>
    </w:p>
    <w:p w14:paraId="0DD5A394" w14:textId="77777777" w:rsidR="00082508" w:rsidRDefault="00082508">
      <w:pPr>
        <w:pStyle w:val="LD10"/>
      </w:pPr>
      <w:r>
        <w:br w:type="page"/>
      </w:r>
      <w:r>
        <w:lastRenderedPageBreak/>
        <w:t>} /* If !FS_Flag */</w:t>
      </w:r>
    </w:p>
    <w:p w14:paraId="57F11000" w14:textId="77777777" w:rsidR="00082508" w:rsidRDefault="00082508">
      <w:pPr>
        <w:pStyle w:val="LD10"/>
      </w:pPr>
    </w:p>
    <w:p w14:paraId="55FFA26C" w14:textId="77777777" w:rsidR="00082508" w:rsidRDefault="00082508">
      <w:pPr>
        <w:pStyle w:val="LD10"/>
      </w:pPr>
      <w:r>
        <w:t>else {</w:t>
      </w:r>
    </w:p>
    <w:p w14:paraId="4B06DB95" w14:textId="77777777" w:rsidR="00082508" w:rsidRDefault="00082508">
      <w:pPr>
        <w:pStyle w:val="LD10"/>
      </w:pPr>
      <w:r>
        <w:tab/>
        <w:t>/* Class 0 : */</w:t>
      </w:r>
    </w:p>
    <w:p w14:paraId="6122AE81" w14:textId="77777777" w:rsidR="00082508" w:rsidRDefault="00082508">
      <w:pPr>
        <w:pStyle w:val="LD10"/>
      </w:pPr>
      <w:r>
        <w:tab/>
        <w:t>for (i = 0; i &lt; N0; i++)</w:t>
      </w:r>
    </w:p>
    <w:p w14:paraId="0A8D80BB" w14:textId="77777777" w:rsidR="00082508" w:rsidRDefault="00082508">
      <w:pPr>
        <w:pStyle w:val="LD10"/>
      </w:pPr>
      <w:r>
        <w:tab/>
      </w:r>
      <w:r>
        <w:tab/>
        <w:t>Output_Frame[i] = Input_Frame[TAB0[i] - 1];</w:t>
      </w:r>
    </w:p>
    <w:p w14:paraId="71902EB1" w14:textId="77777777" w:rsidR="00082508" w:rsidRDefault="00082508">
      <w:pPr>
        <w:pStyle w:val="LD10"/>
      </w:pPr>
    </w:p>
    <w:p w14:paraId="435C354F" w14:textId="77777777" w:rsidR="00082508" w:rsidRDefault="00082508">
      <w:pPr>
        <w:pStyle w:val="LD10"/>
      </w:pPr>
      <w:r>
        <w:tab/>
        <w:t>/* Building and Concatenation of Class 1 : */</w:t>
      </w:r>
    </w:p>
    <w:p w14:paraId="4375FF07" w14:textId="77777777" w:rsidR="00082508" w:rsidRDefault="00082508">
      <w:pPr>
        <w:pStyle w:val="LD10"/>
      </w:pPr>
      <w:r>
        <w:tab/>
        <w:t>for (i = 0; i &lt; N1; i++)</w:t>
      </w:r>
    </w:p>
    <w:p w14:paraId="20C57587" w14:textId="77777777" w:rsidR="00082508" w:rsidRDefault="00082508">
      <w:pPr>
        <w:pStyle w:val="LD10"/>
      </w:pPr>
      <w:r>
        <w:tab/>
      </w:r>
      <w:r>
        <w:tab/>
        <w:t>Output_Frame[N0 + i] = Input_Frame[TAB1[i] - 1];</w:t>
      </w:r>
    </w:p>
    <w:p w14:paraId="523A888B" w14:textId="77777777" w:rsidR="00082508" w:rsidRDefault="00082508">
      <w:pPr>
        <w:pStyle w:val="LD10"/>
      </w:pPr>
    </w:p>
    <w:p w14:paraId="2A9527CC" w14:textId="77777777" w:rsidR="00082508" w:rsidRDefault="00082508">
      <w:pPr>
        <w:pStyle w:val="LD10"/>
      </w:pPr>
      <w:r>
        <w:tab/>
        <w:t>/* Building and Concatenation of Class 2 : */</w:t>
      </w:r>
    </w:p>
    <w:p w14:paraId="372474C8" w14:textId="77777777" w:rsidR="00082508" w:rsidRDefault="00082508">
      <w:pPr>
        <w:pStyle w:val="LD10"/>
      </w:pPr>
      <w:r>
        <w:tab/>
        <w:t>for (i = 0; i &lt; N2; i++)</w:t>
      </w:r>
    </w:p>
    <w:p w14:paraId="0CA0F4ED" w14:textId="77777777" w:rsidR="00082508" w:rsidRDefault="00082508">
      <w:pPr>
        <w:pStyle w:val="LD10"/>
      </w:pPr>
      <w:r>
        <w:tab/>
      </w:r>
      <w:r>
        <w:tab/>
        <w:t>Output_Frame[N0 + N1 + i] = Input_Frame[TAB2[i] - 1];</w:t>
      </w:r>
    </w:p>
    <w:p w14:paraId="15E0DA87" w14:textId="77777777" w:rsidR="00082508" w:rsidRDefault="00082508">
      <w:pPr>
        <w:pStyle w:val="LD10"/>
      </w:pPr>
    </w:p>
    <w:p w14:paraId="6E2C29E2" w14:textId="77777777" w:rsidR="00082508" w:rsidRDefault="00082508">
      <w:pPr>
        <w:pStyle w:val="LD10"/>
      </w:pPr>
      <w:r>
        <w:tab/>
        <w:t>return(0);</w:t>
      </w:r>
    </w:p>
    <w:p w14:paraId="2F4FAFD3" w14:textId="77777777" w:rsidR="00082508" w:rsidRDefault="00082508">
      <w:pPr>
        <w:pStyle w:val="LD10"/>
      </w:pPr>
      <w:r>
        <w:t>}</w:t>
      </w:r>
    </w:p>
    <w:p w14:paraId="1F18FAB6" w14:textId="77777777" w:rsidR="00082508" w:rsidRDefault="00082508">
      <w:pPr>
        <w:pStyle w:val="LD10"/>
      </w:pPr>
    </w:p>
    <w:p w14:paraId="1C56CF6B" w14:textId="77777777" w:rsidR="00082508" w:rsidRDefault="00082508">
      <w:pPr>
        <w:pStyle w:val="LD10"/>
      </w:pPr>
      <w:r>
        <w:t>}</w:t>
      </w:r>
    </w:p>
    <w:p w14:paraId="495FF14B" w14:textId="77777777" w:rsidR="00082508" w:rsidRDefault="00082508">
      <w:pPr>
        <w:pStyle w:val="LD10"/>
      </w:pPr>
    </w:p>
    <w:p w14:paraId="00B8B7A5" w14:textId="77777777" w:rsidR="00082508" w:rsidRDefault="00082508">
      <w:pPr>
        <w:pStyle w:val="WP"/>
        <w:tabs>
          <w:tab w:val="left" w:pos="426"/>
        </w:tabs>
      </w:pPr>
      <w:r>
        <w:br w:type="page"/>
      </w:r>
      <w:r>
        <w:lastRenderedPageBreak/>
        <w:t>/**************************************************************************</w:t>
      </w:r>
    </w:p>
    <w:p w14:paraId="4969EFE9" w14:textId="77777777" w:rsidR="00082508" w:rsidRDefault="00082508">
      <w:pPr>
        <w:pStyle w:val="WP"/>
        <w:tabs>
          <w:tab w:val="left" w:pos="426"/>
        </w:tabs>
      </w:pPr>
      <w:r>
        <w:t>*</w:t>
      </w:r>
    </w:p>
    <w:p w14:paraId="0025959E" w14:textId="77777777" w:rsidR="00082508" w:rsidRDefault="00082508">
      <w:pPr>
        <w:pStyle w:val="WP"/>
        <w:tabs>
          <w:tab w:val="left" w:pos="426"/>
        </w:tabs>
      </w:pPr>
      <w:r>
        <w:t>*</w:t>
      </w:r>
      <w:r>
        <w:tab/>
        <w:t>ROUTINE</w:t>
      </w:r>
      <w:r>
        <w:tab/>
      </w:r>
      <w:r>
        <w:tab/>
      </w:r>
      <w:r>
        <w:tab/>
      </w:r>
      <w:r>
        <w:tab/>
        <w:t>:</w:t>
      </w:r>
      <w:r>
        <w:tab/>
        <w:t>Combination</w:t>
      </w:r>
      <w:r>
        <w:fldChar w:fldCharType="begin"/>
      </w:r>
      <w:r>
        <w:instrText>xe "Combination</w:instrText>
      </w:r>
      <w:r>
        <w:tab/>
      </w:r>
      <w:r>
        <w:tab/>
        <w:instrText>sub_cc</w:instrText>
      </w:r>
      <w:r>
        <w:tab/>
      </w:r>
      <w:r>
        <w:tab/>
      </w:r>
      <w:r>
        <w:fldChar w:fldCharType="begin"/>
      </w:r>
      <w:r>
        <w:instrText xml:space="preserve">ref </w:instrText>
      </w:r>
      <w:r>
        <w:rPr>
          <w:vanish/>
        </w:rPr>
        <w:instrText>a300395_2_03_title</w:instrText>
      </w:r>
      <w:r>
        <w:fldChar w:fldCharType="separate"/>
      </w:r>
      <w:r>
        <w:rPr>
          <w:vanish/>
        </w:rPr>
        <w:instrText>C</w:instrText>
      </w:r>
      <w:r>
        <w:fldChar w:fldCharType="end"/>
      </w:r>
      <w:r>
        <w:instrText>.2"</w:instrText>
      </w:r>
      <w:r>
        <w:fldChar w:fldCharType="end"/>
      </w:r>
    </w:p>
    <w:p w14:paraId="3CE9706B" w14:textId="77777777" w:rsidR="00082508" w:rsidRDefault="00082508">
      <w:pPr>
        <w:pStyle w:val="WP"/>
        <w:tabs>
          <w:tab w:val="left" w:pos="426"/>
        </w:tabs>
      </w:pPr>
      <w:r>
        <w:t>*</w:t>
      </w:r>
    </w:p>
    <w:p w14:paraId="628A7E2E" w14:textId="77777777" w:rsidR="00082508" w:rsidRDefault="00082508">
      <w:pPr>
        <w:pStyle w:val="WP"/>
        <w:tabs>
          <w:tab w:val="left" w:pos="426"/>
        </w:tabs>
      </w:pPr>
      <w:r>
        <w:t>*</w:t>
      </w:r>
      <w:r>
        <w:tab/>
        <w:t>DESCRIPTION</w:t>
      </w:r>
      <w:r>
        <w:tab/>
      </w:r>
      <w:r>
        <w:tab/>
      </w:r>
      <w:r>
        <w:tab/>
        <w:t>:</w:t>
      </w:r>
      <w:r>
        <w:tab/>
        <w:t>Computes the (convolutional) coded bit for a given</w:t>
      </w:r>
    </w:p>
    <w:p w14:paraId="7617939C" w14:textId="77777777" w:rsidR="00082508" w:rsidRDefault="00082508">
      <w:pPr>
        <w:pStyle w:val="WP"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polynomial generator and a given state of the encoder</w:t>
      </w:r>
    </w:p>
    <w:p w14:paraId="0186ACE7" w14:textId="77777777" w:rsidR="00082508" w:rsidRDefault="00082508">
      <w:pPr>
        <w:pStyle w:val="WP"/>
        <w:tabs>
          <w:tab w:val="left" w:pos="426"/>
        </w:tabs>
      </w:pPr>
      <w:r>
        <w:t>*</w:t>
      </w:r>
    </w:p>
    <w:p w14:paraId="26A3DCAE" w14:textId="77777777" w:rsidR="00082508" w:rsidRDefault="00082508">
      <w:pPr>
        <w:pStyle w:val="WP"/>
        <w:tabs>
          <w:tab w:val="left" w:pos="426"/>
        </w:tabs>
      </w:pPr>
      <w:r>
        <w:t>**************************************************************************</w:t>
      </w:r>
    </w:p>
    <w:p w14:paraId="7755D2FB" w14:textId="77777777" w:rsidR="00082508" w:rsidRDefault="00082508">
      <w:pPr>
        <w:pStyle w:val="WP"/>
        <w:tabs>
          <w:tab w:val="left" w:pos="426"/>
        </w:tabs>
      </w:pPr>
      <w:r>
        <w:t>*</w:t>
      </w:r>
    </w:p>
    <w:p w14:paraId="328BCF5F" w14:textId="77777777" w:rsidR="00082508" w:rsidRDefault="00082508">
      <w:pPr>
        <w:pStyle w:val="WP"/>
        <w:tabs>
          <w:tab w:val="left" w:pos="426"/>
        </w:tabs>
      </w:pPr>
      <w:r>
        <w:t>*</w:t>
      </w:r>
      <w:r>
        <w:tab/>
        <w:t>USAGE</w:t>
      </w:r>
      <w:r>
        <w:tab/>
      </w:r>
      <w:r>
        <w:tab/>
      </w:r>
      <w:r>
        <w:tab/>
      </w:r>
      <w:r>
        <w:tab/>
        <w:t>:</w:t>
      </w:r>
      <w:r>
        <w:tab/>
        <w:t>Combination(gene,state)</w:t>
      </w:r>
    </w:p>
    <w:p w14:paraId="389F4C33" w14:textId="77777777" w:rsidR="00082508" w:rsidRDefault="00082508">
      <w:pPr>
        <w:pStyle w:val="WP"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(Routine_Name(input1,input2))</w:t>
      </w:r>
    </w:p>
    <w:p w14:paraId="523B0E74" w14:textId="77777777" w:rsidR="00082508" w:rsidRDefault="00082508">
      <w:pPr>
        <w:pStyle w:val="WP"/>
        <w:tabs>
          <w:tab w:val="left" w:pos="426"/>
        </w:tabs>
      </w:pPr>
      <w:r>
        <w:t>*</w:t>
      </w:r>
    </w:p>
    <w:p w14:paraId="3EA64E62" w14:textId="77777777" w:rsidR="00082508" w:rsidRDefault="00082508">
      <w:pPr>
        <w:pStyle w:val="WP"/>
        <w:tabs>
          <w:tab w:val="left" w:pos="426"/>
        </w:tabs>
      </w:pPr>
      <w:r>
        <w:t>*</w:t>
      </w:r>
      <w:r>
        <w:tab/>
        <w:t>INPUT ARGUMENT(S)</w:t>
      </w:r>
      <w:r>
        <w:tab/>
      </w:r>
      <w:r>
        <w:tab/>
        <w:t>:</w:t>
      </w:r>
      <w:r>
        <w:tab/>
      </w:r>
    </w:p>
    <w:p w14:paraId="0D19E211" w14:textId="77777777" w:rsidR="00082508" w:rsidRDefault="00082508">
      <w:pPr>
        <w:pStyle w:val="WP"/>
        <w:tabs>
          <w:tab w:val="left" w:pos="426"/>
        </w:tabs>
      </w:pPr>
      <w:r>
        <w:t>*</w:t>
      </w:r>
    </w:p>
    <w:p w14:paraId="35025F32" w14:textId="77777777" w:rsidR="00082508" w:rsidRDefault="00082508">
      <w:pPr>
        <w:pStyle w:val="WP"/>
        <w:tabs>
          <w:tab w:val="left" w:pos="426"/>
        </w:tabs>
      </w:pPr>
      <w:r>
        <w:t>*</w:t>
      </w:r>
      <w:r>
        <w:tab/>
      </w:r>
      <w:r>
        <w:tab/>
        <w:t>INPUT1</w:t>
      </w:r>
      <w:r>
        <w:tab/>
      </w:r>
      <w:r>
        <w:tab/>
      </w:r>
      <w:r>
        <w:tab/>
        <w:t>:</w:t>
      </w:r>
      <w:r>
        <w:tab/>
        <w:t>- Description : Polynomial generator</w:t>
      </w:r>
    </w:p>
    <w:p w14:paraId="370AE3C5" w14:textId="77777777" w:rsidR="00082508" w:rsidRDefault="00082508">
      <w:pPr>
        <w:pStyle w:val="WP"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- Format : Word16 </w:t>
      </w:r>
    </w:p>
    <w:p w14:paraId="37D0D7E8" w14:textId="77777777" w:rsidR="00082508" w:rsidRDefault="00082508">
      <w:pPr>
        <w:pStyle w:val="WP"/>
        <w:tabs>
          <w:tab w:val="left" w:pos="426"/>
        </w:tabs>
      </w:pPr>
      <w:r>
        <w:t>*</w:t>
      </w:r>
    </w:p>
    <w:p w14:paraId="61F7A2DD" w14:textId="77777777" w:rsidR="00082508" w:rsidRDefault="00082508">
      <w:pPr>
        <w:pStyle w:val="WP"/>
        <w:tabs>
          <w:tab w:val="left" w:pos="426"/>
        </w:tabs>
      </w:pPr>
      <w:r>
        <w:t>*</w:t>
      </w:r>
      <w:r>
        <w:tab/>
      </w:r>
      <w:r>
        <w:tab/>
        <w:t>INPUT2</w:t>
      </w:r>
      <w:r>
        <w:tab/>
      </w:r>
      <w:r>
        <w:tab/>
      </w:r>
      <w:r>
        <w:tab/>
        <w:t>:</w:t>
      </w:r>
      <w:r>
        <w:tab/>
        <w:t>- Description : State of the encoder</w:t>
      </w:r>
    </w:p>
    <w:p w14:paraId="742FF257" w14:textId="77777777" w:rsidR="00082508" w:rsidRDefault="00082508">
      <w:pPr>
        <w:pStyle w:val="WP"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 Format : Word16</w:t>
      </w:r>
    </w:p>
    <w:p w14:paraId="6E70EFAF" w14:textId="77777777" w:rsidR="00082508" w:rsidRDefault="00082508">
      <w:pPr>
        <w:pStyle w:val="WP"/>
        <w:tabs>
          <w:tab w:val="left" w:pos="426"/>
        </w:tabs>
      </w:pPr>
      <w:r>
        <w:t>*</w:t>
      </w:r>
    </w:p>
    <w:p w14:paraId="7DA804FB" w14:textId="77777777" w:rsidR="00082508" w:rsidRDefault="00082508">
      <w:pPr>
        <w:pStyle w:val="WP"/>
        <w:tabs>
          <w:tab w:val="left" w:pos="426"/>
        </w:tabs>
      </w:pPr>
      <w:r>
        <w:t>*</w:t>
      </w:r>
      <w:r>
        <w:tab/>
        <w:t>RETURNED VALUE</w:t>
      </w:r>
      <w:r>
        <w:tab/>
      </w:r>
      <w:r>
        <w:tab/>
        <w:t>:</w:t>
      </w:r>
      <w:r>
        <w:tab/>
        <w:t>1 coded bit</w:t>
      </w:r>
    </w:p>
    <w:p w14:paraId="31D40D7E" w14:textId="77777777" w:rsidR="00082508" w:rsidRDefault="00082508">
      <w:pPr>
        <w:pStyle w:val="WP"/>
        <w:tabs>
          <w:tab w:val="left" w:pos="426"/>
        </w:tabs>
      </w:pPr>
      <w:r>
        <w:t>*</w:t>
      </w:r>
    </w:p>
    <w:p w14:paraId="2F165B70" w14:textId="77777777" w:rsidR="00082508" w:rsidRDefault="00082508">
      <w:pPr>
        <w:pStyle w:val="WP"/>
        <w:tabs>
          <w:tab w:val="left" w:pos="426"/>
        </w:tabs>
      </w:pPr>
      <w:r>
        <w:t>**************************************************************************/</w:t>
      </w:r>
    </w:p>
    <w:p w14:paraId="07BEA82A" w14:textId="77777777" w:rsidR="00082508" w:rsidRDefault="00082508">
      <w:pPr>
        <w:pStyle w:val="LD10"/>
      </w:pPr>
    </w:p>
    <w:p w14:paraId="384609E2" w14:textId="77777777" w:rsidR="00082508" w:rsidRDefault="00082508">
      <w:pPr>
        <w:pStyle w:val="LD10"/>
      </w:pPr>
      <w:r>
        <w:t>Word16     Combination(Word16 A, Word16 B)</w:t>
      </w:r>
    </w:p>
    <w:p w14:paraId="71F5E689" w14:textId="77777777" w:rsidR="00082508" w:rsidRDefault="00082508">
      <w:pPr>
        <w:pStyle w:val="LD10"/>
      </w:pPr>
      <w:r>
        <w:t>{</w:t>
      </w:r>
    </w:p>
    <w:p w14:paraId="019A01E5" w14:textId="77777777" w:rsidR="00082508" w:rsidRDefault="00082508">
      <w:pPr>
        <w:pStyle w:val="LD10"/>
      </w:pPr>
      <w:r>
        <w:t>Word16             Comb;</w:t>
      </w:r>
    </w:p>
    <w:p w14:paraId="0C4765DE" w14:textId="77777777" w:rsidR="00082508" w:rsidRDefault="00082508">
      <w:pPr>
        <w:pStyle w:val="LD10"/>
      </w:pPr>
      <w:r>
        <w:t>Word16             i, temp1, temp2, temp3;</w:t>
      </w:r>
    </w:p>
    <w:p w14:paraId="2A1BA78E" w14:textId="77777777" w:rsidR="00082508" w:rsidRDefault="00082508">
      <w:pPr>
        <w:pStyle w:val="LD10"/>
      </w:pPr>
    </w:p>
    <w:p w14:paraId="01F7B085" w14:textId="77777777" w:rsidR="00082508" w:rsidRDefault="00082508">
      <w:pPr>
        <w:pStyle w:val="LD10"/>
      </w:pPr>
      <w:r>
        <w:t xml:space="preserve">      Comb = -1;</w:t>
      </w:r>
    </w:p>
    <w:p w14:paraId="163B8372" w14:textId="77777777" w:rsidR="00082508" w:rsidRDefault="00082508">
      <w:pPr>
        <w:pStyle w:val="LD10"/>
      </w:pPr>
      <w:r>
        <w:t xml:space="preserve">      temp1 = A &amp; B;</w:t>
      </w:r>
    </w:p>
    <w:p w14:paraId="042E7331" w14:textId="77777777" w:rsidR="00082508" w:rsidRDefault="00082508">
      <w:pPr>
        <w:pStyle w:val="LD10"/>
      </w:pPr>
    </w:p>
    <w:p w14:paraId="0505C535" w14:textId="77777777" w:rsidR="00082508" w:rsidRDefault="00082508">
      <w:pPr>
        <w:pStyle w:val="LD10"/>
      </w:pPr>
      <w:r>
        <w:t xml:space="preserve">      for (i = 0;i &lt;= (K - 1);i++)</w:t>
      </w:r>
    </w:p>
    <w:p w14:paraId="496B2608" w14:textId="77777777" w:rsidR="00082508" w:rsidRDefault="00082508">
      <w:pPr>
        <w:pStyle w:val="LD10"/>
      </w:pPr>
      <w:r>
        <w:tab/>
        <w:t xml:space="preserve">  {</w:t>
      </w:r>
    </w:p>
    <w:p w14:paraId="2E9EE3B3" w14:textId="77777777" w:rsidR="00082508" w:rsidRDefault="00082508">
      <w:pPr>
        <w:pStyle w:val="LD10"/>
      </w:pPr>
      <w:r>
        <w:tab/>
        <w:t xml:space="preserve">  temp2 = shl( (Word16)1,i );</w:t>
      </w:r>
    </w:p>
    <w:p w14:paraId="209223A5" w14:textId="77777777" w:rsidR="00082508" w:rsidRDefault="00082508">
      <w:pPr>
        <w:pStyle w:val="LD10"/>
      </w:pPr>
      <w:r>
        <w:tab/>
        <w:t xml:space="preserve">  temp3 = temp1 &amp; temp2;</w:t>
      </w:r>
    </w:p>
    <w:p w14:paraId="216E2DB6" w14:textId="77777777" w:rsidR="00082508" w:rsidRDefault="00082508">
      <w:pPr>
        <w:pStyle w:val="LD10"/>
      </w:pPr>
      <w:r>
        <w:tab/>
        <w:t xml:space="preserve">  if (temp3 != 0) Comb = negate(Comb);</w:t>
      </w:r>
    </w:p>
    <w:p w14:paraId="1ADC5E82" w14:textId="77777777" w:rsidR="00082508" w:rsidRDefault="00082508">
      <w:pPr>
        <w:pStyle w:val="LD10"/>
      </w:pPr>
      <w:r>
        <w:tab/>
        <w:t xml:space="preserve">  }</w:t>
      </w:r>
    </w:p>
    <w:p w14:paraId="13226E55" w14:textId="77777777" w:rsidR="00082508" w:rsidRDefault="00082508">
      <w:pPr>
        <w:pStyle w:val="LD10"/>
      </w:pPr>
      <w:r>
        <w:t xml:space="preserve">      return(Comb);</w:t>
      </w:r>
    </w:p>
    <w:p w14:paraId="2AEF62D6" w14:textId="77777777" w:rsidR="00082508" w:rsidRDefault="00082508">
      <w:pPr>
        <w:pStyle w:val="LD10"/>
      </w:pPr>
    </w:p>
    <w:p w14:paraId="3CAF68CF" w14:textId="77777777" w:rsidR="00082508" w:rsidRDefault="00082508">
      <w:pPr>
        <w:pStyle w:val="LD10"/>
      </w:pPr>
      <w:r>
        <w:t>}</w:t>
      </w:r>
    </w:p>
    <w:p w14:paraId="3054A877" w14:textId="77777777" w:rsidR="00082508" w:rsidRDefault="00082508">
      <w:pPr>
        <w:pStyle w:val="WP"/>
        <w:keepNext/>
        <w:tabs>
          <w:tab w:val="left" w:pos="426"/>
        </w:tabs>
      </w:pPr>
      <w:r>
        <w:br w:type="page"/>
      </w:r>
      <w:r>
        <w:lastRenderedPageBreak/>
        <w:t>/**************************************************************************</w:t>
      </w:r>
    </w:p>
    <w:p w14:paraId="3ACF99D9" w14:textId="77777777" w:rsidR="00082508" w:rsidRDefault="00082508">
      <w:pPr>
        <w:pStyle w:val="WP"/>
        <w:keepNext/>
        <w:tabs>
          <w:tab w:val="left" w:pos="426"/>
        </w:tabs>
      </w:pPr>
      <w:r>
        <w:t>*</w:t>
      </w:r>
    </w:p>
    <w:p w14:paraId="494DF1A6" w14:textId="77777777" w:rsidR="00082508" w:rsidRDefault="00082508">
      <w:pPr>
        <w:pStyle w:val="WP"/>
        <w:keepNext/>
        <w:tabs>
          <w:tab w:val="left" w:pos="426"/>
        </w:tabs>
      </w:pPr>
      <w:r>
        <w:t>*</w:t>
      </w:r>
      <w:r>
        <w:tab/>
        <w:t>ROUTINE</w:t>
      </w:r>
      <w:r>
        <w:tab/>
      </w:r>
      <w:r>
        <w:tab/>
      </w:r>
      <w:r>
        <w:tab/>
      </w:r>
      <w:r>
        <w:tab/>
        <w:t>:</w:t>
      </w:r>
      <w:r>
        <w:tab/>
        <w:t>Init_Rcpc_Coding</w:t>
      </w:r>
      <w:r>
        <w:fldChar w:fldCharType="begin"/>
      </w:r>
      <w:r>
        <w:instrText>xe "Init_Rcpc_Coding</w:instrText>
      </w:r>
      <w:r>
        <w:tab/>
        <w:instrText>sub_cc</w:instrText>
      </w:r>
      <w:r>
        <w:tab/>
      </w:r>
      <w:r>
        <w:tab/>
      </w:r>
      <w:r>
        <w:fldChar w:fldCharType="begin"/>
      </w:r>
      <w:r>
        <w:instrText xml:space="preserve">ref </w:instrText>
      </w:r>
      <w:r>
        <w:rPr>
          <w:vanish/>
        </w:rPr>
        <w:instrText>a300395_2_03_title</w:instrText>
      </w:r>
      <w:r>
        <w:fldChar w:fldCharType="separate"/>
      </w:r>
      <w:r>
        <w:rPr>
          <w:vanish/>
        </w:rPr>
        <w:instrText>C</w:instrText>
      </w:r>
      <w:r>
        <w:fldChar w:fldCharType="end"/>
      </w:r>
      <w:r>
        <w:instrText>.2"</w:instrText>
      </w:r>
      <w:r>
        <w:fldChar w:fldCharType="end"/>
      </w:r>
    </w:p>
    <w:p w14:paraId="4E3C42A6" w14:textId="77777777" w:rsidR="00082508" w:rsidRDefault="00082508">
      <w:pPr>
        <w:pStyle w:val="WP"/>
        <w:keepNext/>
        <w:tabs>
          <w:tab w:val="left" w:pos="426"/>
        </w:tabs>
      </w:pPr>
      <w:r>
        <w:t>*</w:t>
      </w:r>
    </w:p>
    <w:p w14:paraId="78D5AFDF" w14:textId="77777777" w:rsidR="00082508" w:rsidRDefault="00082508">
      <w:pPr>
        <w:pStyle w:val="WP"/>
        <w:keepNext/>
        <w:tabs>
          <w:tab w:val="left" w:pos="426"/>
        </w:tabs>
      </w:pPr>
      <w:r>
        <w:t>*</w:t>
      </w:r>
      <w:r>
        <w:tab/>
        <w:t>DESCRIPTION</w:t>
      </w:r>
      <w:r>
        <w:tab/>
      </w:r>
      <w:r>
        <w:tab/>
      </w:r>
      <w:r>
        <w:tab/>
        <w:t>:</w:t>
      </w:r>
      <w:r>
        <w:tab/>
        <w:t>Initialization for channel encoding</w:t>
      </w:r>
    </w:p>
    <w:p w14:paraId="38C8E87C" w14:textId="77777777" w:rsidR="00082508" w:rsidRDefault="00082508">
      <w:pPr>
        <w:pStyle w:val="WP"/>
        <w:keepNext/>
        <w:tabs>
          <w:tab w:val="left" w:pos="426"/>
        </w:tabs>
      </w:pPr>
      <w:r>
        <w:t>*</w:t>
      </w:r>
    </w:p>
    <w:p w14:paraId="0E8BBB3C" w14:textId="77777777" w:rsidR="00082508" w:rsidRDefault="00082508">
      <w:pPr>
        <w:pStyle w:val="WP"/>
        <w:keepNext/>
        <w:tabs>
          <w:tab w:val="left" w:pos="426"/>
        </w:tabs>
      </w:pPr>
      <w:r>
        <w:t>**************************************************************************</w:t>
      </w:r>
    </w:p>
    <w:p w14:paraId="219AACA3" w14:textId="77777777" w:rsidR="00082508" w:rsidRDefault="00082508">
      <w:pPr>
        <w:pStyle w:val="WP"/>
        <w:keepNext/>
        <w:tabs>
          <w:tab w:val="left" w:pos="426"/>
        </w:tabs>
      </w:pPr>
      <w:r>
        <w:t>*</w:t>
      </w:r>
    </w:p>
    <w:p w14:paraId="45DDB9C3" w14:textId="77777777" w:rsidR="00082508" w:rsidRDefault="00082508">
      <w:pPr>
        <w:pStyle w:val="WP"/>
        <w:keepNext/>
        <w:tabs>
          <w:tab w:val="left" w:pos="426"/>
        </w:tabs>
      </w:pPr>
      <w:r>
        <w:t>*</w:t>
      </w:r>
      <w:r>
        <w:tab/>
        <w:t>USAGE</w:t>
      </w:r>
      <w:r>
        <w:tab/>
      </w:r>
      <w:r>
        <w:tab/>
      </w:r>
      <w:r>
        <w:tab/>
      </w:r>
      <w:r>
        <w:tab/>
        <w:t>:</w:t>
      </w:r>
      <w:r>
        <w:tab/>
        <w:t>Init_Rcpc_Coding(flag,buffer)</w:t>
      </w:r>
    </w:p>
    <w:p w14:paraId="662C51CB" w14:textId="77777777" w:rsidR="00082508" w:rsidRDefault="00082508">
      <w:pPr>
        <w:pStyle w:val="WP"/>
        <w:keepNext/>
        <w:tabs>
          <w:tab w:val="left" w:pos="426"/>
        </w:tabs>
        <w:rPr>
          <w:rFonts w:ascii="MS Sans Serif" w:hAnsi="MS Sans Serif" w:cs="MS Sans Serif"/>
        </w:rPr>
      </w:pPr>
      <w:r>
        <w:rPr>
          <w:rFonts w:ascii="MS Sans Serif" w:hAnsi="MS Sans Serif" w:cs="MS Sans Serif"/>
        </w:rPr>
        <w:t>*</w:t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  <w:t>(Routine_Name(arg1,arg2))</w:t>
      </w:r>
    </w:p>
    <w:p w14:paraId="4D4ABE6C" w14:textId="77777777" w:rsidR="00082508" w:rsidRDefault="00082508">
      <w:pPr>
        <w:pStyle w:val="WP"/>
        <w:keepNext/>
        <w:tabs>
          <w:tab w:val="left" w:pos="426"/>
        </w:tabs>
      </w:pPr>
      <w:r>
        <w:t>*</w:t>
      </w:r>
    </w:p>
    <w:p w14:paraId="477821BB" w14:textId="77777777" w:rsidR="00082508" w:rsidRDefault="00082508">
      <w:pPr>
        <w:pStyle w:val="WP"/>
        <w:keepNext/>
        <w:tabs>
          <w:tab w:val="left" w:pos="426"/>
        </w:tabs>
      </w:pPr>
      <w:r>
        <w:t>*</w:t>
      </w:r>
      <w:r>
        <w:tab/>
        <w:t>ARGUMENT(S)</w:t>
      </w:r>
      <w:r>
        <w:tab/>
      </w:r>
      <w:r>
        <w:tab/>
      </w:r>
      <w:r>
        <w:tab/>
        <w:t>:</w:t>
      </w:r>
    </w:p>
    <w:p w14:paraId="66B2DD5F" w14:textId="77777777" w:rsidR="00082508" w:rsidRDefault="00082508">
      <w:pPr>
        <w:pStyle w:val="WP"/>
        <w:keepNext/>
        <w:tabs>
          <w:tab w:val="left" w:pos="426"/>
        </w:tabs>
      </w:pPr>
      <w:r>
        <w:t>*</w:t>
      </w:r>
    </w:p>
    <w:p w14:paraId="76E36890" w14:textId="77777777" w:rsidR="00082508" w:rsidRDefault="00082508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  <w:t>ARG1</w:t>
      </w:r>
      <w:r>
        <w:tab/>
      </w:r>
      <w:r>
        <w:tab/>
      </w:r>
      <w:r>
        <w:tab/>
      </w:r>
      <w:r>
        <w:tab/>
        <w:t>:</w:t>
      </w:r>
      <w:r>
        <w:tab/>
        <w:t>- Description :</w:t>
      </w:r>
      <w:r>
        <w:tab/>
        <w:t>- (flag = 0) : standard mode</w:t>
      </w:r>
    </w:p>
    <w:p w14:paraId="0D2F6177" w14:textId="77777777" w:rsidR="00082508" w:rsidRDefault="00082508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- (flag </w:t>
      </w:r>
      <w:r>
        <w:fldChar w:fldCharType="begin"/>
      </w:r>
      <w:r>
        <w:instrText>symbol 185 \f "Symbol" \s 10</w:instrText>
      </w:r>
      <w:r>
        <w:fldChar w:fldCharType="separate"/>
      </w:r>
      <w:r>
        <w:fldChar w:fldCharType="end"/>
      </w:r>
      <w:r>
        <w:t xml:space="preserve"> 0) : frame stealing activated</w:t>
      </w:r>
    </w:p>
    <w:p w14:paraId="6DBABD29" w14:textId="77777777" w:rsidR="00082508" w:rsidRDefault="00082508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- Format : Word16</w:t>
      </w:r>
    </w:p>
    <w:p w14:paraId="2FF7D12C" w14:textId="77777777" w:rsidR="00082508" w:rsidRDefault="00082508">
      <w:pPr>
        <w:pStyle w:val="WP"/>
        <w:keepNext/>
        <w:keepLines/>
      </w:pPr>
      <w:r>
        <w:t>*</w:t>
      </w:r>
    </w:p>
    <w:p w14:paraId="51204173" w14:textId="77777777" w:rsidR="00082508" w:rsidRDefault="00082508">
      <w:pPr>
        <w:pStyle w:val="WP"/>
        <w:keepNext/>
        <w:tabs>
          <w:tab w:val="left" w:pos="426"/>
        </w:tabs>
      </w:pPr>
      <w:r>
        <w:t>*</w:t>
      </w:r>
      <w:r>
        <w:tab/>
      </w:r>
      <w:r>
        <w:tab/>
        <w:t>ARG2</w:t>
      </w:r>
      <w:r>
        <w:tab/>
      </w:r>
      <w:r>
        <w:tab/>
      </w:r>
      <w:r>
        <w:tab/>
      </w:r>
      <w:r>
        <w:tab/>
        <w:t>:</w:t>
      </w:r>
      <w:r>
        <w:tab/>
        <w:t>- Description : Frame to be encoded</w:t>
      </w:r>
    </w:p>
    <w:p w14:paraId="5D7BC905" w14:textId="77777777" w:rsidR="00082508" w:rsidRDefault="00082508">
      <w:pPr>
        <w:pStyle w:val="WP"/>
        <w:keepNext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 Format : 286 * 16 bit-samples</w:t>
      </w:r>
    </w:p>
    <w:p w14:paraId="70DBA266" w14:textId="77777777" w:rsidR="00082508" w:rsidRDefault="00082508">
      <w:pPr>
        <w:pStyle w:val="WP"/>
        <w:keepNext/>
        <w:tabs>
          <w:tab w:val="left" w:pos="426"/>
        </w:tabs>
      </w:pPr>
      <w:r>
        <w:t>*</w:t>
      </w:r>
    </w:p>
    <w:p w14:paraId="34F21E3D" w14:textId="77777777" w:rsidR="00082508" w:rsidRDefault="00082508">
      <w:pPr>
        <w:pStyle w:val="WP"/>
        <w:keepNext/>
        <w:tabs>
          <w:tab w:val="left" w:pos="426"/>
        </w:tabs>
      </w:pPr>
      <w:r>
        <w:t>*</w:t>
      </w:r>
      <w:r>
        <w:tab/>
        <w:t>RETURNED VALUE</w:t>
      </w:r>
      <w:r>
        <w:tab/>
      </w:r>
      <w:r>
        <w:tab/>
        <w:t>:</w:t>
      </w:r>
      <w:r>
        <w:tab/>
        <w:t>None</w:t>
      </w:r>
    </w:p>
    <w:p w14:paraId="477ED550" w14:textId="77777777" w:rsidR="00082508" w:rsidRDefault="00082508">
      <w:pPr>
        <w:pStyle w:val="WP"/>
        <w:keepNext/>
        <w:tabs>
          <w:tab w:val="left" w:pos="426"/>
        </w:tabs>
      </w:pPr>
      <w:r>
        <w:t>*</w:t>
      </w:r>
    </w:p>
    <w:p w14:paraId="67CA3F05" w14:textId="77777777" w:rsidR="00082508" w:rsidRDefault="00082508">
      <w:pPr>
        <w:pStyle w:val="WP"/>
        <w:keepNext/>
        <w:tabs>
          <w:tab w:val="left" w:pos="426"/>
        </w:tabs>
      </w:pPr>
      <w:r>
        <w:t>*</w:t>
      </w:r>
      <w:r>
        <w:tab/>
        <w:t>COMMENTS</w:t>
      </w:r>
      <w:r>
        <w:tab/>
      </w:r>
      <w:r>
        <w:tab/>
      </w:r>
      <w:r>
        <w:tab/>
        <w:t>:</w:t>
      </w:r>
      <w:r>
        <w:tab/>
        <w:t>4 zeroes are concatenated to the input buffer</w:t>
      </w:r>
    </w:p>
    <w:p w14:paraId="54E07E4E" w14:textId="77777777" w:rsidR="00082508" w:rsidRDefault="00082508">
      <w:pPr>
        <w:pStyle w:val="WP"/>
        <w:keepNext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to clear the encoder </w:t>
      </w:r>
    </w:p>
    <w:p w14:paraId="435A47DC" w14:textId="77777777" w:rsidR="00082508" w:rsidRDefault="00082508">
      <w:pPr>
        <w:pStyle w:val="WP"/>
        <w:keepNext/>
        <w:tabs>
          <w:tab w:val="left" w:pos="426"/>
        </w:tabs>
      </w:pPr>
      <w:r>
        <w:t>*</w:t>
      </w:r>
    </w:p>
    <w:p w14:paraId="79838E5F" w14:textId="77777777" w:rsidR="00082508" w:rsidRDefault="00082508">
      <w:pPr>
        <w:pStyle w:val="WP"/>
        <w:keepNext/>
        <w:tabs>
          <w:tab w:val="left" w:pos="426"/>
        </w:tabs>
      </w:pPr>
      <w:r>
        <w:t>**************************************************************************/</w:t>
      </w:r>
    </w:p>
    <w:p w14:paraId="46F9CF58" w14:textId="77777777" w:rsidR="00082508" w:rsidRDefault="00082508">
      <w:pPr>
        <w:pStyle w:val="LD10"/>
      </w:pPr>
    </w:p>
    <w:p w14:paraId="78942E1E" w14:textId="77777777" w:rsidR="00082508" w:rsidRDefault="00082508">
      <w:pPr>
        <w:pStyle w:val="LD10"/>
      </w:pPr>
      <w:r>
        <w:t>void</w:t>
      </w:r>
      <w:r>
        <w:tab/>
        <w:t>Init_Rcpc_Coding(Word16 FS_Flag, Word16 Input_Frame[])</w:t>
      </w:r>
    </w:p>
    <w:p w14:paraId="67BA3C38" w14:textId="77777777" w:rsidR="00082508" w:rsidRDefault="00082508">
      <w:pPr>
        <w:pStyle w:val="LD10"/>
      </w:pPr>
      <w:r>
        <w:t>{</w:t>
      </w:r>
    </w:p>
    <w:p w14:paraId="6EA50BFB" w14:textId="77777777" w:rsidR="00082508" w:rsidRDefault="00082508">
      <w:pPr>
        <w:pStyle w:val="LD10"/>
      </w:pPr>
      <w:r>
        <w:t xml:space="preserve">/* Variables */ </w:t>
      </w:r>
    </w:p>
    <w:p w14:paraId="4CC97BA4" w14:textId="77777777" w:rsidR="00082508" w:rsidRDefault="00082508">
      <w:pPr>
        <w:pStyle w:val="LD10"/>
      </w:pPr>
      <w:r>
        <w:t>Word16             i, M;</w:t>
      </w:r>
    </w:p>
    <w:p w14:paraId="68992C4D" w14:textId="77777777" w:rsidR="00082508" w:rsidRDefault="00082508">
      <w:pPr>
        <w:pStyle w:val="LD10"/>
      </w:pPr>
      <w:r>
        <w:t>Word16             Arrival_state;  /* index for Loop on the Lattice States */</w:t>
      </w:r>
    </w:p>
    <w:p w14:paraId="57456B20" w14:textId="77777777" w:rsidR="00082508" w:rsidRDefault="00082508">
      <w:pPr>
        <w:pStyle w:val="LD10"/>
      </w:pPr>
      <w:r>
        <w:t>Word16             Starting_state;</w:t>
      </w:r>
    </w:p>
    <w:p w14:paraId="1D2B8CB5" w14:textId="77777777" w:rsidR="00082508" w:rsidRDefault="00082508">
      <w:pPr>
        <w:pStyle w:val="LD10"/>
      </w:pPr>
      <w:r>
        <w:t>Word16             Msb;    /* Value used for computation of coded bit */</w:t>
      </w:r>
    </w:p>
    <w:p w14:paraId="2AC1CCAE" w14:textId="77777777" w:rsidR="00082508" w:rsidRDefault="00082508">
      <w:pPr>
        <w:pStyle w:val="LD10"/>
      </w:pPr>
      <w:r>
        <w:t>Word16             Lsb;    /* Value used for computation of coded bit */</w:t>
      </w:r>
    </w:p>
    <w:p w14:paraId="67D5E947" w14:textId="77777777" w:rsidR="00082508" w:rsidRDefault="00082508">
      <w:pPr>
        <w:pStyle w:val="LD10"/>
      </w:pPr>
      <w:r>
        <w:t>Word16             Lsb_bits;</w:t>
      </w:r>
    </w:p>
    <w:p w14:paraId="1463403B" w14:textId="77777777" w:rsidR="00082508" w:rsidRDefault="00082508">
      <w:pPr>
        <w:pStyle w:val="LD10"/>
      </w:pPr>
      <w:r>
        <w:t>Word16             Msbs_starting_state;</w:t>
      </w:r>
    </w:p>
    <w:p w14:paraId="3EA3DF71" w14:textId="77777777" w:rsidR="00082508" w:rsidRDefault="00082508">
      <w:pPr>
        <w:pStyle w:val="LD10"/>
      </w:pPr>
      <w:r>
        <w:t>Word16             Involved_bits;</w:t>
      </w:r>
    </w:p>
    <w:p w14:paraId="2FBFBAE2" w14:textId="77777777" w:rsidR="00082508" w:rsidRDefault="00082508">
      <w:pPr>
        <w:pStyle w:val="LD10"/>
      </w:pPr>
    </w:p>
    <w:p w14:paraId="697138DB" w14:textId="77777777" w:rsidR="00082508" w:rsidRDefault="00082508">
      <w:pPr>
        <w:pStyle w:val="LD10"/>
      </w:pPr>
      <w:r>
        <w:t>if (!FS_Flag) {</w:t>
      </w:r>
    </w:p>
    <w:p w14:paraId="379F11B6" w14:textId="77777777" w:rsidR="00082508" w:rsidRDefault="00082508">
      <w:pPr>
        <w:pStyle w:val="LD10"/>
      </w:pPr>
    </w:p>
    <w:p w14:paraId="6C773906" w14:textId="77777777" w:rsidR="00082508" w:rsidRDefault="00082508">
      <w:pPr>
        <w:pStyle w:val="LD10"/>
      </w:pPr>
      <w:r>
        <w:tab/>
        <w:t>/* Initialization of Nber_Info_Bits, number of bits to be encoded :</w:t>
      </w:r>
    </w:p>
    <w:p w14:paraId="34D38714" w14:textId="77777777" w:rsidR="00082508" w:rsidRDefault="00082508">
      <w:pPr>
        <w:pStyle w:val="LD10"/>
      </w:pPr>
      <w:r>
        <w:tab/>
        <w:t>-       Class 1, N1_2 bits,</w:t>
      </w:r>
    </w:p>
    <w:p w14:paraId="31F1D352" w14:textId="77777777" w:rsidR="00082508" w:rsidRDefault="00082508">
      <w:pPr>
        <w:pStyle w:val="LD10"/>
      </w:pPr>
      <w:r>
        <w:tab/>
        <w:t>-       Class 2, N2_2 bits,</w:t>
      </w:r>
    </w:p>
    <w:p w14:paraId="2544CE74" w14:textId="77777777" w:rsidR="00082508" w:rsidRDefault="00082508">
      <w:pPr>
        <w:pStyle w:val="LD10"/>
      </w:pPr>
      <w:r>
        <w:tab/>
        <w:t>-       CRC bits</w:t>
      </w:r>
    </w:p>
    <w:p w14:paraId="5BB0ED90" w14:textId="77777777" w:rsidR="00082508" w:rsidRDefault="00082508">
      <w:pPr>
        <w:pStyle w:val="LD10"/>
      </w:pPr>
      <w:r>
        <w:tab/>
        <w:t>-       (K - 1) zeros to empty the encoder */</w:t>
      </w:r>
    </w:p>
    <w:p w14:paraId="2D969AB6" w14:textId="77777777" w:rsidR="00082508" w:rsidRDefault="00082508">
      <w:pPr>
        <w:pStyle w:val="LD10"/>
      </w:pPr>
      <w:r>
        <w:tab/>
        <w:t>Nber_Info_Bits = N1_2 + N2_2 + SIZE_CRC;</w:t>
      </w:r>
    </w:p>
    <w:p w14:paraId="05B9F317" w14:textId="77777777" w:rsidR="00082508" w:rsidRDefault="00082508">
      <w:pPr>
        <w:pStyle w:val="LD10"/>
      </w:pPr>
      <w:r>
        <w:tab/>
        <w:t>/* Zero the (K - 1) last bits of the Input_Frame */</w:t>
      </w:r>
    </w:p>
    <w:p w14:paraId="49AF6AF5" w14:textId="77777777" w:rsidR="00082508" w:rsidRDefault="00082508">
      <w:pPr>
        <w:pStyle w:val="LD10"/>
      </w:pPr>
      <w:r>
        <w:tab/>
        <w:t>for (i = 0; i &lt; K - 1; i++) {</w:t>
      </w:r>
    </w:p>
    <w:p w14:paraId="69A71C48" w14:textId="77777777" w:rsidR="00082508" w:rsidRDefault="00082508">
      <w:pPr>
        <w:pStyle w:val="LD10"/>
      </w:pPr>
      <w:r>
        <w:tab/>
      </w:r>
      <w:r>
        <w:tab/>
        <w:t>Input_Frame[N0_2 + Nber_Info_Bits] = 0;</w:t>
      </w:r>
    </w:p>
    <w:p w14:paraId="4AF4E9D8" w14:textId="77777777" w:rsidR="00082508" w:rsidRDefault="00082508">
      <w:pPr>
        <w:pStyle w:val="LD10"/>
      </w:pPr>
      <w:r>
        <w:tab/>
      </w:r>
      <w:r>
        <w:tab/>
        <w:t>Nber_Info_Bits++;</w:t>
      </w:r>
    </w:p>
    <w:p w14:paraId="30BBEEB1" w14:textId="77777777" w:rsidR="00082508" w:rsidRDefault="00082508">
      <w:pPr>
        <w:pStyle w:val="LD10"/>
      </w:pPr>
      <w:r>
        <w:tab/>
      </w:r>
      <w:r>
        <w:tab/>
        <w:t>}</w:t>
      </w:r>
    </w:p>
    <w:p w14:paraId="34C0D35E" w14:textId="77777777" w:rsidR="00082508" w:rsidRDefault="00082508">
      <w:pPr>
        <w:pStyle w:val="LD10"/>
      </w:pPr>
      <w:r>
        <w:tab/>
        <w:t>/* Nber_Info_Bits = N1_2 + N2_2 + SIZE_CRC + (K - 1) */</w:t>
      </w:r>
    </w:p>
    <w:p w14:paraId="64799988" w14:textId="77777777" w:rsidR="00082508" w:rsidRDefault="00082508">
      <w:pPr>
        <w:pStyle w:val="LD10"/>
      </w:pPr>
      <w:r>
        <w:t>} /* If FS_Flag */</w:t>
      </w:r>
    </w:p>
    <w:p w14:paraId="2803F530" w14:textId="77777777" w:rsidR="00082508" w:rsidRDefault="00082508">
      <w:pPr>
        <w:pStyle w:val="LD10"/>
      </w:pPr>
      <w:r>
        <w:br w:type="page"/>
      </w:r>
      <w:r>
        <w:lastRenderedPageBreak/>
        <w:t>else {</w:t>
      </w:r>
    </w:p>
    <w:p w14:paraId="3AE1F2CD" w14:textId="77777777" w:rsidR="00082508" w:rsidRDefault="00082508">
      <w:pPr>
        <w:pStyle w:val="LD10"/>
      </w:pPr>
      <w:r>
        <w:tab/>
      </w:r>
    </w:p>
    <w:p w14:paraId="092C7D70" w14:textId="77777777" w:rsidR="00082508" w:rsidRDefault="00082508">
      <w:pPr>
        <w:pStyle w:val="LD10"/>
      </w:pPr>
      <w:r>
        <w:tab/>
        <w:t>/* Initialization of Nber_Info_Bits, number of bits to be encoded :</w:t>
      </w:r>
    </w:p>
    <w:p w14:paraId="0AD4F8CC" w14:textId="77777777" w:rsidR="00082508" w:rsidRDefault="00082508">
      <w:pPr>
        <w:pStyle w:val="LD10"/>
      </w:pPr>
      <w:r>
        <w:tab/>
        <w:t>-       Class 1, N1 bits,</w:t>
      </w:r>
    </w:p>
    <w:p w14:paraId="27596C0C" w14:textId="77777777" w:rsidR="00082508" w:rsidRDefault="00082508">
      <w:pPr>
        <w:pStyle w:val="LD10"/>
      </w:pPr>
      <w:r>
        <w:tab/>
        <w:t>-       Class 2, N2 bits,</w:t>
      </w:r>
    </w:p>
    <w:p w14:paraId="2C92DC35" w14:textId="77777777" w:rsidR="00082508" w:rsidRDefault="00082508">
      <w:pPr>
        <w:pStyle w:val="LD10"/>
      </w:pPr>
      <w:r>
        <w:tab/>
        <w:t>-       Fs_CRC bits</w:t>
      </w:r>
    </w:p>
    <w:p w14:paraId="19169A8C" w14:textId="77777777" w:rsidR="00082508" w:rsidRDefault="00082508">
      <w:pPr>
        <w:pStyle w:val="LD10"/>
      </w:pPr>
      <w:r>
        <w:tab/>
        <w:t>-       (K - 1) zeros to empty the encoder */</w:t>
      </w:r>
    </w:p>
    <w:p w14:paraId="1333B6AB" w14:textId="77777777" w:rsidR="00082508" w:rsidRDefault="00082508">
      <w:pPr>
        <w:pStyle w:val="LD10"/>
      </w:pPr>
      <w:r>
        <w:tab/>
        <w:t>Nber_Info_Bits = N1 + N2 + Fs_SIZE_CRC;</w:t>
      </w:r>
    </w:p>
    <w:p w14:paraId="41F36E60" w14:textId="77777777" w:rsidR="00082508" w:rsidRDefault="00082508">
      <w:pPr>
        <w:pStyle w:val="LD10"/>
      </w:pPr>
      <w:r>
        <w:tab/>
        <w:t>/* Zero the (K - 1) last bits of the Input_Frame */</w:t>
      </w:r>
    </w:p>
    <w:p w14:paraId="32DE31D1" w14:textId="77777777" w:rsidR="00082508" w:rsidRDefault="00082508">
      <w:pPr>
        <w:pStyle w:val="LD10"/>
      </w:pPr>
      <w:r>
        <w:tab/>
        <w:t>for (i = 0; i &lt; K - 1; i++) {</w:t>
      </w:r>
    </w:p>
    <w:p w14:paraId="1129E9B5" w14:textId="77777777" w:rsidR="00082508" w:rsidRDefault="00082508">
      <w:pPr>
        <w:pStyle w:val="LD10"/>
      </w:pPr>
      <w:r>
        <w:tab/>
      </w:r>
      <w:r>
        <w:tab/>
        <w:t>Input_Frame[N0 + Nber_Info_Bits] = 0;</w:t>
      </w:r>
    </w:p>
    <w:p w14:paraId="0FF782DF" w14:textId="77777777" w:rsidR="00082508" w:rsidRDefault="00082508">
      <w:pPr>
        <w:pStyle w:val="LD10"/>
      </w:pPr>
      <w:r>
        <w:tab/>
      </w:r>
      <w:r>
        <w:tab/>
        <w:t>Nber_Info_Bits++;</w:t>
      </w:r>
    </w:p>
    <w:p w14:paraId="25646EBE" w14:textId="77777777" w:rsidR="00082508" w:rsidRDefault="00082508">
      <w:pPr>
        <w:pStyle w:val="LD10"/>
      </w:pPr>
      <w:r>
        <w:tab/>
      </w:r>
      <w:r>
        <w:tab/>
        <w:t>}</w:t>
      </w:r>
    </w:p>
    <w:p w14:paraId="18F93EAD" w14:textId="77777777" w:rsidR="00082508" w:rsidRDefault="00082508">
      <w:pPr>
        <w:pStyle w:val="LD10"/>
      </w:pPr>
      <w:r>
        <w:tab/>
        <w:t>/* Nber_Info_Bits = N1 + N2 + Fs_SIZE_CRC + (K - 1) */</w:t>
      </w:r>
    </w:p>
    <w:p w14:paraId="2CE6298C" w14:textId="77777777" w:rsidR="00082508" w:rsidRDefault="00082508">
      <w:pPr>
        <w:pStyle w:val="LD10"/>
      </w:pPr>
    </w:p>
    <w:p w14:paraId="14D4AA44" w14:textId="77777777" w:rsidR="00082508" w:rsidRDefault="00082508">
      <w:pPr>
        <w:pStyle w:val="LD10"/>
      </w:pPr>
      <w:r>
        <w:t>}</w:t>
      </w:r>
    </w:p>
    <w:p w14:paraId="3D94B457" w14:textId="77777777" w:rsidR="00082508" w:rsidRDefault="00082508">
      <w:pPr>
        <w:pStyle w:val="LD10"/>
      </w:pPr>
    </w:p>
    <w:p w14:paraId="0CD74BF2" w14:textId="77777777" w:rsidR="00082508" w:rsidRDefault="00082508">
      <w:pPr>
        <w:pStyle w:val="LD10"/>
      </w:pPr>
      <w:r>
        <w:t>/* Number of states in the Viterbi Lattice : */</w:t>
      </w:r>
    </w:p>
    <w:p w14:paraId="3A892A54" w14:textId="77777777" w:rsidR="00082508" w:rsidRDefault="00082508">
      <w:pPr>
        <w:pStyle w:val="LD10"/>
      </w:pPr>
      <w:r>
        <w:t>M = shl( (Word16)1,(Word16)(K - 1) );</w:t>
      </w:r>
    </w:p>
    <w:p w14:paraId="3B29A0D2" w14:textId="77777777" w:rsidR="00082508" w:rsidRDefault="00082508">
      <w:pPr>
        <w:pStyle w:val="LD10"/>
      </w:pPr>
      <w:r>
        <w:t>/* Last State of the Viterbi Lattice */</w:t>
      </w:r>
    </w:p>
    <w:p w14:paraId="470B7CFE" w14:textId="77777777" w:rsidR="00082508" w:rsidRDefault="00082508">
      <w:pPr>
        <w:pStyle w:val="LD10"/>
      </w:pPr>
      <w:r>
        <w:t xml:space="preserve">M_1 = sub( M,(Word16)1 ); </w:t>
      </w:r>
    </w:p>
    <w:p w14:paraId="1EC6FAE9" w14:textId="77777777" w:rsidR="00082508" w:rsidRDefault="00082508">
      <w:pPr>
        <w:pStyle w:val="LD10"/>
      </w:pPr>
    </w:p>
    <w:p w14:paraId="52947FEE" w14:textId="77777777" w:rsidR="00082508" w:rsidRDefault="00082508">
      <w:pPr>
        <w:pStyle w:val="LD10"/>
      </w:pPr>
      <w:r>
        <w:t>Msb_bit = shl( (Word16)1,(Word16)(K - 2) );</w:t>
      </w:r>
    </w:p>
    <w:p w14:paraId="25FCABA6" w14:textId="77777777" w:rsidR="00082508" w:rsidRDefault="00082508">
      <w:pPr>
        <w:pStyle w:val="LD10"/>
      </w:pPr>
      <w:r>
        <w:t>Lsb_bits = Msb_bit - 1;</w:t>
      </w:r>
    </w:p>
    <w:p w14:paraId="6951BF24" w14:textId="77777777" w:rsidR="00082508" w:rsidRDefault="00082508">
      <w:pPr>
        <w:pStyle w:val="LD10"/>
      </w:pPr>
    </w:p>
    <w:p w14:paraId="001EBEFE" w14:textId="77777777" w:rsidR="00082508" w:rsidRDefault="00082508">
      <w:pPr>
        <w:pStyle w:val="LD10"/>
      </w:pPr>
    </w:p>
    <w:p w14:paraId="3691D3DE" w14:textId="77777777" w:rsidR="00082508" w:rsidRDefault="00082508">
      <w:pPr>
        <w:pStyle w:val="LD10"/>
      </w:pPr>
      <w:r>
        <w:t>/* Description of the Lattice : Loop on Arrival_State */</w:t>
      </w:r>
    </w:p>
    <w:p w14:paraId="1379AAF8" w14:textId="77777777" w:rsidR="00082508" w:rsidRDefault="00082508">
      <w:pPr>
        <w:pStyle w:val="LD10"/>
      </w:pPr>
      <w:r>
        <w:t>for (Arrival_state = 0; Arrival_state &lt;= M_1; Arrival_state++) {</w:t>
      </w:r>
    </w:p>
    <w:p w14:paraId="3DA09A40" w14:textId="77777777" w:rsidR="00082508" w:rsidRDefault="00082508">
      <w:pPr>
        <w:pStyle w:val="LD10"/>
      </w:pPr>
      <w:r>
        <w:t>/* Computation of the MSB for the Arrival State */</w:t>
      </w:r>
    </w:p>
    <w:p w14:paraId="554A5EE4" w14:textId="77777777" w:rsidR="00082508" w:rsidRDefault="00082508">
      <w:pPr>
        <w:pStyle w:val="LD10"/>
      </w:pPr>
      <w:r>
        <w:tab/>
        <w:t>Msb = Arrival_state &amp; Msb_bit;</w:t>
      </w:r>
    </w:p>
    <w:p w14:paraId="21274246" w14:textId="77777777" w:rsidR="00082508" w:rsidRDefault="00082508">
      <w:pPr>
        <w:pStyle w:val="LD10"/>
      </w:pPr>
      <w:r>
        <w:t>/* Computation of the (K - 1)MSBs for the Starting State */</w:t>
      </w:r>
    </w:p>
    <w:p w14:paraId="7A262B0D" w14:textId="77777777" w:rsidR="00082508" w:rsidRDefault="00082508">
      <w:pPr>
        <w:pStyle w:val="LD10"/>
      </w:pPr>
      <w:r>
        <w:tab/>
        <w:t>Msbs_starting_state = Arrival_state &amp; Lsb_bits;</w:t>
      </w:r>
    </w:p>
    <w:p w14:paraId="254E97B2" w14:textId="77777777" w:rsidR="00082508" w:rsidRDefault="00082508">
      <w:pPr>
        <w:pStyle w:val="LD10"/>
      </w:pPr>
      <w:r>
        <w:tab/>
      </w:r>
    </w:p>
    <w:p w14:paraId="531E58D0" w14:textId="77777777" w:rsidR="00082508" w:rsidRDefault="00082508">
      <w:pPr>
        <w:pStyle w:val="LD10"/>
      </w:pPr>
      <w:r>
        <w:t>/* Loop on Lsb, LSB of the Starting State */</w:t>
      </w:r>
    </w:p>
    <w:p w14:paraId="4E41F289" w14:textId="77777777" w:rsidR="00082508" w:rsidRDefault="00082508">
      <w:pPr>
        <w:pStyle w:val="LD10"/>
      </w:pPr>
      <w:r>
        <w:tab/>
        <w:t>for (Lsb = 0; Lsb &lt;= 1; Lsb++) {</w:t>
      </w:r>
    </w:p>
    <w:p w14:paraId="53025CD7" w14:textId="77777777" w:rsidR="00082508" w:rsidRDefault="00082508">
      <w:pPr>
        <w:pStyle w:val="LD10"/>
      </w:pPr>
      <w:r>
        <w:tab/>
      </w:r>
      <w:r>
        <w:tab/>
        <w:t>Starting_state = add( shl( Msbs_starting_state,(Word16)1 ),Lsb );</w:t>
      </w:r>
    </w:p>
    <w:p w14:paraId="1CB0939A" w14:textId="77777777" w:rsidR="00082508" w:rsidRDefault="00082508">
      <w:pPr>
        <w:pStyle w:val="LD10"/>
      </w:pPr>
      <w:r>
        <w:tab/>
      </w:r>
      <w:r>
        <w:tab/>
        <w:t>Previous[Arrival_state][Lsb] = Starting_state;</w:t>
      </w:r>
    </w:p>
    <w:p w14:paraId="3D1B3936" w14:textId="77777777" w:rsidR="00082508" w:rsidRDefault="00082508">
      <w:pPr>
        <w:pStyle w:val="LD10"/>
      </w:pPr>
      <w:r>
        <w:t>/*   TRANSITION BITS T1, T2, T3   */</w:t>
      </w:r>
    </w:p>
    <w:p w14:paraId="586EA448" w14:textId="77777777" w:rsidR="00082508" w:rsidRDefault="00082508">
      <w:pPr>
        <w:pStyle w:val="LD10"/>
      </w:pPr>
      <w:r>
        <w:tab/>
      </w:r>
      <w:r>
        <w:tab/>
        <w:t>Involved_bits = add(shl( Msb,(Word16)1 ),Starting_state);</w:t>
      </w:r>
    </w:p>
    <w:p w14:paraId="27A14BEE" w14:textId="77777777" w:rsidR="00082508" w:rsidRDefault="00082508">
      <w:pPr>
        <w:pStyle w:val="LD10"/>
      </w:pPr>
    </w:p>
    <w:p w14:paraId="71EAA0E8" w14:textId="77777777" w:rsidR="00082508" w:rsidRDefault="00082508">
      <w:pPr>
        <w:pStyle w:val="LD10"/>
      </w:pPr>
      <w:r>
        <w:tab/>
      </w:r>
      <w:r>
        <w:tab/>
        <w:t>T1[Arrival_state][Lsb] = Combination( Involved_bits,(Word16)G1 );</w:t>
      </w:r>
    </w:p>
    <w:p w14:paraId="512BCE01" w14:textId="77777777" w:rsidR="00082508" w:rsidRDefault="00082508">
      <w:pPr>
        <w:pStyle w:val="LD10"/>
      </w:pPr>
      <w:r>
        <w:tab/>
      </w:r>
      <w:r>
        <w:tab/>
        <w:t>T2[Arrival_state][Lsb] = Combination( Involved_bits,(Word16)G2 );</w:t>
      </w:r>
    </w:p>
    <w:p w14:paraId="188AE198" w14:textId="77777777" w:rsidR="00082508" w:rsidRDefault="00082508">
      <w:pPr>
        <w:pStyle w:val="LD10"/>
      </w:pPr>
      <w:r>
        <w:tab/>
      </w:r>
      <w:r>
        <w:tab/>
        <w:t>T3[Arrival_state][Lsb] = Combination( Involved_bits,(Word16)G3 );</w:t>
      </w:r>
    </w:p>
    <w:p w14:paraId="22FD46E8" w14:textId="77777777" w:rsidR="00082508" w:rsidRDefault="00082508">
      <w:pPr>
        <w:pStyle w:val="LD10"/>
      </w:pPr>
      <w:r>
        <w:tab/>
        <w:t>} /* End Loop on Lsb  */</w:t>
      </w:r>
    </w:p>
    <w:p w14:paraId="6995FF15" w14:textId="77777777" w:rsidR="00082508" w:rsidRDefault="00082508">
      <w:pPr>
        <w:pStyle w:val="LD10"/>
      </w:pPr>
    </w:p>
    <w:p w14:paraId="3A67A970" w14:textId="77777777" w:rsidR="00082508" w:rsidRDefault="00082508">
      <w:pPr>
        <w:pStyle w:val="LD10"/>
      </w:pPr>
      <w:r>
        <w:t>} /* End Loop on Arrival_state */</w:t>
      </w:r>
    </w:p>
    <w:p w14:paraId="35DBFB3D" w14:textId="77777777" w:rsidR="00082508" w:rsidRDefault="00082508">
      <w:pPr>
        <w:pStyle w:val="LD10"/>
      </w:pPr>
      <w:r>
        <w:t>}</w:t>
      </w:r>
    </w:p>
    <w:p w14:paraId="53422CEC" w14:textId="77777777" w:rsidR="00082508" w:rsidRDefault="00082508">
      <w:pPr>
        <w:pStyle w:val="LD10"/>
      </w:pPr>
    </w:p>
    <w:p w14:paraId="2CC24ACD" w14:textId="77777777" w:rsidR="00082508" w:rsidRDefault="00082508">
      <w:pPr>
        <w:pStyle w:val="WP"/>
        <w:tabs>
          <w:tab w:val="left" w:pos="426"/>
        </w:tabs>
      </w:pPr>
      <w:r>
        <w:br w:type="page"/>
      </w:r>
      <w:r>
        <w:lastRenderedPageBreak/>
        <w:t>/**************************************************************************</w:t>
      </w:r>
    </w:p>
    <w:p w14:paraId="34BC77FC" w14:textId="77777777" w:rsidR="00082508" w:rsidRDefault="00082508">
      <w:pPr>
        <w:pStyle w:val="WP"/>
        <w:tabs>
          <w:tab w:val="left" w:pos="426"/>
        </w:tabs>
      </w:pPr>
      <w:r>
        <w:t>*</w:t>
      </w:r>
    </w:p>
    <w:p w14:paraId="3D53CC66" w14:textId="77777777" w:rsidR="00082508" w:rsidRDefault="00082508">
      <w:pPr>
        <w:pStyle w:val="WP"/>
        <w:tabs>
          <w:tab w:val="left" w:pos="426"/>
        </w:tabs>
      </w:pPr>
      <w:r>
        <w:t>*</w:t>
      </w:r>
      <w:r>
        <w:tab/>
        <w:t>ROUTINE</w:t>
      </w:r>
      <w:r>
        <w:tab/>
      </w:r>
      <w:r>
        <w:tab/>
      </w:r>
      <w:r>
        <w:tab/>
      </w:r>
      <w:r>
        <w:tab/>
        <w:t>:</w:t>
      </w:r>
      <w:r>
        <w:tab/>
        <w:t>Interleaving_Signalling</w:t>
      </w:r>
      <w:r>
        <w:fldChar w:fldCharType="begin"/>
      </w:r>
      <w:r>
        <w:instrText>xe "Interleaving_Signal...</w:instrText>
      </w:r>
      <w:r>
        <w:tab/>
        <w:instrText>sub_cc</w:instrText>
      </w:r>
      <w:r>
        <w:tab/>
      </w:r>
      <w:r>
        <w:tab/>
      </w:r>
      <w:r>
        <w:fldChar w:fldCharType="begin"/>
      </w:r>
      <w:r>
        <w:instrText xml:space="preserve">ref </w:instrText>
      </w:r>
      <w:r>
        <w:rPr>
          <w:vanish/>
        </w:rPr>
        <w:instrText>a300395_2_03_title</w:instrText>
      </w:r>
      <w:r>
        <w:fldChar w:fldCharType="separate"/>
      </w:r>
      <w:r>
        <w:rPr>
          <w:vanish/>
        </w:rPr>
        <w:instrText>C</w:instrText>
      </w:r>
      <w:r>
        <w:fldChar w:fldCharType="end"/>
      </w:r>
      <w:r>
        <w:instrText>.2"</w:instrText>
      </w:r>
      <w:r>
        <w:fldChar w:fldCharType="end"/>
      </w:r>
    </w:p>
    <w:p w14:paraId="52D53454" w14:textId="77777777" w:rsidR="00082508" w:rsidRDefault="00082508">
      <w:pPr>
        <w:pStyle w:val="WP"/>
        <w:tabs>
          <w:tab w:val="left" w:pos="426"/>
        </w:tabs>
      </w:pPr>
      <w:r>
        <w:t>*</w:t>
      </w:r>
    </w:p>
    <w:p w14:paraId="58455B19" w14:textId="77777777" w:rsidR="00082508" w:rsidRDefault="00082508">
      <w:pPr>
        <w:pStyle w:val="WP"/>
        <w:tabs>
          <w:tab w:val="left" w:pos="426"/>
        </w:tabs>
      </w:pPr>
      <w:r>
        <w:t>*</w:t>
      </w:r>
      <w:r>
        <w:tab/>
        <w:t>DESCRIPTION</w:t>
      </w:r>
      <w:r>
        <w:tab/>
      </w:r>
      <w:r>
        <w:tab/>
      </w:r>
      <w:r>
        <w:tab/>
        <w:t>:</w:t>
      </w:r>
      <w:r>
        <w:tab/>
        <w:t>Signalling channel-type interleaving</w:t>
      </w:r>
    </w:p>
    <w:p w14:paraId="77C4AD17" w14:textId="77777777" w:rsidR="00082508" w:rsidRDefault="00082508">
      <w:pPr>
        <w:pStyle w:val="WP"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of a single frame (216 bits)</w:t>
      </w:r>
    </w:p>
    <w:p w14:paraId="4F31317B" w14:textId="77777777" w:rsidR="00082508" w:rsidRDefault="00082508">
      <w:pPr>
        <w:pStyle w:val="WP"/>
        <w:tabs>
          <w:tab w:val="left" w:pos="426"/>
        </w:tabs>
      </w:pPr>
      <w:r>
        <w:t>*</w:t>
      </w:r>
    </w:p>
    <w:p w14:paraId="2D442BB4" w14:textId="77777777" w:rsidR="00082508" w:rsidRDefault="00082508">
      <w:pPr>
        <w:pStyle w:val="WP"/>
        <w:tabs>
          <w:tab w:val="left" w:pos="426"/>
        </w:tabs>
      </w:pPr>
      <w:r>
        <w:t>**************************************************************************</w:t>
      </w:r>
    </w:p>
    <w:p w14:paraId="2B4D6113" w14:textId="77777777" w:rsidR="00082508" w:rsidRDefault="00082508">
      <w:pPr>
        <w:pStyle w:val="WP"/>
        <w:tabs>
          <w:tab w:val="left" w:pos="426"/>
        </w:tabs>
      </w:pPr>
      <w:r>
        <w:t>*</w:t>
      </w:r>
    </w:p>
    <w:p w14:paraId="5291D0B8" w14:textId="77777777" w:rsidR="00082508" w:rsidRDefault="00082508">
      <w:pPr>
        <w:pStyle w:val="WP"/>
        <w:tabs>
          <w:tab w:val="left" w:pos="426"/>
        </w:tabs>
      </w:pPr>
      <w:r>
        <w:t>*</w:t>
      </w:r>
      <w:r>
        <w:tab/>
        <w:t>USAGE</w:t>
      </w:r>
      <w:r>
        <w:tab/>
      </w:r>
      <w:r>
        <w:tab/>
      </w:r>
      <w:r>
        <w:tab/>
      </w:r>
      <w:r>
        <w:tab/>
        <w:t>:</w:t>
      </w:r>
      <w:r>
        <w:tab/>
        <w:t>Interleaving_Signalling(buffer_in,buffer_out)</w:t>
      </w:r>
    </w:p>
    <w:p w14:paraId="3F01133D" w14:textId="77777777" w:rsidR="00082508" w:rsidRDefault="00082508">
      <w:pPr>
        <w:pStyle w:val="WP"/>
        <w:tabs>
          <w:tab w:val="left" w:pos="426"/>
        </w:tabs>
        <w:rPr>
          <w:rFonts w:ascii="MS Sans Serif" w:hAnsi="MS Sans Serif" w:cs="MS Sans Serif"/>
        </w:rPr>
      </w:pPr>
      <w:r>
        <w:rPr>
          <w:rFonts w:ascii="MS Sans Serif" w:hAnsi="MS Sans Serif" w:cs="MS Sans Serif"/>
        </w:rPr>
        <w:t>*</w:t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  <w:t>(Routine_Name(input1,output1))</w:t>
      </w:r>
    </w:p>
    <w:p w14:paraId="274BD052" w14:textId="77777777" w:rsidR="00082508" w:rsidRDefault="00082508">
      <w:pPr>
        <w:pStyle w:val="WP"/>
        <w:tabs>
          <w:tab w:val="left" w:pos="426"/>
        </w:tabs>
      </w:pPr>
      <w:r>
        <w:t>*</w:t>
      </w:r>
    </w:p>
    <w:p w14:paraId="2283A65E" w14:textId="77777777" w:rsidR="00082508" w:rsidRDefault="00082508">
      <w:pPr>
        <w:pStyle w:val="WP"/>
        <w:tabs>
          <w:tab w:val="left" w:pos="426"/>
        </w:tabs>
      </w:pPr>
      <w:r>
        <w:t>*</w:t>
      </w:r>
      <w:r>
        <w:tab/>
        <w:t>INPUT ARGUMENT(S)</w:t>
      </w:r>
      <w:r>
        <w:tab/>
      </w:r>
      <w:r>
        <w:tab/>
        <w:t>:</w:t>
      </w:r>
      <w:r>
        <w:tab/>
      </w:r>
    </w:p>
    <w:p w14:paraId="2F92300D" w14:textId="77777777" w:rsidR="00082508" w:rsidRDefault="00082508">
      <w:pPr>
        <w:pStyle w:val="WP"/>
        <w:tabs>
          <w:tab w:val="left" w:pos="426"/>
        </w:tabs>
      </w:pPr>
      <w:r>
        <w:t>*</w:t>
      </w:r>
    </w:p>
    <w:p w14:paraId="164A3CA4" w14:textId="77777777" w:rsidR="00082508" w:rsidRDefault="00082508">
      <w:pPr>
        <w:pStyle w:val="WP"/>
        <w:tabs>
          <w:tab w:val="left" w:pos="426"/>
        </w:tabs>
      </w:pPr>
      <w:r>
        <w:t>*</w:t>
      </w:r>
      <w:r>
        <w:tab/>
      </w:r>
      <w:r>
        <w:tab/>
        <w:t>INPUT1</w:t>
      </w:r>
      <w:r>
        <w:tab/>
      </w:r>
      <w:r>
        <w:tab/>
      </w:r>
      <w:r>
        <w:tab/>
        <w:t>:</w:t>
      </w:r>
      <w:r>
        <w:tab/>
        <w:t>- Description : Input buffer</w:t>
      </w:r>
    </w:p>
    <w:p w14:paraId="390511DB" w14:textId="77777777" w:rsidR="00082508" w:rsidRDefault="00082508">
      <w:pPr>
        <w:pStyle w:val="WP"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 Format : 216 * 16 bit-samples</w:t>
      </w:r>
    </w:p>
    <w:p w14:paraId="128AD3D5" w14:textId="77777777" w:rsidR="00082508" w:rsidRDefault="00082508">
      <w:pPr>
        <w:pStyle w:val="WP"/>
        <w:tabs>
          <w:tab w:val="left" w:pos="426"/>
        </w:tabs>
      </w:pPr>
      <w:r>
        <w:t>*</w:t>
      </w:r>
    </w:p>
    <w:p w14:paraId="72ED3A9D" w14:textId="77777777" w:rsidR="00082508" w:rsidRDefault="00082508">
      <w:pPr>
        <w:pStyle w:val="WP"/>
        <w:tabs>
          <w:tab w:val="left" w:pos="426"/>
        </w:tabs>
      </w:pPr>
      <w:r>
        <w:t>*</w:t>
      </w:r>
      <w:r>
        <w:tab/>
        <w:t>OUTPUT ARGUMENT(S)</w:t>
      </w:r>
      <w:r>
        <w:tab/>
      </w:r>
      <w:r>
        <w:tab/>
        <w:t>:</w:t>
      </w:r>
      <w:r>
        <w:tab/>
      </w:r>
    </w:p>
    <w:p w14:paraId="11EE87A2" w14:textId="77777777" w:rsidR="00082508" w:rsidRDefault="00082508">
      <w:pPr>
        <w:pStyle w:val="WP"/>
        <w:tabs>
          <w:tab w:val="left" w:pos="426"/>
        </w:tabs>
      </w:pPr>
      <w:r>
        <w:t>*</w:t>
      </w:r>
    </w:p>
    <w:p w14:paraId="06D6093A" w14:textId="77777777" w:rsidR="00082508" w:rsidRDefault="00082508">
      <w:pPr>
        <w:pStyle w:val="WP"/>
        <w:tabs>
          <w:tab w:val="left" w:pos="426"/>
        </w:tabs>
      </w:pPr>
      <w:r>
        <w:t>*</w:t>
      </w:r>
      <w:r>
        <w:tab/>
      </w:r>
      <w:r>
        <w:tab/>
        <w:t>OUTPUT1</w:t>
      </w:r>
      <w:r>
        <w:tab/>
      </w:r>
      <w:r>
        <w:tab/>
      </w:r>
      <w:r>
        <w:tab/>
        <w:t>:</w:t>
      </w:r>
      <w:r>
        <w:tab/>
        <w:t>- Description : Interleaved buffer</w:t>
      </w:r>
    </w:p>
    <w:p w14:paraId="5C2CB276" w14:textId="77777777" w:rsidR="00082508" w:rsidRDefault="00082508">
      <w:pPr>
        <w:pStyle w:val="WP"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 Format : 216 * 16 bit-samples</w:t>
      </w:r>
    </w:p>
    <w:p w14:paraId="39C74224" w14:textId="77777777" w:rsidR="00082508" w:rsidRDefault="00082508">
      <w:pPr>
        <w:pStyle w:val="WP"/>
        <w:tabs>
          <w:tab w:val="left" w:pos="426"/>
        </w:tabs>
      </w:pPr>
      <w:r>
        <w:t>*</w:t>
      </w:r>
    </w:p>
    <w:p w14:paraId="2C4140C9" w14:textId="77777777" w:rsidR="00082508" w:rsidRDefault="00082508">
      <w:pPr>
        <w:pStyle w:val="WP"/>
        <w:tabs>
          <w:tab w:val="left" w:pos="426"/>
        </w:tabs>
      </w:pPr>
      <w:r>
        <w:t>*</w:t>
      </w:r>
      <w:r>
        <w:tab/>
        <w:t>RETURNED VALUE</w:t>
      </w:r>
      <w:r>
        <w:tab/>
      </w:r>
      <w:r>
        <w:tab/>
        <w:t>:</w:t>
      </w:r>
      <w:r>
        <w:tab/>
        <w:t>None</w:t>
      </w:r>
    </w:p>
    <w:p w14:paraId="5E5F3376" w14:textId="77777777" w:rsidR="00082508" w:rsidRDefault="00082508">
      <w:pPr>
        <w:pStyle w:val="WP"/>
        <w:tabs>
          <w:tab w:val="left" w:pos="426"/>
        </w:tabs>
      </w:pPr>
      <w:r>
        <w:t>*</w:t>
      </w:r>
    </w:p>
    <w:p w14:paraId="05462AE9" w14:textId="77777777" w:rsidR="00082508" w:rsidRDefault="00082508">
      <w:pPr>
        <w:pStyle w:val="WP"/>
        <w:tabs>
          <w:tab w:val="left" w:pos="426"/>
        </w:tabs>
      </w:pPr>
      <w:r>
        <w:t>**************************************************************************/</w:t>
      </w:r>
    </w:p>
    <w:p w14:paraId="6FE8D57A" w14:textId="77777777" w:rsidR="00082508" w:rsidRDefault="00082508">
      <w:pPr>
        <w:pStyle w:val="LD10"/>
      </w:pPr>
    </w:p>
    <w:p w14:paraId="5252A94C" w14:textId="77777777" w:rsidR="00082508" w:rsidRDefault="00082508">
      <w:pPr>
        <w:pStyle w:val="LD10"/>
      </w:pPr>
      <w:r>
        <w:t>Word16     Interleaving_Signalling(Word16 Input_Frame[],</w:t>
      </w:r>
    </w:p>
    <w:p w14:paraId="4835ABBD" w14:textId="77777777" w:rsidR="00082508" w:rsidRDefault="00082508">
      <w:pPr>
        <w:pStyle w:val="LD10"/>
      </w:pPr>
      <w:r>
        <w:tab/>
      </w:r>
      <w:r>
        <w:tab/>
      </w:r>
      <w:r>
        <w:tab/>
        <w:t>Word16 Output_frame[])</w:t>
      </w:r>
    </w:p>
    <w:p w14:paraId="4E0A576A" w14:textId="77777777" w:rsidR="00082508" w:rsidRDefault="00082508">
      <w:pPr>
        <w:pStyle w:val="LD10"/>
      </w:pPr>
      <w:r>
        <w:t>{</w:t>
      </w:r>
    </w:p>
    <w:p w14:paraId="7DC84A9B" w14:textId="77777777" w:rsidR="00082508" w:rsidRDefault="00082508">
      <w:pPr>
        <w:pStyle w:val="LD10"/>
      </w:pPr>
      <w:r>
        <w:t>static Word16   K3_const = 216;</w:t>
      </w:r>
    </w:p>
    <w:p w14:paraId="07E318FE" w14:textId="77777777" w:rsidR="00082508" w:rsidRDefault="00082508">
      <w:pPr>
        <w:pStyle w:val="LD10"/>
      </w:pPr>
      <w:r>
        <w:t>static Word16   K_const = 216;</w:t>
      </w:r>
    </w:p>
    <w:p w14:paraId="2E428557" w14:textId="77777777" w:rsidR="00082508" w:rsidRDefault="00082508">
      <w:pPr>
        <w:pStyle w:val="LD10"/>
      </w:pPr>
      <w:r>
        <w:t>static Word16   a_const = 101;</w:t>
      </w:r>
    </w:p>
    <w:p w14:paraId="490235DE" w14:textId="77777777" w:rsidR="00082508" w:rsidRDefault="00082508">
      <w:pPr>
        <w:pStyle w:val="LD10"/>
      </w:pPr>
      <w:r>
        <w:t>Word16  i, k;</w:t>
      </w:r>
    </w:p>
    <w:p w14:paraId="74D968A0" w14:textId="77777777" w:rsidR="00082508" w:rsidRDefault="00082508">
      <w:pPr>
        <w:pStyle w:val="LD10"/>
      </w:pPr>
    </w:p>
    <w:p w14:paraId="538FC04E" w14:textId="77777777" w:rsidR="00082508" w:rsidRDefault="00082508">
      <w:pPr>
        <w:pStyle w:val="LD10"/>
      </w:pPr>
    </w:p>
    <w:p w14:paraId="4CD145AE" w14:textId="77777777" w:rsidR="00082508" w:rsidRDefault="00082508">
      <w:pPr>
        <w:pStyle w:val="LD10"/>
      </w:pPr>
      <w:r>
        <w:t>for (i = 0; i &lt; K3_const; i++) {</w:t>
      </w:r>
    </w:p>
    <w:p w14:paraId="136AF9C8" w14:textId="77777777" w:rsidR="00082508" w:rsidRDefault="00082508">
      <w:pPr>
        <w:pStyle w:val="LD10"/>
      </w:pPr>
      <w:r>
        <w:tab/>
        <w:t>k = (Word16)((Word32)((Word32)a_const * (Word32)(i+1)) % K_const);</w:t>
      </w:r>
    </w:p>
    <w:p w14:paraId="09FD31C5" w14:textId="77777777" w:rsidR="00082508" w:rsidRDefault="00082508">
      <w:pPr>
        <w:pStyle w:val="LD10"/>
      </w:pPr>
      <w:r>
        <w:tab/>
        <w:t>Output_frame[k] = Input_Frame[i];</w:t>
      </w:r>
    </w:p>
    <w:p w14:paraId="516B0A50" w14:textId="77777777" w:rsidR="00082508" w:rsidRDefault="00082508">
      <w:pPr>
        <w:pStyle w:val="LD10"/>
      </w:pPr>
      <w:r>
        <w:t>}</w:t>
      </w:r>
    </w:p>
    <w:p w14:paraId="12777E4D" w14:textId="77777777" w:rsidR="00082508" w:rsidRDefault="00082508">
      <w:pPr>
        <w:pStyle w:val="LD10"/>
      </w:pPr>
    </w:p>
    <w:p w14:paraId="0D34FE48" w14:textId="77777777" w:rsidR="00082508" w:rsidRDefault="00082508">
      <w:pPr>
        <w:pStyle w:val="LD10"/>
      </w:pPr>
      <w:r>
        <w:t>return(0);</w:t>
      </w:r>
    </w:p>
    <w:p w14:paraId="450BCD5F" w14:textId="77777777" w:rsidR="00082508" w:rsidRDefault="00082508">
      <w:pPr>
        <w:pStyle w:val="LD10"/>
      </w:pPr>
      <w:r>
        <w:t>}</w:t>
      </w:r>
    </w:p>
    <w:p w14:paraId="70D29EB5" w14:textId="77777777" w:rsidR="00082508" w:rsidRDefault="00082508">
      <w:pPr>
        <w:pStyle w:val="WP"/>
        <w:tabs>
          <w:tab w:val="left" w:pos="426"/>
        </w:tabs>
      </w:pPr>
      <w:r>
        <w:br w:type="page"/>
      </w:r>
      <w:r>
        <w:lastRenderedPageBreak/>
        <w:t>/**************************************************************************</w:t>
      </w:r>
    </w:p>
    <w:p w14:paraId="5B1F86DB" w14:textId="77777777" w:rsidR="00082508" w:rsidRDefault="00082508">
      <w:pPr>
        <w:pStyle w:val="WP"/>
        <w:tabs>
          <w:tab w:val="left" w:pos="426"/>
        </w:tabs>
      </w:pPr>
      <w:r>
        <w:t>*</w:t>
      </w:r>
    </w:p>
    <w:p w14:paraId="63855832" w14:textId="77777777" w:rsidR="00082508" w:rsidRDefault="00082508">
      <w:pPr>
        <w:pStyle w:val="WP"/>
        <w:tabs>
          <w:tab w:val="left" w:pos="426"/>
        </w:tabs>
      </w:pPr>
      <w:r>
        <w:t>*</w:t>
      </w:r>
      <w:r>
        <w:tab/>
        <w:t>ROUTINE</w:t>
      </w:r>
      <w:r>
        <w:tab/>
      </w:r>
      <w:r>
        <w:tab/>
      </w:r>
      <w:r>
        <w:tab/>
      </w:r>
      <w:r>
        <w:tab/>
        <w:t>:</w:t>
      </w:r>
      <w:r>
        <w:tab/>
        <w:t>Interleaving_Speech</w:t>
      </w:r>
      <w:r>
        <w:fldChar w:fldCharType="begin"/>
      </w:r>
      <w:r>
        <w:instrText>xe "Interleaving_Speech</w:instrText>
      </w:r>
      <w:r>
        <w:tab/>
        <w:instrText>sub_cc</w:instrText>
      </w:r>
      <w:r>
        <w:tab/>
      </w:r>
      <w:r>
        <w:tab/>
      </w:r>
      <w:r>
        <w:fldChar w:fldCharType="begin"/>
      </w:r>
      <w:r>
        <w:instrText xml:space="preserve">ref </w:instrText>
      </w:r>
      <w:r>
        <w:rPr>
          <w:vanish/>
        </w:rPr>
        <w:instrText>a300395_2_03_title</w:instrText>
      </w:r>
      <w:r>
        <w:fldChar w:fldCharType="separate"/>
      </w:r>
      <w:r>
        <w:rPr>
          <w:vanish/>
        </w:rPr>
        <w:instrText>C</w:instrText>
      </w:r>
      <w:r>
        <w:fldChar w:fldCharType="end"/>
      </w:r>
      <w:r>
        <w:instrText>.2"</w:instrText>
      </w:r>
      <w:r>
        <w:fldChar w:fldCharType="end"/>
      </w:r>
    </w:p>
    <w:p w14:paraId="0D9571CD" w14:textId="77777777" w:rsidR="00082508" w:rsidRDefault="00082508">
      <w:pPr>
        <w:pStyle w:val="WP"/>
        <w:tabs>
          <w:tab w:val="left" w:pos="426"/>
        </w:tabs>
      </w:pPr>
      <w:r>
        <w:t>*</w:t>
      </w:r>
    </w:p>
    <w:p w14:paraId="393B6DB6" w14:textId="77777777" w:rsidR="00082508" w:rsidRDefault="00082508">
      <w:pPr>
        <w:pStyle w:val="WP"/>
        <w:tabs>
          <w:tab w:val="left" w:pos="426"/>
        </w:tabs>
      </w:pPr>
      <w:r>
        <w:t>*</w:t>
      </w:r>
      <w:r>
        <w:tab/>
        <w:t>DESCRIPTION</w:t>
      </w:r>
      <w:r>
        <w:tab/>
      </w:r>
      <w:r>
        <w:tab/>
      </w:r>
      <w:r>
        <w:tab/>
        <w:t>:</w:t>
      </w:r>
      <w:r>
        <w:tab/>
        <w:t xml:space="preserve">Matrix interleaving of a  432 bits frame </w:t>
      </w:r>
    </w:p>
    <w:p w14:paraId="37ECA759" w14:textId="77777777" w:rsidR="00082508" w:rsidRDefault="00082508">
      <w:pPr>
        <w:pStyle w:val="WP"/>
        <w:tabs>
          <w:tab w:val="left" w:pos="426"/>
        </w:tabs>
      </w:pPr>
      <w:r>
        <w:t>*</w:t>
      </w:r>
    </w:p>
    <w:p w14:paraId="0CDCDF12" w14:textId="77777777" w:rsidR="00082508" w:rsidRDefault="00082508">
      <w:pPr>
        <w:pStyle w:val="WP"/>
        <w:tabs>
          <w:tab w:val="left" w:pos="426"/>
        </w:tabs>
      </w:pPr>
      <w:r>
        <w:t>**************************************************************************</w:t>
      </w:r>
    </w:p>
    <w:p w14:paraId="106671EF" w14:textId="77777777" w:rsidR="00082508" w:rsidRDefault="00082508">
      <w:pPr>
        <w:pStyle w:val="WP"/>
        <w:tabs>
          <w:tab w:val="left" w:pos="426"/>
        </w:tabs>
      </w:pPr>
      <w:r>
        <w:t>*</w:t>
      </w:r>
    </w:p>
    <w:p w14:paraId="452DA0BC" w14:textId="77777777" w:rsidR="00082508" w:rsidRDefault="00082508">
      <w:pPr>
        <w:pStyle w:val="WP"/>
        <w:tabs>
          <w:tab w:val="left" w:pos="426"/>
        </w:tabs>
      </w:pPr>
      <w:r>
        <w:t>*</w:t>
      </w:r>
      <w:r>
        <w:tab/>
        <w:t>USAGE</w:t>
      </w:r>
      <w:r>
        <w:tab/>
      </w:r>
      <w:r>
        <w:tab/>
      </w:r>
      <w:r>
        <w:tab/>
      </w:r>
      <w:r>
        <w:tab/>
        <w:t>:</w:t>
      </w:r>
      <w:r>
        <w:tab/>
        <w:t>Interleaving_Speech(buffer_in,buffer_out)</w:t>
      </w:r>
    </w:p>
    <w:p w14:paraId="027C2E02" w14:textId="77777777" w:rsidR="00082508" w:rsidRDefault="00082508">
      <w:pPr>
        <w:pStyle w:val="WP"/>
        <w:tabs>
          <w:tab w:val="left" w:pos="426"/>
        </w:tabs>
        <w:rPr>
          <w:rFonts w:ascii="MS Sans Serif" w:hAnsi="MS Sans Serif" w:cs="MS Sans Serif"/>
        </w:rPr>
      </w:pPr>
      <w:r>
        <w:rPr>
          <w:rFonts w:ascii="MS Sans Serif" w:hAnsi="MS Sans Serif" w:cs="MS Sans Serif"/>
        </w:rPr>
        <w:t>*</w:t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  <w:t>(Routine_Name(input1,output1))</w:t>
      </w:r>
    </w:p>
    <w:p w14:paraId="70FDB0CE" w14:textId="77777777" w:rsidR="00082508" w:rsidRDefault="00082508">
      <w:pPr>
        <w:pStyle w:val="WP"/>
        <w:tabs>
          <w:tab w:val="left" w:pos="426"/>
        </w:tabs>
      </w:pPr>
      <w:r>
        <w:t>*</w:t>
      </w:r>
    </w:p>
    <w:p w14:paraId="4F74C3E0" w14:textId="77777777" w:rsidR="00082508" w:rsidRDefault="00082508">
      <w:pPr>
        <w:pStyle w:val="WP"/>
        <w:tabs>
          <w:tab w:val="left" w:pos="426"/>
        </w:tabs>
      </w:pPr>
      <w:r>
        <w:t>*</w:t>
      </w:r>
      <w:r>
        <w:tab/>
        <w:t>INPUT ARGUMENT(S)</w:t>
      </w:r>
      <w:r>
        <w:tab/>
      </w:r>
      <w:r>
        <w:tab/>
        <w:t>:</w:t>
      </w:r>
      <w:r>
        <w:tab/>
      </w:r>
    </w:p>
    <w:p w14:paraId="4D8B4EA7" w14:textId="77777777" w:rsidR="00082508" w:rsidRDefault="00082508">
      <w:pPr>
        <w:pStyle w:val="WP"/>
        <w:tabs>
          <w:tab w:val="left" w:pos="426"/>
        </w:tabs>
      </w:pPr>
      <w:r>
        <w:t>*</w:t>
      </w:r>
    </w:p>
    <w:p w14:paraId="7455342E" w14:textId="77777777" w:rsidR="00082508" w:rsidRDefault="00082508">
      <w:pPr>
        <w:pStyle w:val="WP"/>
        <w:tabs>
          <w:tab w:val="left" w:pos="426"/>
        </w:tabs>
      </w:pPr>
      <w:r>
        <w:t>*</w:t>
      </w:r>
      <w:r>
        <w:tab/>
      </w:r>
      <w:r>
        <w:tab/>
        <w:t>INPUT1</w:t>
      </w:r>
      <w:r>
        <w:tab/>
      </w:r>
      <w:r>
        <w:tab/>
      </w:r>
      <w:r>
        <w:tab/>
        <w:t>:</w:t>
      </w:r>
      <w:r>
        <w:tab/>
        <w:t>- Description : Input buffer</w:t>
      </w:r>
    </w:p>
    <w:p w14:paraId="03BFCEE9" w14:textId="77777777" w:rsidR="00082508" w:rsidRDefault="00082508">
      <w:pPr>
        <w:pStyle w:val="WP"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 Format : 432 * 16 bit-samples</w:t>
      </w:r>
    </w:p>
    <w:p w14:paraId="70718068" w14:textId="77777777" w:rsidR="00082508" w:rsidRDefault="00082508">
      <w:pPr>
        <w:pStyle w:val="WP"/>
        <w:tabs>
          <w:tab w:val="left" w:pos="426"/>
        </w:tabs>
      </w:pPr>
      <w:r>
        <w:t>*</w:t>
      </w:r>
    </w:p>
    <w:p w14:paraId="4D5805B9" w14:textId="77777777" w:rsidR="00082508" w:rsidRDefault="00082508">
      <w:pPr>
        <w:pStyle w:val="WP"/>
        <w:tabs>
          <w:tab w:val="left" w:pos="426"/>
        </w:tabs>
      </w:pPr>
      <w:r>
        <w:t>*</w:t>
      </w:r>
      <w:r>
        <w:tab/>
        <w:t>OUTPUT ARGUMENT(S)</w:t>
      </w:r>
      <w:r>
        <w:tab/>
      </w:r>
      <w:r>
        <w:tab/>
        <w:t>:</w:t>
      </w:r>
      <w:r>
        <w:tab/>
      </w:r>
    </w:p>
    <w:p w14:paraId="44E0726F" w14:textId="77777777" w:rsidR="00082508" w:rsidRDefault="00082508">
      <w:pPr>
        <w:pStyle w:val="WP"/>
        <w:tabs>
          <w:tab w:val="left" w:pos="426"/>
        </w:tabs>
      </w:pPr>
      <w:r>
        <w:t>*</w:t>
      </w:r>
    </w:p>
    <w:p w14:paraId="7192D933" w14:textId="77777777" w:rsidR="00082508" w:rsidRDefault="00082508">
      <w:pPr>
        <w:pStyle w:val="WP"/>
        <w:tabs>
          <w:tab w:val="left" w:pos="426"/>
        </w:tabs>
      </w:pPr>
      <w:r>
        <w:t>*</w:t>
      </w:r>
      <w:r>
        <w:tab/>
      </w:r>
      <w:r>
        <w:tab/>
        <w:t>OUTPUT1</w:t>
      </w:r>
      <w:r>
        <w:tab/>
      </w:r>
      <w:r>
        <w:tab/>
      </w:r>
      <w:r>
        <w:tab/>
        <w:t>:</w:t>
      </w:r>
      <w:r>
        <w:tab/>
        <w:t>- Description : Interleaved buffer</w:t>
      </w:r>
    </w:p>
    <w:p w14:paraId="29A3614E" w14:textId="77777777" w:rsidR="00082508" w:rsidRDefault="00082508">
      <w:pPr>
        <w:pStyle w:val="WP"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 Format : 432 * 16 bit-samples</w:t>
      </w:r>
    </w:p>
    <w:p w14:paraId="7BD8B6D6" w14:textId="77777777" w:rsidR="00082508" w:rsidRDefault="00082508">
      <w:pPr>
        <w:pStyle w:val="WP"/>
        <w:tabs>
          <w:tab w:val="left" w:pos="426"/>
        </w:tabs>
      </w:pPr>
      <w:r>
        <w:t>*</w:t>
      </w:r>
    </w:p>
    <w:p w14:paraId="43EB3736" w14:textId="77777777" w:rsidR="00082508" w:rsidRDefault="00082508">
      <w:pPr>
        <w:pStyle w:val="WP"/>
        <w:tabs>
          <w:tab w:val="left" w:pos="426"/>
        </w:tabs>
      </w:pPr>
      <w:r>
        <w:t>*</w:t>
      </w:r>
      <w:r>
        <w:tab/>
        <w:t>RETURNED VALUE</w:t>
      </w:r>
      <w:r>
        <w:tab/>
      </w:r>
      <w:r>
        <w:tab/>
        <w:t>:</w:t>
      </w:r>
      <w:r>
        <w:tab/>
        <w:t>None</w:t>
      </w:r>
    </w:p>
    <w:p w14:paraId="31B1FC0B" w14:textId="77777777" w:rsidR="00082508" w:rsidRDefault="00082508">
      <w:pPr>
        <w:pStyle w:val="WP"/>
        <w:tabs>
          <w:tab w:val="left" w:pos="426"/>
        </w:tabs>
      </w:pPr>
      <w:r>
        <w:t>*</w:t>
      </w:r>
    </w:p>
    <w:p w14:paraId="141EFB47" w14:textId="77777777" w:rsidR="00082508" w:rsidRDefault="00082508">
      <w:pPr>
        <w:pStyle w:val="WP"/>
        <w:tabs>
          <w:tab w:val="left" w:pos="426"/>
        </w:tabs>
      </w:pPr>
      <w:r>
        <w:t>**************************************************************************/</w:t>
      </w:r>
    </w:p>
    <w:p w14:paraId="039A9F00" w14:textId="77777777" w:rsidR="00082508" w:rsidRDefault="00082508">
      <w:pPr>
        <w:pStyle w:val="LD10"/>
      </w:pPr>
    </w:p>
    <w:p w14:paraId="5DD26C0F" w14:textId="77777777" w:rsidR="00082508" w:rsidRDefault="00082508">
      <w:pPr>
        <w:pStyle w:val="LD10"/>
      </w:pPr>
      <w:r>
        <w:t>Word16     Interleaving_Speech(Word16 Input_Frame[],</w:t>
      </w:r>
    </w:p>
    <w:p w14:paraId="6C8869F7" w14:textId="77777777" w:rsidR="00082508" w:rsidRDefault="00082508">
      <w:pPr>
        <w:pStyle w:val="LD10"/>
      </w:pPr>
      <w:r>
        <w:tab/>
      </w:r>
      <w:r>
        <w:tab/>
      </w:r>
      <w:r>
        <w:tab/>
        <w:t>Word16 Output_frame[])</w:t>
      </w:r>
    </w:p>
    <w:p w14:paraId="485625DC" w14:textId="77777777" w:rsidR="00082508" w:rsidRDefault="00082508">
      <w:pPr>
        <w:pStyle w:val="LD10"/>
      </w:pPr>
      <w:r>
        <w:t>{</w:t>
      </w:r>
    </w:p>
    <w:p w14:paraId="2BF74FF3" w14:textId="77777777" w:rsidR="00082508" w:rsidRDefault="00082508">
      <w:pPr>
        <w:pStyle w:val="LD10"/>
      </w:pPr>
      <w:r>
        <w:t>Word16             index_lines, index_columns;</w:t>
      </w:r>
    </w:p>
    <w:p w14:paraId="49C2EDC0" w14:textId="77777777" w:rsidR="00082508" w:rsidRDefault="00082508">
      <w:pPr>
        <w:pStyle w:val="LD10"/>
      </w:pPr>
    </w:p>
    <w:p w14:paraId="5627BBBC" w14:textId="77777777" w:rsidR="00082508" w:rsidRDefault="00082508">
      <w:pPr>
        <w:pStyle w:val="LD10"/>
      </w:pPr>
      <w:r>
        <w:t>for (index_columns = 0; index_columns &lt; COLUMNS; index_columns++) {</w:t>
      </w:r>
    </w:p>
    <w:p w14:paraId="4D5A0518" w14:textId="77777777" w:rsidR="00082508" w:rsidRDefault="00082508">
      <w:pPr>
        <w:pStyle w:val="LD10"/>
      </w:pPr>
      <w:r>
        <w:tab/>
        <w:t xml:space="preserve">  for (index_lines = 0; index_lines &lt; LINES; index_lines++)</w:t>
      </w:r>
    </w:p>
    <w:p w14:paraId="118255D8" w14:textId="77777777" w:rsidR="00082508" w:rsidRDefault="00082508">
      <w:pPr>
        <w:pStyle w:val="LD10"/>
      </w:pPr>
      <w:r>
        <w:tab/>
      </w:r>
      <w:r>
        <w:tab/>
        <w:t>Output_frame[index_columns * LINES + index_lines] =</w:t>
      </w:r>
    </w:p>
    <w:p w14:paraId="5023F711" w14:textId="77777777" w:rsidR="00082508" w:rsidRDefault="00082508">
      <w:pPr>
        <w:pStyle w:val="LD10"/>
      </w:pPr>
      <w:r>
        <w:tab/>
      </w:r>
      <w:r>
        <w:tab/>
      </w:r>
      <w:r>
        <w:tab/>
        <w:t>Input_Frame[index_lines * COLUMNS + index_columns];</w:t>
      </w:r>
    </w:p>
    <w:p w14:paraId="0ECA187A" w14:textId="77777777" w:rsidR="00082508" w:rsidRDefault="00082508">
      <w:pPr>
        <w:pStyle w:val="LD10"/>
      </w:pPr>
      <w:r>
        <w:t>} /* End Loop COLUMNS */</w:t>
      </w:r>
    </w:p>
    <w:p w14:paraId="7A19B6DD" w14:textId="77777777" w:rsidR="00082508" w:rsidRDefault="00082508">
      <w:pPr>
        <w:pStyle w:val="LD10"/>
      </w:pPr>
    </w:p>
    <w:p w14:paraId="4789457B" w14:textId="77777777" w:rsidR="00082508" w:rsidRDefault="00082508">
      <w:pPr>
        <w:pStyle w:val="LD10"/>
      </w:pPr>
      <w:r>
        <w:t>return(0);</w:t>
      </w:r>
    </w:p>
    <w:p w14:paraId="783B49A2" w14:textId="77777777" w:rsidR="00082508" w:rsidRDefault="00082508">
      <w:pPr>
        <w:pStyle w:val="LD10"/>
      </w:pPr>
      <w:r>
        <w:t>}</w:t>
      </w:r>
    </w:p>
    <w:p w14:paraId="1584D6C6" w14:textId="77777777" w:rsidR="00082508" w:rsidRDefault="00082508">
      <w:pPr>
        <w:pStyle w:val="LD10"/>
      </w:pPr>
    </w:p>
    <w:p w14:paraId="2430146B" w14:textId="77777777" w:rsidR="00082508" w:rsidRDefault="00082508">
      <w:pPr>
        <w:pStyle w:val="WP"/>
        <w:keepNext/>
        <w:tabs>
          <w:tab w:val="left" w:pos="426"/>
        </w:tabs>
      </w:pPr>
      <w:r>
        <w:br w:type="page"/>
      </w:r>
      <w:r>
        <w:lastRenderedPageBreak/>
        <w:t>/**************************************************************************</w:t>
      </w:r>
    </w:p>
    <w:p w14:paraId="638BFFF8" w14:textId="77777777" w:rsidR="00082508" w:rsidRDefault="00082508">
      <w:pPr>
        <w:pStyle w:val="WP"/>
        <w:keepNext/>
        <w:tabs>
          <w:tab w:val="left" w:pos="426"/>
        </w:tabs>
      </w:pPr>
      <w:r>
        <w:t>*</w:t>
      </w:r>
    </w:p>
    <w:p w14:paraId="0CE7C8A7" w14:textId="77777777" w:rsidR="00082508" w:rsidRDefault="00082508">
      <w:pPr>
        <w:pStyle w:val="WP"/>
        <w:keepNext/>
        <w:tabs>
          <w:tab w:val="left" w:pos="426"/>
        </w:tabs>
      </w:pPr>
      <w:r>
        <w:t>*</w:t>
      </w:r>
      <w:r>
        <w:tab/>
        <w:t>ROUTINE</w:t>
      </w:r>
      <w:r>
        <w:tab/>
      </w:r>
      <w:r>
        <w:tab/>
      </w:r>
      <w:r>
        <w:tab/>
      </w:r>
      <w:r>
        <w:tab/>
        <w:t>:</w:t>
      </w:r>
      <w:r>
        <w:tab/>
        <w:t>Rcpc_Coding</w:t>
      </w:r>
      <w:r>
        <w:fldChar w:fldCharType="begin"/>
      </w:r>
      <w:r>
        <w:instrText>xe "Rcpc_Coding</w:instrText>
      </w:r>
      <w:r>
        <w:tab/>
      </w:r>
      <w:r>
        <w:tab/>
        <w:instrText>sub_cc</w:instrText>
      </w:r>
      <w:r>
        <w:tab/>
      </w:r>
      <w:r>
        <w:tab/>
      </w:r>
      <w:r>
        <w:fldChar w:fldCharType="begin"/>
      </w:r>
      <w:r>
        <w:instrText xml:space="preserve">ref </w:instrText>
      </w:r>
      <w:r>
        <w:rPr>
          <w:vanish/>
        </w:rPr>
        <w:instrText>a300395_2_03_title</w:instrText>
      </w:r>
      <w:r>
        <w:fldChar w:fldCharType="separate"/>
      </w:r>
      <w:r>
        <w:rPr>
          <w:vanish/>
        </w:rPr>
        <w:instrText>C</w:instrText>
      </w:r>
      <w:r>
        <w:fldChar w:fldCharType="end"/>
      </w:r>
      <w:r>
        <w:instrText>.2"</w:instrText>
      </w:r>
      <w:r>
        <w:fldChar w:fldCharType="end"/>
      </w:r>
    </w:p>
    <w:p w14:paraId="3309764D" w14:textId="77777777" w:rsidR="00082508" w:rsidRDefault="00082508">
      <w:pPr>
        <w:pStyle w:val="WP"/>
        <w:keepNext/>
        <w:tabs>
          <w:tab w:val="left" w:pos="426"/>
        </w:tabs>
      </w:pPr>
      <w:r>
        <w:t>*</w:t>
      </w:r>
    </w:p>
    <w:p w14:paraId="0D0C3454" w14:textId="77777777" w:rsidR="00082508" w:rsidRDefault="00082508">
      <w:pPr>
        <w:pStyle w:val="WP"/>
        <w:keepNext/>
        <w:tabs>
          <w:tab w:val="left" w:pos="426"/>
        </w:tabs>
      </w:pPr>
      <w:r>
        <w:t>*</w:t>
      </w:r>
      <w:r>
        <w:tab/>
        <w:t>DESCRIPTION</w:t>
      </w:r>
      <w:r>
        <w:tab/>
      </w:r>
      <w:r>
        <w:tab/>
      </w:r>
      <w:r>
        <w:tab/>
        <w:t>:</w:t>
      </w:r>
      <w:r>
        <w:tab/>
        <w:t>Routine for channel encoding</w:t>
      </w:r>
    </w:p>
    <w:p w14:paraId="28403184" w14:textId="77777777" w:rsidR="00082508" w:rsidRDefault="00082508">
      <w:pPr>
        <w:pStyle w:val="WP"/>
        <w:keepNext/>
        <w:tabs>
          <w:tab w:val="left" w:pos="426"/>
        </w:tabs>
      </w:pPr>
      <w:r>
        <w:t>*</w:t>
      </w:r>
    </w:p>
    <w:p w14:paraId="41B854DE" w14:textId="77777777" w:rsidR="00082508" w:rsidRDefault="00082508">
      <w:pPr>
        <w:pStyle w:val="WP"/>
        <w:keepNext/>
        <w:tabs>
          <w:tab w:val="left" w:pos="426"/>
        </w:tabs>
      </w:pPr>
      <w:r>
        <w:t>**************************************************************************</w:t>
      </w:r>
    </w:p>
    <w:p w14:paraId="579CA02A" w14:textId="77777777" w:rsidR="00082508" w:rsidRDefault="00082508">
      <w:pPr>
        <w:pStyle w:val="WP"/>
        <w:keepNext/>
        <w:tabs>
          <w:tab w:val="left" w:pos="426"/>
        </w:tabs>
      </w:pPr>
      <w:r>
        <w:t>*</w:t>
      </w:r>
    </w:p>
    <w:p w14:paraId="2EB94B18" w14:textId="77777777" w:rsidR="00082508" w:rsidRDefault="00082508">
      <w:pPr>
        <w:pStyle w:val="WP"/>
        <w:keepNext/>
        <w:tabs>
          <w:tab w:val="left" w:pos="426"/>
        </w:tabs>
      </w:pPr>
      <w:r>
        <w:t>*</w:t>
      </w:r>
      <w:r>
        <w:tab/>
        <w:t>USAGE</w:t>
      </w:r>
      <w:r>
        <w:tab/>
      </w:r>
      <w:r>
        <w:tab/>
      </w:r>
      <w:r>
        <w:tab/>
      </w:r>
      <w:r>
        <w:tab/>
        <w:t>:</w:t>
      </w:r>
      <w:r>
        <w:tab/>
        <w:t>Rcpc_Coding(flag,buffer_in,buffer_out)</w:t>
      </w:r>
    </w:p>
    <w:p w14:paraId="15829769" w14:textId="77777777" w:rsidR="00082508" w:rsidRDefault="00082508">
      <w:pPr>
        <w:pStyle w:val="WP"/>
        <w:keepNext/>
        <w:tabs>
          <w:tab w:val="left" w:pos="426"/>
        </w:tabs>
        <w:rPr>
          <w:rFonts w:ascii="MS Sans Serif" w:hAnsi="MS Sans Serif" w:cs="MS Sans Serif"/>
        </w:rPr>
      </w:pPr>
      <w:r>
        <w:rPr>
          <w:rFonts w:ascii="MS Sans Serif" w:hAnsi="MS Sans Serif" w:cs="MS Sans Serif"/>
        </w:rPr>
        <w:t>*</w:t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  <w:t>(Routine_Name(input1,input2,output1))</w:t>
      </w:r>
    </w:p>
    <w:p w14:paraId="4DF759C1" w14:textId="77777777" w:rsidR="00082508" w:rsidRDefault="00082508">
      <w:pPr>
        <w:pStyle w:val="WP"/>
        <w:keepNext/>
        <w:tabs>
          <w:tab w:val="left" w:pos="426"/>
        </w:tabs>
      </w:pPr>
      <w:r>
        <w:t>*</w:t>
      </w:r>
    </w:p>
    <w:p w14:paraId="253B2D50" w14:textId="77777777" w:rsidR="00082508" w:rsidRDefault="00082508">
      <w:pPr>
        <w:pStyle w:val="WP"/>
        <w:keepNext/>
        <w:tabs>
          <w:tab w:val="left" w:pos="426"/>
        </w:tabs>
      </w:pPr>
      <w:r>
        <w:t>*</w:t>
      </w:r>
      <w:r>
        <w:tab/>
        <w:t>INPUT ARGUMENT(S)</w:t>
      </w:r>
      <w:r>
        <w:tab/>
      </w:r>
      <w:r>
        <w:tab/>
        <w:t>:</w:t>
      </w:r>
      <w:r>
        <w:tab/>
      </w:r>
    </w:p>
    <w:p w14:paraId="6A4614A0" w14:textId="77777777" w:rsidR="00082508" w:rsidRDefault="00082508">
      <w:pPr>
        <w:pStyle w:val="WP"/>
        <w:keepNext/>
        <w:tabs>
          <w:tab w:val="left" w:pos="426"/>
        </w:tabs>
      </w:pPr>
      <w:r>
        <w:t>*</w:t>
      </w:r>
    </w:p>
    <w:p w14:paraId="1D9231AB" w14:textId="77777777" w:rsidR="00082508" w:rsidRDefault="00082508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  <w:t>INPUT1</w:t>
      </w:r>
      <w:r>
        <w:tab/>
      </w:r>
      <w:r>
        <w:tab/>
      </w:r>
      <w:r>
        <w:tab/>
        <w:t>:</w:t>
      </w:r>
      <w:r>
        <w:tab/>
        <w:t>- Description :</w:t>
      </w:r>
      <w:r>
        <w:tab/>
        <w:t>- (flag = 0) : standard mode</w:t>
      </w:r>
    </w:p>
    <w:p w14:paraId="0C88240C" w14:textId="77777777" w:rsidR="00082508" w:rsidRDefault="00082508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- (flag </w:t>
      </w:r>
      <w:r>
        <w:fldChar w:fldCharType="begin"/>
      </w:r>
      <w:r>
        <w:instrText>symbol 185 \f "Symbol" \s 10</w:instrText>
      </w:r>
      <w:r>
        <w:fldChar w:fldCharType="separate"/>
      </w:r>
      <w:r>
        <w:fldChar w:fldCharType="end"/>
      </w:r>
      <w:r>
        <w:t xml:space="preserve"> 0) : frame stealing activated</w:t>
      </w:r>
    </w:p>
    <w:p w14:paraId="5DDB994E" w14:textId="77777777" w:rsidR="00082508" w:rsidRDefault="00082508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- Format : Word16</w:t>
      </w:r>
    </w:p>
    <w:p w14:paraId="4C9520F9" w14:textId="77777777" w:rsidR="00082508" w:rsidRDefault="00082508">
      <w:pPr>
        <w:pStyle w:val="WP"/>
        <w:keepNext/>
        <w:keepLines/>
      </w:pPr>
      <w:r>
        <w:t>*</w:t>
      </w:r>
    </w:p>
    <w:p w14:paraId="101ECFEB" w14:textId="77777777" w:rsidR="00082508" w:rsidRDefault="00082508">
      <w:pPr>
        <w:pStyle w:val="WP"/>
        <w:keepNext/>
        <w:tabs>
          <w:tab w:val="left" w:pos="426"/>
        </w:tabs>
      </w:pPr>
      <w:r>
        <w:t>*</w:t>
      </w:r>
      <w:r>
        <w:tab/>
      </w:r>
      <w:r>
        <w:tab/>
        <w:t>INPUT2</w:t>
      </w:r>
      <w:r>
        <w:tab/>
      </w:r>
      <w:r>
        <w:tab/>
      </w:r>
      <w:r>
        <w:tab/>
        <w:t>:</w:t>
      </w:r>
      <w:r>
        <w:tab/>
        <w:t>- Description : Frame to be encoded</w:t>
      </w:r>
    </w:p>
    <w:p w14:paraId="091B2D96" w14:textId="77777777" w:rsidR="00082508" w:rsidRDefault="00082508">
      <w:pPr>
        <w:pStyle w:val="WP"/>
        <w:keepNext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 Format : 286 * 16 bit-samples</w:t>
      </w:r>
    </w:p>
    <w:p w14:paraId="72B08458" w14:textId="77777777" w:rsidR="00082508" w:rsidRDefault="00082508">
      <w:pPr>
        <w:pStyle w:val="WP"/>
        <w:keepNext/>
        <w:tabs>
          <w:tab w:val="left" w:pos="426"/>
        </w:tabs>
      </w:pPr>
      <w:r>
        <w:t>*</w:t>
      </w:r>
    </w:p>
    <w:p w14:paraId="78D20E4A" w14:textId="77777777" w:rsidR="00082508" w:rsidRDefault="00082508">
      <w:pPr>
        <w:pStyle w:val="WP"/>
        <w:keepNext/>
        <w:tabs>
          <w:tab w:val="left" w:pos="426"/>
        </w:tabs>
      </w:pPr>
      <w:r>
        <w:t>*</w:t>
      </w:r>
      <w:r>
        <w:tab/>
        <w:t>OUTPUT ARGUMENT(S)</w:t>
      </w:r>
      <w:r>
        <w:tab/>
      </w:r>
      <w:r>
        <w:tab/>
        <w:t>:</w:t>
      </w:r>
      <w:r>
        <w:tab/>
      </w:r>
    </w:p>
    <w:p w14:paraId="2D7B237F" w14:textId="77777777" w:rsidR="00082508" w:rsidRDefault="00082508">
      <w:pPr>
        <w:pStyle w:val="WP"/>
        <w:keepNext/>
        <w:tabs>
          <w:tab w:val="left" w:pos="426"/>
        </w:tabs>
      </w:pPr>
      <w:r>
        <w:t>*</w:t>
      </w:r>
    </w:p>
    <w:p w14:paraId="680D874A" w14:textId="77777777" w:rsidR="00082508" w:rsidRDefault="00082508">
      <w:pPr>
        <w:pStyle w:val="WP"/>
        <w:keepNext/>
        <w:tabs>
          <w:tab w:val="left" w:pos="426"/>
        </w:tabs>
      </w:pPr>
      <w:r>
        <w:t>*</w:t>
      </w:r>
      <w:r>
        <w:tab/>
      </w:r>
      <w:r>
        <w:tab/>
        <w:t>OUTPUT1</w:t>
      </w:r>
      <w:r>
        <w:tab/>
      </w:r>
      <w:r>
        <w:tab/>
      </w:r>
      <w:r>
        <w:tab/>
        <w:t>:</w:t>
      </w:r>
      <w:r>
        <w:tab/>
        <w:t>- Description : Encoded frame</w:t>
      </w:r>
    </w:p>
    <w:p w14:paraId="6A0C1F03" w14:textId="77777777" w:rsidR="00082508" w:rsidRDefault="00082508">
      <w:pPr>
        <w:pStyle w:val="WP"/>
        <w:keepNext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 Format : 432 * 16 bit-samples</w:t>
      </w:r>
    </w:p>
    <w:p w14:paraId="6E0E9CF7" w14:textId="77777777" w:rsidR="00082508" w:rsidRDefault="00082508">
      <w:pPr>
        <w:pStyle w:val="WP"/>
        <w:keepNext/>
        <w:tabs>
          <w:tab w:val="left" w:pos="426"/>
        </w:tabs>
      </w:pPr>
      <w:r>
        <w:t>*</w:t>
      </w:r>
    </w:p>
    <w:p w14:paraId="41A898A1" w14:textId="77777777" w:rsidR="00082508" w:rsidRDefault="00082508">
      <w:pPr>
        <w:pStyle w:val="WP"/>
        <w:keepNext/>
        <w:tabs>
          <w:tab w:val="left" w:pos="426"/>
        </w:tabs>
      </w:pPr>
      <w:r>
        <w:t>*</w:t>
      </w:r>
      <w:r>
        <w:tab/>
        <w:t>RETURNED VALUE</w:t>
      </w:r>
      <w:r>
        <w:tab/>
      </w:r>
      <w:r>
        <w:tab/>
        <w:t>:</w:t>
      </w:r>
      <w:r>
        <w:tab/>
        <w:t>None</w:t>
      </w:r>
    </w:p>
    <w:p w14:paraId="7BF43DB7" w14:textId="77777777" w:rsidR="00082508" w:rsidRDefault="00082508">
      <w:pPr>
        <w:pStyle w:val="WP"/>
        <w:keepNext/>
        <w:tabs>
          <w:tab w:val="left" w:pos="426"/>
        </w:tabs>
      </w:pPr>
      <w:r>
        <w:t>*</w:t>
      </w:r>
    </w:p>
    <w:p w14:paraId="63F07E87" w14:textId="77777777" w:rsidR="00082508" w:rsidRDefault="00082508">
      <w:pPr>
        <w:pStyle w:val="WP"/>
        <w:keepNext/>
        <w:tabs>
          <w:tab w:val="left" w:pos="426"/>
        </w:tabs>
      </w:pPr>
      <w:r>
        <w:t>*</w:t>
      </w:r>
      <w:r>
        <w:tab/>
        <w:t>COMMENTS</w:t>
      </w:r>
      <w:r>
        <w:tab/>
      </w:r>
      <w:r>
        <w:tab/>
      </w:r>
      <w:r>
        <w:tab/>
        <w:t>:</w:t>
      </w:r>
      <w:r>
        <w:tab/>
        <w:t xml:space="preserve">- Buffer_in shall be ordered by </w:t>
      </w:r>
    </w:p>
    <w:p w14:paraId="1C32F45C" w14:textId="77777777" w:rsidR="00082508" w:rsidRDefault="00082508">
      <w:pPr>
        <w:pStyle w:val="WP"/>
        <w:keepNext/>
      </w:pPr>
      <w:r>
        <w:t xml:space="preserve">* </w:t>
      </w:r>
      <w:r>
        <w:tab/>
      </w:r>
      <w:r>
        <w:tab/>
      </w:r>
      <w:r>
        <w:tab/>
      </w:r>
      <w:r>
        <w:tab/>
      </w:r>
      <w:r>
        <w:tab/>
      </w:r>
      <w:r>
        <w:tab/>
        <w:t>sensitivity classes :</w:t>
      </w:r>
    </w:p>
    <w:p w14:paraId="69D535CD" w14:textId="77777777" w:rsidR="00082508" w:rsidRDefault="00082508">
      <w:pPr>
        <w:pStyle w:val="WP"/>
        <w:keepNext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Class 0</w:t>
      </w:r>
    </w:p>
    <w:p w14:paraId="337DE525" w14:textId="77777777" w:rsidR="00082508" w:rsidRDefault="00082508">
      <w:pPr>
        <w:pStyle w:val="WP"/>
        <w:keepNext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Class 1</w:t>
      </w:r>
    </w:p>
    <w:p w14:paraId="7FCC96F4" w14:textId="77777777" w:rsidR="00082508" w:rsidRDefault="00082508">
      <w:pPr>
        <w:pStyle w:val="WP"/>
        <w:keepNext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Class 2</w:t>
      </w:r>
    </w:p>
    <w:p w14:paraId="66C7F8AA" w14:textId="77777777" w:rsidR="00082508" w:rsidRDefault="00082508">
      <w:pPr>
        <w:pStyle w:val="WP"/>
        <w:keepNext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 CRC bits</w:t>
      </w:r>
    </w:p>
    <w:p w14:paraId="209B6C80" w14:textId="77777777" w:rsidR="00082508" w:rsidRDefault="00082508">
      <w:pPr>
        <w:pStyle w:val="WP"/>
        <w:keepNext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4 zeroes</w:t>
      </w:r>
    </w:p>
    <w:p w14:paraId="059E1CB5" w14:textId="77777777" w:rsidR="00082508" w:rsidRDefault="00082508">
      <w:pPr>
        <w:pStyle w:val="WP"/>
        <w:keepNext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- Buffer_out :</w:t>
      </w:r>
    </w:p>
    <w:p w14:paraId="1DBFF3B1" w14:textId="77777777" w:rsidR="00082508" w:rsidRDefault="00082508">
      <w:pPr>
        <w:pStyle w:val="WP"/>
        <w:keepNext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0 --&gt; +127</w:t>
      </w:r>
    </w:p>
    <w:p w14:paraId="67F4A005" w14:textId="77777777" w:rsidR="00082508" w:rsidRDefault="00082508">
      <w:pPr>
        <w:pStyle w:val="WP"/>
        <w:keepNext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1 --&gt; -127</w:t>
      </w:r>
    </w:p>
    <w:p w14:paraId="2EABCE0A" w14:textId="77777777" w:rsidR="00082508" w:rsidRDefault="00082508">
      <w:pPr>
        <w:pStyle w:val="WP"/>
        <w:keepNext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Class 0 (not encoded)</w:t>
      </w:r>
    </w:p>
    <w:p w14:paraId="100C1088" w14:textId="77777777" w:rsidR="00082508" w:rsidRDefault="00082508">
      <w:pPr>
        <w:pStyle w:val="WP"/>
        <w:keepNext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Class 1 (8/12 encoded)</w:t>
      </w:r>
    </w:p>
    <w:p w14:paraId="39E2DC0B" w14:textId="77777777" w:rsidR="00082508" w:rsidRDefault="00082508">
      <w:pPr>
        <w:pStyle w:val="WP"/>
        <w:keepNext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Class 2 (8/18 encoded)</w:t>
      </w:r>
    </w:p>
    <w:p w14:paraId="4F205309" w14:textId="77777777" w:rsidR="00082508" w:rsidRDefault="00082508">
      <w:pPr>
        <w:pStyle w:val="WP"/>
        <w:keepNext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 CRC bits (8/18 encoded)</w:t>
      </w:r>
    </w:p>
    <w:p w14:paraId="261E4D39" w14:textId="77777777" w:rsidR="00082508" w:rsidRDefault="00082508">
      <w:pPr>
        <w:pStyle w:val="WP"/>
        <w:keepNext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4 zeroes (8/18 encoded)</w:t>
      </w:r>
    </w:p>
    <w:p w14:paraId="73854C16" w14:textId="77777777" w:rsidR="00082508" w:rsidRDefault="00082508">
      <w:pPr>
        <w:pStyle w:val="WP"/>
        <w:keepNext/>
      </w:pPr>
      <w:r>
        <w:t>*</w:t>
      </w:r>
    </w:p>
    <w:p w14:paraId="5BC4D3AA" w14:textId="77777777" w:rsidR="00082508" w:rsidRDefault="00082508">
      <w:pPr>
        <w:pStyle w:val="WP"/>
        <w:keepNext/>
      </w:pPr>
      <w:r>
        <w:t>**************************************************************************/</w:t>
      </w:r>
    </w:p>
    <w:p w14:paraId="28F8FB59" w14:textId="77777777" w:rsidR="00082508" w:rsidRDefault="00082508">
      <w:pPr>
        <w:pStyle w:val="LD10"/>
      </w:pPr>
    </w:p>
    <w:p w14:paraId="72CF4FF5" w14:textId="77777777" w:rsidR="00082508" w:rsidRDefault="00082508">
      <w:pPr>
        <w:pStyle w:val="LD10"/>
      </w:pPr>
      <w:r>
        <w:t>void</w:t>
      </w:r>
      <w:r>
        <w:tab/>
        <w:t>Rcpc_Coding(Word16 FS_Flag, Word16 Input_Frame[],</w:t>
      </w:r>
    </w:p>
    <w:p w14:paraId="163B66EA" w14:textId="77777777" w:rsidR="00082508" w:rsidRDefault="00082508">
      <w:pPr>
        <w:pStyle w:val="LD10"/>
      </w:pPr>
      <w:r>
        <w:tab/>
      </w:r>
      <w:r>
        <w:tab/>
      </w:r>
      <w:r>
        <w:tab/>
        <w:t>Word16 Output_Frame[])</w:t>
      </w:r>
    </w:p>
    <w:p w14:paraId="7FE7CAB0" w14:textId="77777777" w:rsidR="00082508" w:rsidRDefault="00082508">
      <w:pPr>
        <w:pStyle w:val="LD10"/>
      </w:pPr>
      <w:r>
        <w:t>{</w:t>
      </w:r>
    </w:p>
    <w:p w14:paraId="7A57BE2A" w14:textId="77777777" w:rsidR="00082508" w:rsidRDefault="00082508">
      <w:pPr>
        <w:pStyle w:val="LD10"/>
      </w:pPr>
      <w:r>
        <w:t>/* Variables */</w:t>
      </w:r>
    </w:p>
    <w:p w14:paraId="132757C2" w14:textId="77777777" w:rsidR="00082508" w:rsidRDefault="00082508">
      <w:pPr>
        <w:pStyle w:val="LD10"/>
      </w:pPr>
      <w:r>
        <w:t>Word16             i, temp, Msb_bit_div2;</w:t>
      </w:r>
    </w:p>
    <w:p w14:paraId="675E62C0" w14:textId="77777777" w:rsidR="00082508" w:rsidRDefault="00082508">
      <w:pPr>
        <w:pStyle w:val="LD10"/>
      </w:pPr>
      <w:r>
        <w:t>Word16             Nber_coded_bits;</w:t>
      </w:r>
    </w:p>
    <w:p w14:paraId="2AFF3F36" w14:textId="77777777" w:rsidR="00082508" w:rsidRDefault="00082508">
      <w:pPr>
        <w:pStyle w:val="LD10"/>
      </w:pPr>
      <w:r>
        <w:t>Word16             Index_puncturing;</w:t>
      </w:r>
    </w:p>
    <w:p w14:paraId="1D28BDD5" w14:textId="77777777" w:rsidR="00082508" w:rsidRDefault="00082508">
      <w:pPr>
        <w:pStyle w:val="LD10"/>
      </w:pPr>
      <w:r>
        <w:t>Word16             Coder_state;</w:t>
      </w:r>
    </w:p>
    <w:p w14:paraId="3F07453C" w14:textId="77777777" w:rsidR="00082508" w:rsidRDefault="00082508">
      <w:pPr>
        <w:pStyle w:val="LD10"/>
      </w:pPr>
      <w:r>
        <w:t>Word16             Lsb;</w:t>
      </w:r>
    </w:p>
    <w:p w14:paraId="14F7D2C3" w14:textId="77777777" w:rsidR="00082508" w:rsidRDefault="00082508">
      <w:pPr>
        <w:pStyle w:val="LD10"/>
      </w:pPr>
      <w:r>
        <w:t xml:space="preserve">Word16             Size_Class0, Size_Class1, Size_Class2, Size_Error_Control;     </w:t>
      </w:r>
    </w:p>
    <w:p w14:paraId="025D2CA7" w14:textId="77777777" w:rsidR="00082508" w:rsidRDefault="00082508">
      <w:pPr>
        <w:pStyle w:val="LD10"/>
      </w:pPr>
      <w:r>
        <w:br w:type="page"/>
      </w:r>
      <w:r>
        <w:lastRenderedPageBreak/>
        <w:t>if (!FS_Flag) {</w:t>
      </w:r>
    </w:p>
    <w:p w14:paraId="4B86C3C8" w14:textId="77777777" w:rsidR="00082508" w:rsidRDefault="00082508">
      <w:pPr>
        <w:pStyle w:val="LD10"/>
      </w:pPr>
      <w:r>
        <w:t>Size_Class0 = N0_2;</w:t>
      </w:r>
    </w:p>
    <w:p w14:paraId="0C11A395" w14:textId="77777777" w:rsidR="00082508" w:rsidRDefault="00082508">
      <w:pPr>
        <w:pStyle w:val="LD10"/>
      </w:pPr>
      <w:r>
        <w:t>Size_Class1 = N1_2;</w:t>
      </w:r>
    </w:p>
    <w:p w14:paraId="1BBD4008" w14:textId="77777777" w:rsidR="00082508" w:rsidRDefault="00082508">
      <w:pPr>
        <w:pStyle w:val="LD10"/>
      </w:pPr>
      <w:r>
        <w:t>Size_Class2 = N2_2;</w:t>
      </w:r>
    </w:p>
    <w:p w14:paraId="464E2F86" w14:textId="77777777" w:rsidR="00082508" w:rsidRDefault="00082508">
      <w:pPr>
        <w:pStyle w:val="LD10"/>
      </w:pPr>
      <w:r>
        <w:t>Size_Error_Control = SIZE_CRC;</w:t>
      </w:r>
    </w:p>
    <w:p w14:paraId="4081FF7F" w14:textId="77777777" w:rsidR="00082508" w:rsidRDefault="00082508">
      <w:pPr>
        <w:pStyle w:val="LD10"/>
      </w:pPr>
    </w:p>
    <w:p w14:paraId="5633807B" w14:textId="77777777" w:rsidR="00082508" w:rsidRDefault="00082508">
      <w:pPr>
        <w:pStyle w:val="LD10"/>
      </w:pPr>
      <w:r>
        <w:t>} /* If FS_Flag */</w:t>
      </w:r>
    </w:p>
    <w:p w14:paraId="10D4C441" w14:textId="77777777" w:rsidR="00082508" w:rsidRDefault="00082508">
      <w:pPr>
        <w:pStyle w:val="LD10"/>
      </w:pPr>
      <w:r>
        <w:t>else {</w:t>
      </w:r>
    </w:p>
    <w:p w14:paraId="4D79B5B9" w14:textId="77777777" w:rsidR="00082508" w:rsidRDefault="00082508">
      <w:pPr>
        <w:pStyle w:val="LD10"/>
      </w:pPr>
      <w:r>
        <w:t>Size_Class0 = N0;</w:t>
      </w:r>
    </w:p>
    <w:p w14:paraId="513D5851" w14:textId="77777777" w:rsidR="00082508" w:rsidRDefault="00082508">
      <w:pPr>
        <w:pStyle w:val="LD10"/>
      </w:pPr>
      <w:r>
        <w:t>Size_Class1 = N1;</w:t>
      </w:r>
    </w:p>
    <w:p w14:paraId="3971FAA9" w14:textId="77777777" w:rsidR="00082508" w:rsidRDefault="00082508">
      <w:pPr>
        <w:pStyle w:val="LD10"/>
      </w:pPr>
      <w:r>
        <w:t>Size_Class2 = N2;</w:t>
      </w:r>
    </w:p>
    <w:p w14:paraId="64A9FA10" w14:textId="77777777" w:rsidR="00082508" w:rsidRDefault="00082508">
      <w:pPr>
        <w:pStyle w:val="LD10"/>
      </w:pPr>
      <w:r>
        <w:t>Size_Error_Control = Fs_SIZE_CRC;</w:t>
      </w:r>
    </w:p>
    <w:p w14:paraId="67EB1B64" w14:textId="77777777" w:rsidR="00082508" w:rsidRDefault="00082508">
      <w:pPr>
        <w:pStyle w:val="LD10"/>
      </w:pPr>
      <w:r>
        <w:t>}</w:t>
      </w:r>
    </w:p>
    <w:p w14:paraId="4186B487" w14:textId="77777777" w:rsidR="00082508" w:rsidRDefault="00082508">
      <w:pPr>
        <w:pStyle w:val="LD10"/>
      </w:pPr>
    </w:p>
    <w:p w14:paraId="67C879C7" w14:textId="77777777" w:rsidR="00082508" w:rsidRDefault="00082508">
      <w:pPr>
        <w:pStyle w:val="LD10"/>
      </w:pPr>
      <w:r>
        <w:t>/* Recopy of Class 0 (unprotected) */</w:t>
      </w:r>
    </w:p>
    <w:p w14:paraId="10F4C63A" w14:textId="77777777" w:rsidR="00082508" w:rsidRDefault="00082508">
      <w:pPr>
        <w:pStyle w:val="LD10"/>
      </w:pPr>
      <w:r>
        <w:t>for (i = 0; i &lt; Size_Class0; i++)</w:t>
      </w:r>
    </w:p>
    <w:p w14:paraId="19654703" w14:textId="77777777" w:rsidR="00082508" w:rsidRDefault="00082508">
      <w:pPr>
        <w:pStyle w:val="LD10"/>
      </w:pPr>
      <w:r>
        <w:tab/>
        <w:t>Output_Frame[i] = Input_Frame[i];</w:t>
      </w:r>
    </w:p>
    <w:p w14:paraId="5D61EA72" w14:textId="77777777" w:rsidR="00082508" w:rsidRDefault="00082508">
      <w:pPr>
        <w:pStyle w:val="LD10"/>
      </w:pPr>
    </w:p>
    <w:p w14:paraId="106C05A3" w14:textId="77777777" w:rsidR="00082508" w:rsidRDefault="00082508">
      <w:pPr>
        <w:pStyle w:val="LD10"/>
      </w:pPr>
      <w:r>
        <w:t>/* Init of the Starting State of the encoder at zero */</w:t>
      </w:r>
    </w:p>
    <w:p w14:paraId="1B20F91C" w14:textId="77777777" w:rsidR="00082508" w:rsidRDefault="00082508">
      <w:pPr>
        <w:pStyle w:val="LD10"/>
      </w:pPr>
      <w:r>
        <w:t>Coder_state = 0;</w:t>
      </w:r>
    </w:p>
    <w:p w14:paraId="5B01782B" w14:textId="77777777" w:rsidR="00082508" w:rsidRDefault="00082508">
      <w:pPr>
        <w:pStyle w:val="LD10"/>
      </w:pPr>
      <w:r>
        <w:t>/* Init Number of Coded Bits */</w:t>
      </w:r>
    </w:p>
    <w:p w14:paraId="626BF105" w14:textId="77777777" w:rsidR="00082508" w:rsidRDefault="00082508">
      <w:pPr>
        <w:pStyle w:val="LD10"/>
      </w:pPr>
      <w:r>
        <w:t xml:space="preserve">Nber_coded_bits = 0;  </w:t>
      </w:r>
    </w:p>
    <w:p w14:paraId="620A4021" w14:textId="77777777" w:rsidR="00082508" w:rsidRDefault="00082508">
      <w:pPr>
        <w:pStyle w:val="LD10"/>
      </w:pPr>
    </w:p>
    <w:p w14:paraId="3E4B20BC" w14:textId="77777777" w:rsidR="00082508" w:rsidRDefault="00082508">
      <w:pPr>
        <w:pStyle w:val="LD10"/>
      </w:pPr>
      <w:r>
        <w:t>Msb_bit_div2 = shr( Msb_bit,(Word16)1 );</w:t>
      </w:r>
    </w:p>
    <w:p w14:paraId="6333919B" w14:textId="77777777" w:rsidR="00082508" w:rsidRDefault="00082508">
      <w:pPr>
        <w:pStyle w:val="LD10"/>
      </w:pPr>
    </w:p>
    <w:p w14:paraId="4C65C1D2" w14:textId="77777777" w:rsidR="00082508" w:rsidRDefault="00082508">
      <w:pPr>
        <w:pStyle w:val="LD10"/>
      </w:pPr>
      <w:r>
        <w:t>/*-------------------------------------------------------------------------*/</w:t>
      </w:r>
    </w:p>
    <w:p w14:paraId="76C97F4F" w14:textId="77777777" w:rsidR="00082508" w:rsidRDefault="00082508">
      <w:pPr>
        <w:pStyle w:val="LD10"/>
      </w:pPr>
      <w:r>
        <w:t>/* Coding of Class 1 */</w:t>
      </w:r>
    </w:p>
    <w:p w14:paraId="2B25FABA" w14:textId="77777777" w:rsidR="00082508" w:rsidRDefault="00082508">
      <w:pPr>
        <w:pStyle w:val="LD10"/>
      </w:pPr>
    </w:p>
    <w:p w14:paraId="6B108351" w14:textId="77777777" w:rsidR="00082508" w:rsidRDefault="00082508">
      <w:pPr>
        <w:pStyle w:val="LD10"/>
      </w:pPr>
      <w:r>
        <w:t>/* Init of Index for Puncturing: 0 &lt;= Index_puncturing &lt; Period_pct */</w:t>
      </w:r>
    </w:p>
    <w:p w14:paraId="738A9AC8" w14:textId="77777777" w:rsidR="00082508" w:rsidRDefault="00082508">
      <w:pPr>
        <w:pStyle w:val="LD10"/>
      </w:pPr>
      <w:r>
        <w:t>Index_puncturing = 0;</w:t>
      </w:r>
    </w:p>
    <w:p w14:paraId="2760DB46" w14:textId="77777777" w:rsidR="00082508" w:rsidRDefault="00082508">
      <w:pPr>
        <w:pStyle w:val="LD10"/>
      </w:pPr>
    </w:p>
    <w:p w14:paraId="49C8E691" w14:textId="77777777" w:rsidR="00082508" w:rsidRDefault="00082508">
      <w:pPr>
        <w:pStyle w:val="LD10"/>
      </w:pPr>
      <w:r>
        <w:t>for (i = 0; i &lt; Size_Class1; i++) {   /* Loop on class 1 */</w:t>
      </w:r>
    </w:p>
    <w:p w14:paraId="3B423639" w14:textId="77777777" w:rsidR="00082508" w:rsidRDefault="00082508">
      <w:pPr>
        <w:pStyle w:val="LD10"/>
      </w:pPr>
      <w:r>
        <w:t>/* Output Bit (LSB of the previous state), to define the transition number */</w:t>
      </w:r>
    </w:p>
    <w:p w14:paraId="7626F19C" w14:textId="77777777" w:rsidR="00082508" w:rsidRDefault="00082508">
      <w:pPr>
        <w:pStyle w:val="LD10"/>
      </w:pPr>
      <w:r>
        <w:tab/>
        <w:t>Lsb = Coder_state &amp; 1;</w:t>
      </w:r>
    </w:p>
    <w:p w14:paraId="4F0FE3C2" w14:textId="77777777" w:rsidR="00082508" w:rsidRDefault="00082508">
      <w:pPr>
        <w:pStyle w:val="LD10"/>
      </w:pPr>
      <w:r>
        <w:t>/* Change of state : New state of the encoder */</w:t>
      </w:r>
    </w:p>
    <w:p w14:paraId="2FA16D82" w14:textId="77777777" w:rsidR="00082508" w:rsidRDefault="00082508">
      <w:pPr>
        <w:pStyle w:val="LD10"/>
      </w:pPr>
      <w:r>
        <w:tab/>
        <w:t>temp = extract_l(L_mult(Msb_bit_div2,Input_Frame[Size_Class0 + i]));</w:t>
      </w:r>
    </w:p>
    <w:p w14:paraId="5EF2DA82" w14:textId="77777777" w:rsidR="00082508" w:rsidRDefault="00082508">
      <w:pPr>
        <w:pStyle w:val="LD10"/>
      </w:pPr>
      <w:r>
        <w:tab/>
        <w:t>Coder_state = add( temp,shr( Coder_state,(Word16)1 ) );</w:t>
      </w:r>
    </w:p>
    <w:p w14:paraId="25B5959B" w14:textId="77777777" w:rsidR="00082508" w:rsidRDefault="00082508">
      <w:pPr>
        <w:pStyle w:val="LD10"/>
      </w:pPr>
    </w:p>
    <w:p w14:paraId="42390FC2" w14:textId="77777777" w:rsidR="00082508" w:rsidRDefault="00082508">
      <w:pPr>
        <w:pStyle w:val="LD10"/>
      </w:pPr>
      <w:r>
        <w:t>/* According to the Puncturing matrix, computation of a coded bit */</w:t>
      </w:r>
    </w:p>
    <w:p w14:paraId="221E6503" w14:textId="77777777" w:rsidR="00082508" w:rsidRDefault="00082508">
      <w:pPr>
        <w:pStyle w:val="LD10"/>
      </w:pPr>
      <w:r>
        <w:t>/* First coded bit, if any, per info bit */</w:t>
      </w:r>
    </w:p>
    <w:p w14:paraId="0315EE46" w14:textId="77777777" w:rsidR="00082508" w:rsidRDefault="00082508">
      <w:pPr>
        <w:pStyle w:val="LD10"/>
      </w:pPr>
      <w:r>
        <w:t xml:space="preserve">#ifdef DEBUG        </w:t>
      </w:r>
    </w:p>
    <w:p w14:paraId="7B62A029" w14:textId="77777777" w:rsidR="00082508" w:rsidRDefault="00082508">
      <w:pPr>
        <w:pStyle w:val="LD10"/>
      </w:pPr>
      <w:r>
        <w:tab/>
        <w:t xml:space="preserve">if ((A1[Index_puncturing]) != 0)  </w:t>
      </w:r>
    </w:p>
    <w:p w14:paraId="11A72F99" w14:textId="77777777" w:rsidR="00082508" w:rsidRDefault="00082508">
      <w:pPr>
        <w:pStyle w:val="LD10"/>
      </w:pPr>
      <w:r>
        <w:tab/>
      </w:r>
      <w:r>
        <w:tab/>
        <w:t>{</w:t>
      </w:r>
    </w:p>
    <w:p w14:paraId="55D9BDF3" w14:textId="77777777" w:rsidR="00082508" w:rsidRDefault="00082508">
      <w:pPr>
        <w:pStyle w:val="LD10"/>
      </w:pPr>
      <w:r>
        <w:t>#endif</w:t>
      </w:r>
    </w:p>
    <w:p w14:paraId="1D58E40D" w14:textId="77777777" w:rsidR="00082508" w:rsidRDefault="00082508">
      <w:pPr>
        <w:pStyle w:val="LD10"/>
      </w:pPr>
      <w:r>
        <w:tab/>
      </w:r>
      <w:r>
        <w:tab/>
        <w:t>Output_Frame[Size_Class0 + Nber_coded_bits] = (T1[Coder_state][Lsb] &gt; 0) ? -127 : 127;</w:t>
      </w:r>
    </w:p>
    <w:p w14:paraId="76319937" w14:textId="77777777" w:rsidR="00082508" w:rsidRDefault="00082508">
      <w:pPr>
        <w:pStyle w:val="LD10"/>
      </w:pPr>
      <w:r>
        <w:tab/>
      </w:r>
      <w:r>
        <w:tab/>
        <w:t>Nber_coded_bits++;</w:t>
      </w:r>
    </w:p>
    <w:p w14:paraId="67CFD2A8" w14:textId="77777777" w:rsidR="00082508" w:rsidRDefault="00082508">
      <w:pPr>
        <w:pStyle w:val="LD10"/>
      </w:pPr>
      <w:r>
        <w:t xml:space="preserve">#ifdef DEBUG                </w:t>
      </w:r>
    </w:p>
    <w:p w14:paraId="2AD164A7" w14:textId="77777777" w:rsidR="00082508" w:rsidRDefault="00082508">
      <w:pPr>
        <w:pStyle w:val="LD10"/>
      </w:pPr>
      <w:r>
        <w:tab/>
      </w:r>
      <w:r>
        <w:tab/>
        <w:t>}</w:t>
      </w:r>
    </w:p>
    <w:p w14:paraId="3E0F2A8B" w14:textId="77777777" w:rsidR="00082508" w:rsidRDefault="00082508">
      <w:pPr>
        <w:pStyle w:val="LD10"/>
      </w:pPr>
      <w:r>
        <w:t>#endif</w:t>
      </w:r>
    </w:p>
    <w:p w14:paraId="66DFE219" w14:textId="77777777" w:rsidR="00082508" w:rsidRDefault="00082508">
      <w:pPr>
        <w:pStyle w:val="LD10"/>
      </w:pPr>
      <w:r>
        <w:t>/* Second coded bit, if any, per info bit */</w:t>
      </w:r>
    </w:p>
    <w:p w14:paraId="35F1BD7D" w14:textId="77777777" w:rsidR="00082508" w:rsidRDefault="00082508">
      <w:pPr>
        <w:pStyle w:val="LD10"/>
      </w:pPr>
      <w:r>
        <w:tab/>
        <w:t xml:space="preserve">if ((A1[Index_puncturing + Period_pct]) != 0) </w:t>
      </w:r>
    </w:p>
    <w:p w14:paraId="15FF272D" w14:textId="77777777" w:rsidR="00082508" w:rsidRDefault="00082508">
      <w:pPr>
        <w:pStyle w:val="LD10"/>
      </w:pPr>
      <w:r>
        <w:tab/>
      </w:r>
      <w:r>
        <w:tab/>
        <w:t>{</w:t>
      </w:r>
    </w:p>
    <w:p w14:paraId="788E96C0" w14:textId="77777777" w:rsidR="00082508" w:rsidRDefault="00082508">
      <w:pPr>
        <w:pStyle w:val="LD10"/>
      </w:pPr>
      <w:r>
        <w:tab/>
      </w:r>
      <w:r>
        <w:tab/>
        <w:t>Output_Frame[Size_Class0 + Nber_coded_bits] = (T2[Coder_state][Lsb] &gt; 0) ? -127 : 127;</w:t>
      </w:r>
    </w:p>
    <w:p w14:paraId="113A46CE" w14:textId="77777777" w:rsidR="00082508" w:rsidRDefault="00082508">
      <w:pPr>
        <w:pStyle w:val="LD10"/>
      </w:pPr>
      <w:r>
        <w:tab/>
      </w:r>
      <w:r>
        <w:tab/>
        <w:t>Nber_coded_bits++;</w:t>
      </w:r>
    </w:p>
    <w:p w14:paraId="03BAF47A" w14:textId="77777777" w:rsidR="00082508" w:rsidRDefault="00082508">
      <w:pPr>
        <w:pStyle w:val="LD10"/>
      </w:pPr>
      <w:r>
        <w:tab/>
      </w:r>
      <w:r>
        <w:tab/>
        <w:t>}</w:t>
      </w:r>
    </w:p>
    <w:p w14:paraId="3641A32B" w14:textId="77777777" w:rsidR="00082508" w:rsidRDefault="00082508">
      <w:pPr>
        <w:pStyle w:val="LD10"/>
      </w:pPr>
      <w:r>
        <w:t>#ifdef DEBUG</w:t>
      </w:r>
    </w:p>
    <w:p w14:paraId="0F1D80F7" w14:textId="77777777" w:rsidR="00082508" w:rsidRDefault="00082508">
      <w:pPr>
        <w:pStyle w:val="LD10"/>
      </w:pPr>
      <w:r>
        <w:t>/* Third coded bit, if any, per info bit */</w:t>
      </w:r>
    </w:p>
    <w:p w14:paraId="79E93D1F" w14:textId="77777777" w:rsidR="00082508" w:rsidRDefault="00082508">
      <w:pPr>
        <w:pStyle w:val="LD10"/>
      </w:pPr>
      <w:r>
        <w:tab/>
        <w:t xml:space="preserve">if ((A1[Index_puncturing + 2*Period_pct]) != 0) </w:t>
      </w:r>
    </w:p>
    <w:p w14:paraId="03DAD3B7" w14:textId="77777777" w:rsidR="00082508" w:rsidRDefault="00082508">
      <w:pPr>
        <w:pStyle w:val="LD10"/>
      </w:pPr>
      <w:r>
        <w:tab/>
      </w:r>
      <w:r>
        <w:tab/>
        <w:t>{</w:t>
      </w:r>
    </w:p>
    <w:p w14:paraId="7CF8B3EC" w14:textId="77777777" w:rsidR="00082508" w:rsidRDefault="00082508">
      <w:pPr>
        <w:pStyle w:val="LD10"/>
      </w:pPr>
      <w:r>
        <w:tab/>
      </w:r>
      <w:r>
        <w:tab/>
        <w:t>Output_Frame[Size_Class0 + Nber_coded_bits] = (T3[Coder_state][Lsb] &gt; 0) ? -127 : 127;</w:t>
      </w:r>
    </w:p>
    <w:p w14:paraId="6C1B5786" w14:textId="77777777" w:rsidR="00082508" w:rsidRDefault="00082508">
      <w:pPr>
        <w:pStyle w:val="LD10"/>
      </w:pPr>
      <w:r>
        <w:tab/>
      </w:r>
      <w:r>
        <w:tab/>
        <w:t>Nber_coded_bits++;</w:t>
      </w:r>
    </w:p>
    <w:p w14:paraId="6FF99402" w14:textId="77777777" w:rsidR="00082508" w:rsidRDefault="00082508">
      <w:pPr>
        <w:pStyle w:val="LD10"/>
      </w:pPr>
      <w:r>
        <w:lastRenderedPageBreak/>
        <w:tab/>
      </w:r>
      <w:r>
        <w:tab/>
        <w:t>}</w:t>
      </w:r>
    </w:p>
    <w:p w14:paraId="54AFF2F5" w14:textId="77777777" w:rsidR="00082508" w:rsidRDefault="00082508">
      <w:pPr>
        <w:pStyle w:val="LD10"/>
      </w:pPr>
      <w:r>
        <w:t>#endif</w:t>
      </w:r>
    </w:p>
    <w:p w14:paraId="7D087FEF" w14:textId="77777777" w:rsidR="00082508" w:rsidRDefault="00082508">
      <w:pPr>
        <w:pStyle w:val="LD10"/>
      </w:pPr>
      <w:r>
        <w:tab/>
        <w:t>Index_puncturing++;</w:t>
      </w:r>
    </w:p>
    <w:p w14:paraId="4A20F959" w14:textId="77777777" w:rsidR="00082508" w:rsidRDefault="00082508">
      <w:pPr>
        <w:pStyle w:val="LD10"/>
      </w:pPr>
      <w:r>
        <w:tab/>
        <w:t>if (sub( Index_puncturing,(Word16)Period_pct ) == 0)</w:t>
      </w:r>
    </w:p>
    <w:p w14:paraId="6E0A992E" w14:textId="77777777" w:rsidR="00082508" w:rsidRDefault="00082508">
      <w:pPr>
        <w:pStyle w:val="LD10"/>
      </w:pPr>
      <w:r>
        <w:tab/>
      </w:r>
      <w:r>
        <w:tab/>
        <w:t>Index_puncturing = 0;</w:t>
      </w:r>
    </w:p>
    <w:p w14:paraId="27A36F5A" w14:textId="77777777" w:rsidR="00082508" w:rsidRDefault="00082508">
      <w:pPr>
        <w:pStyle w:val="LD10"/>
      </w:pPr>
      <w:r>
        <w:t>} /* End Loop on class 1 */</w:t>
      </w:r>
    </w:p>
    <w:p w14:paraId="43F38A11" w14:textId="77777777" w:rsidR="00082508" w:rsidRDefault="00082508">
      <w:pPr>
        <w:pStyle w:val="LD10"/>
      </w:pPr>
      <w:r>
        <w:t>/* End coding class 1 */</w:t>
      </w:r>
    </w:p>
    <w:p w14:paraId="710474C1" w14:textId="77777777" w:rsidR="00082508" w:rsidRDefault="00082508">
      <w:pPr>
        <w:pStyle w:val="LD10"/>
      </w:pPr>
      <w:r>
        <w:t>/*-------------------------------------------------------------------------*/</w:t>
      </w:r>
      <w:r>
        <w:br w:type="page"/>
      </w:r>
      <w:r>
        <w:lastRenderedPageBreak/>
        <w:t>/*-------------------------------------------------------------------------*/</w:t>
      </w:r>
    </w:p>
    <w:p w14:paraId="5300145C" w14:textId="77777777" w:rsidR="00082508" w:rsidRDefault="00082508">
      <w:pPr>
        <w:pStyle w:val="LD10"/>
      </w:pPr>
      <w:r>
        <w:t>/* Coding of Class 2 */</w:t>
      </w:r>
    </w:p>
    <w:p w14:paraId="4519FE30" w14:textId="77777777" w:rsidR="00082508" w:rsidRDefault="00082508">
      <w:pPr>
        <w:pStyle w:val="LD10"/>
      </w:pPr>
    </w:p>
    <w:p w14:paraId="11395F71" w14:textId="77777777" w:rsidR="00082508" w:rsidRDefault="00082508">
      <w:pPr>
        <w:pStyle w:val="LD10"/>
      </w:pPr>
      <w:r>
        <w:t>/* Init of Index for Puncturing: 0 &lt;= Index_puncturing &lt; Period_pct */</w:t>
      </w:r>
    </w:p>
    <w:p w14:paraId="610F2A05" w14:textId="77777777" w:rsidR="00082508" w:rsidRDefault="00082508">
      <w:pPr>
        <w:pStyle w:val="LD10"/>
      </w:pPr>
      <w:r>
        <w:t>Index_puncturing = 0;</w:t>
      </w:r>
    </w:p>
    <w:p w14:paraId="1DCBF5F5" w14:textId="77777777" w:rsidR="00082508" w:rsidRDefault="00082508">
      <w:pPr>
        <w:pStyle w:val="LD10"/>
      </w:pPr>
    </w:p>
    <w:p w14:paraId="34A78050" w14:textId="77777777" w:rsidR="00082508" w:rsidRDefault="00082508">
      <w:pPr>
        <w:pStyle w:val="LD10"/>
      </w:pPr>
      <w:r>
        <w:t>for (i = 0; i &lt; Size_Class2 + Size_Error_Control + (K - 1); i++) {   /* Loop on class 2 */</w:t>
      </w:r>
    </w:p>
    <w:p w14:paraId="18F23B68" w14:textId="77777777" w:rsidR="00082508" w:rsidRDefault="00082508">
      <w:pPr>
        <w:pStyle w:val="LD10"/>
      </w:pPr>
      <w:r>
        <w:t>/* Output Bit (LSB of the previous state), to define the transition number */</w:t>
      </w:r>
    </w:p>
    <w:p w14:paraId="1FDDBD0E" w14:textId="77777777" w:rsidR="00082508" w:rsidRDefault="00082508">
      <w:pPr>
        <w:pStyle w:val="LD10"/>
      </w:pPr>
      <w:r>
        <w:tab/>
        <w:t>Lsb = Coder_state &amp; 1;</w:t>
      </w:r>
    </w:p>
    <w:p w14:paraId="18AA8560" w14:textId="77777777" w:rsidR="00082508" w:rsidRDefault="00082508">
      <w:pPr>
        <w:pStyle w:val="LD10"/>
      </w:pPr>
      <w:r>
        <w:t>/* Change of state : New state of the encoder */</w:t>
      </w:r>
    </w:p>
    <w:p w14:paraId="60CB6BB2" w14:textId="77777777" w:rsidR="00082508" w:rsidRDefault="00082508">
      <w:pPr>
        <w:pStyle w:val="LD10"/>
      </w:pPr>
      <w:r>
        <w:tab/>
        <w:t>temp = extract_l(L_mult(Msb_bit_div2,Input_Frame[Size_Class0 + Size_Class1 + i]));</w:t>
      </w:r>
    </w:p>
    <w:p w14:paraId="76EF71DD" w14:textId="77777777" w:rsidR="00082508" w:rsidRDefault="00082508">
      <w:pPr>
        <w:pStyle w:val="LD10"/>
      </w:pPr>
      <w:r>
        <w:tab/>
        <w:t>Coder_state = add( temp,shr( Coder_state,(Word16)1 ) );</w:t>
      </w:r>
    </w:p>
    <w:p w14:paraId="5AF02232" w14:textId="77777777" w:rsidR="00082508" w:rsidRDefault="00082508">
      <w:pPr>
        <w:pStyle w:val="LD10"/>
      </w:pPr>
    </w:p>
    <w:p w14:paraId="495CBC31" w14:textId="77777777" w:rsidR="00082508" w:rsidRDefault="00082508">
      <w:pPr>
        <w:pStyle w:val="LD10"/>
      </w:pPr>
      <w:r>
        <w:t>/* According to the Puncturing matrix, computation of a coded bit */</w:t>
      </w:r>
    </w:p>
    <w:p w14:paraId="05AC9073" w14:textId="77777777" w:rsidR="00082508" w:rsidRDefault="00082508">
      <w:pPr>
        <w:pStyle w:val="LD10"/>
      </w:pPr>
      <w:r>
        <w:t>/* First coded bit, if any, per info bit */</w:t>
      </w:r>
    </w:p>
    <w:p w14:paraId="482E4DCA" w14:textId="77777777" w:rsidR="00082508" w:rsidRDefault="00082508">
      <w:pPr>
        <w:pStyle w:val="LD10"/>
      </w:pPr>
      <w:r>
        <w:t xml:space="preserve">#ifdef DEBUG        </w:t>
      </w:r>
    </w:p>
    <w:p w14:paraId="336B1932" w14:textId="77777777" w:rsidR="00082508" w:rsidRDefault="00082508">
      <w:pPr>
        <w:pStyle w:val="LD10"/>
      </w:pPr>
      <w:r>
        <w:tab/>
        <w:t xml:space="preserve">if ((A2[Index_puncturing]) != 0)  </w:t>
      </w:r>
    </w:p>
    <w:p w14:paraId="2EB272B3" w14:textId="77777777" w:rsidR="00082508" w:rsidRDefault="00082508">
      <w:pPr>
        <w:pStyle w:val="LD10"/>
      </w:pPr>
      <w:r>
        <w:tab/>
      </w:r>
      <w:r>
        <w:tab/>
        <w:t>{</w:t>
      </w:r>
    </w:p>
    <w:p w14:paraId="0EE70736" w14:textId="77777777" w:rsidR="00082508" w:rsidRDefault="00082508">
      <w:pPr>
        <w:pStyle w:val="LD10"/>
      </w:pPr>
      <w:r>
        <w:t xml:space="preserve">#endif                </w:t>
      </w:r>
    </w:p>
    <w:p w14:paraId="500C4F59" w14:textId="77777777" w:rsidR="00082508" w:rsidRDefault="00082508">
      <w:pPr>
        <w:pStyle w:val="LD10"/>
      </w:pPr>
      <w:r>
        <w:tab/>
      </w:r>
      <w:r>
        <w:tab/>
        <w:t>Output_Frame[Size_Class0 + Nber_coded_bits] = (T1[Coder_state][Lsb] &gt; 0) ? -127 : 127;</w:t>
      </w:r>
    </w:p>
    <w:p w14:paraId="034CF409" w14:textId="77777777" w:rsidR="00082508" w:rsidRDefault="00082508">
      <w:pPr>
        <w:pStyle w:val="LD10"/>
      </w:pPr>
      <w:r>
        <w:tab/>
      </w:r>
      <w:r>
        <w:tab/>
        <w:t>Nber_coded_bits++;</w:t>
      </w:r>
    </w:p>
    <w:p w14:paraId="3A3AA38F" w14:textId="77777777" w:rsidR="00082508" w:rsidRDefault="00082508">
      <w:pPr>
        <w:pStyle w:val="LD10"/>
      </w:pPr>
      <w:r>
        <w:t xml:space="preserve">#ifdef DEBUG        </w:t>
      </w:r>
    </w:p>
    <w:p w14:paraId="76A177D2" w14:textId="77777777" w:rsidR="00082508" w:rsidRDefault="00082508">
      <w:pPr>
        <w:pStyle w:val="LD10"/>
      </w:pPr>
      <w:r>
        <w:tab/>
      </w:r>
      <w:r>
        <w:tab/>
        <w:t>}</w:t>
      </w:r>
    </w:p>
    <w:p w14:paraId="2B7EA016" w14:textId="77777777" w:rsidR="00082508" w:rsidRDefault="00082508">
      <w:pPr>
        <w:pStyle w:val="LD10"/>
      </w:pPr>
      <w:r>
        <w:t>#endif</w:t>
      </w:r>
    </w:p>
    <w:p w14:paraId="33D03BF1" w14:textId="77777777" w:rsidR="00082508" w:rsidRDefault="00082508">
      <w:pPr>
        <w:pStyle w:val="LD10"/>
      </w:pPr>
    </w:p>
    <w:p w14:paraId="56985F1F" w14:textId="77777777" w:rsidR="00082508" w:rsidRDefault="00082508">
      <w:pPr>
        <w:pStyle w:val="LD10"/>
      </w:pPr>
      <w:r>
        <w:t>/* Second coded bit, if any, per info bit */</w:t>
      </w:r>
    </w:p>
    <w:p w14:paraId="2E86088C" w14:textId="77777777" w:rsidR="00082508" w:rsidRDefault="00082508">
      <w:pPr>
        <w:pStyle w:val="LD10"/>
      </w:pPr>
      <w:r>
        <w:t xml:space="preserve">#ifdef DEBUG        </w:t>
      </w:r>
    </w:p>
    <w:p w14:paraId="6702A5FE" w14:textId="77777777" w:rsidR="00082508" w:rsidRDefault="00082508">
      <w:pPr>
        <w:pStyle w:val="LD10"/>
      </w:pPr>
      <w:r>
        <w:tab/>
        <w:t xml:space="preserve">if ((A2[Index_puncturing + Period_pct]) != 0) </w:t>
      </w:r>
    </w:p>
    <w:p w14:paraId="6BA6F7E2" w14:textId="77777777" w:rsidR="00082508" w:rsidRDefault="00082508">
      <w:pPr>
        <w:pStyle w:val="LD10"/>
      </w:pPr>
      <w:r>
        <w:tab/>
      </w:r>
      <w:r>
        <w:tab/>
        <w:t>{</w:t>
      </w:r>
    </w:p>
    <w:p w14:paraId="7F80878B" w14:textId="77777777" w:rsidR="00082508" w:rsidRDefault="00082508">
      <w:pPr>
        <w:pStyle w:val="LD10"/>
      </w:pPr>
      <w:r>
        <w:t>#endif</w:t>
      </w:r>
    </w:p>
    <w:p w14:paraId="00DCD5D0" w14:textId="77777777" w:rsidR="00082508" w:rsidRDefault="00082508">
      <w:pPr>
        <w:pStyle w:val="LD10"/>
      </w:pPr>
      <w:r>
        <w:tab/>
      </w:r>
      <w:r>
        <w:tab/>
        <w:t>Output_Frame[Size_Class0 + Nber_coded_bits] = (T2[Coder_state][Lsb] &gt; 0) ? -127 : 127;</w:t>
      </w:r>
    </w:p>
    <w:p w14:paraId="330338D9" w14:textId="77777777" w:rsidR="00082508" w:rsidRDefault="00082508">
      <w:pPr>
        <w:pStyle w:val="LD10"/>
      </w:pPr>
      <w:r>
        <w:tab/>
      </w:r>
      <w:r>
        <w:tab/>
        <w:t>Nber_coded_bits++;</w:t>
      </w:r>
    </w:p>
    <w:p w14:paraId="1DA89DB9" w14:textId="77777777" w:rsidR="00082508" w:rsidRDefault="00082508">
      <w:pPr>
        <w:pStyle w:val="LD10"/>
      </w:pPr>
      <w:r>
        <w:t xml:space="preserve">#ifdef DEBUG        </w:t>
      </w:r>
    </w:p>
    <w:p w14:paraId="68B78CB9" w14:textId="77777777" w:rsidR="00082508" w:rsidRDefault="00082508">
      <w:pPr>
        <w:pStyle w:val="LD10"/>
      </w:pPr>
      <w:r>
        <w:tab/>
      </w:r>
      <w:r>
        <w:tab/>
        <w:t>}</w:t>
      </w:r>
    </w:p>
    <w:p w14:paraId="649E747A" w14:textId="77777777" w:rsidR="00082508" w:rsidRDefault="00082508">
      <w:pPr>
        <w:pStyle w:val="LD10"/>
      </w:pPr>
      <w:r>
        <w:t>#endif</w:t>
      </w:r>
    </w:p>
    <w:p w14:paraId="2DE7579E" w14:textId="77777777" w:rsidR="00082508" w:rsidRDefault="00082508">
      <w:pPr>
        <w:pStyle w:val="LD10"/>
      </w:pPr>
    </w:p>
    <w:p w14:paraId="1F192670" w14:textId="77777777" w:rsidR="00082508" w:rsidRDefault="00082508">
      <w:pPr>
        <w:pStyle w:val="LD10"/>
      </w:pPr>
      <w:r>
        <w:t xml:space="preserve">if (!FS_Flag) {        </w:t>
      </w:r>
    </w:p>
    <w:p w14:paraId="22E44898" w14:textId="77777777" w:rsidR="00082508" w:rsidRDefault="00082508">
      <w:pPr>
        <w:pStyle w:val="LD10"/>
      </w:pPr>
      <w:r>
        <w:tab/>
        <w:t xml:space="preserve">if ((A2[Index_puncturing + 2*Period_pct]) != 0) </w:t>
      </w:r>
    </w:p>
    <w:p w14:paraId="2AC1A1A6" w14:textId="77777777" w:rsidR="00082508" w:rsidRDefault="00082508">
      <w:pPr>
        <w:pStyle w:val="LD10"/>
      </w:pPr>
      <w:r>
        <w:t>/* Third coded bit, if any, per info bit */</w:t>
      </w:r>
    </w:p>
    <w:p w14:paraId="61631A25" w14:textId="77777777" w:rsidR="00082508" w:rsidRDefault="00082508">
      <w:pPr>
        <w:pStyle w:val="LD10"/>
      </w:pPr>
      <w:r>
        <w:tab/>
      </w:r>
      <w:r>
        <w:tab/>
        <w:t>{</w:t>
      </w:r>
    </w:p>
    <w:p w14:paraId="31EEEA2A" w14:textId="77777777" w:rsidR="00082508" w:rsidRDefault="00082508">
      <w:pPr>
        <w:pStyle w:val="LD10"/>
      </w:pPr>
      <w:r>
        <w:tab/>
      </w:r>
      <w:r>
        <w:tab/>
        <w:t>Output_Frame[Size_Class0 + Nber_coded_bits] = (T3[Coder_state][Lsb] &gt; 0) ? -127 : 127;</w:t>
      </w:r>
    </w:p>
    <w:p w14:paraId="359A163D" w14:textId="77777777" w:rsidR="00082508" w:rsidRDefault="00082508">
      <w:pPr>
        <w:pStyle w:val="LD10"/>
      </w:pPr>
      <w:r>
        <w:tab/>
      </w:r>
      <w:r>
        <w:tab/>
        <w:t>Nber_coded_bits++;</w:t>
      </w:r>
    </w:p>
    <w:p w14:paraId="7353F8D9" w14:textId="77777777" w:rsidR="00082508" w:rsidRDefault="00082508">
      <w:pPr>
        <w:pStyle w:val="LD10"/>
      </w:pPr>
      <w:r>
        <w:tab/>
      </w:r>
      <w:r>
        <w:tab/>
        <w:t>}</w:t>
      </w:r>
    </w:p>
    <w:p w14:paraId="777EA31A" w14:textId="77777777" w:rsidR="00082508" w:rsidRDefault="00082508">
      <w:pPr>
        <w:pStyle w:val="LD10"/>
      </w:pPr>
      <w:r>
        <w:t>} /* If FS_Flag */</w:t>
      </w:r>
    </w:p>
    <w:p w14:paraId="50440977" w14:textId="77777777" w:rsidR="00082508" w:rsidRDefault="00082508">
      <w:pPr>
        <w:pStyle w:val="LD10"/>
      </w:pPr>
      <w:r>
        <w:t>else {</w:t>
      </w:r>
    </w:p>
    <w:p w14:paraId="5D2BFF28" w14:textId="77777777" w:rsidR="00082508" w:rsidRDefault="00082508">
      <w:pPr>
        <w:pStyle w:val="LD10"/>
      </w:pPr>
      <w:r>
        <w:tab/>
        <w:t xml:space="preserve">if ((Fs_A2[Index_puncturing + 2*Period_pct]) != 0) </w:t>
      </w:r>
    </w:p>
    <w:p w14:paraId="7BE89511" w14:textId="77777777" w:rsidR="00082508" w:rsidRDefault="00082508">
      <w:pPr>
        <w:pStyle w:val="LD10"/>
      </w:pPr>
      <w:r>
        <w:t>/* Third coded bit, if any, per info bit */</w:t>
      </w:r>
    </w:p>
    <w:p w14:paraId="24ABB0D4" w14:textId="77777777" w:rsidR="00082508" w:rsidRDefault="00082508">
      <w:pPr>
        <w:pStyle w:val="LD10"/>
      </w:pPr>
      <w:r>
        <w:tab/>
      </w:r>
      <w:r>
        <w:tab/>
        <w:t>{</w:t>
      </w:r>
    </w:p>
    <w:p w14:paraId="69AB6E09" w14:textId="77777777" w:rsidR="00082508" w:rsidRDefault="00082508">
      <w:pPr>
        <w:pStyle w:val="LD10"/>
      </w:pPr>
      <w:r>
        <w:tab/>
      </w:r>
      <w:r>
        <w:tab/>
        <w:t>Output_Frame[Size_Class0 + Nber_coded_bits] = (T3[Coder_state][Lsb] &gt; 0) ? -127 : 127;</w:t>
      </w:r>
    </w:p>
    <w:p w14:paraId="70A931DF" w14:textId="77777777" w:rsidR="00082508" w:rsidRDefault="00082508">
      <w:pPr>
        <w:pStyle w:val="LD10"/>
      </w:pPr>
      <w:r>
        <w:tab/>
      </w:r>
      <w:r>
        <w:tab/>
        <w:t>Nber_coded_bits++;</w:t>
      </w:r>
    </w:p>
    <w:p w14:paraId="25EB39B7" w14:textId="77777777" w:rsidR="00082508" w:rsidRDefault="00082508">
      <w:pPr>
        <w:pStyle w:val="LD10"/>
      </w:pPr>
      <w:r>
        <w:tab/>
      </w:r>
      <w:r>
        <w:tab/>
        <w:t>}</w:t>
      </w:r>
    </w:p>
    <w:p w14:paraId="4C11E524" w14:textId="77777777" w:rsidR="00082508" w:rsidRDefault="00082508">
      <w:pPr>
        <w:pStyle w:val="LD10"/>
      </w:pPr>
      <w:r>
        <w:t>}</w:t>
      </w:r>
    </w:p>
    <w:p w14:paraId="659070BD" w14:textId="77777777" w:rsidR="00082508" w:rsidRDefault="00082508">
      <w:pPr>
        <w:pStyle w:val="LD10"/>
      </w:pPr>
    </w:p>
    <w:p w14:paraId="7141FA9E" w14:textId="77777777" w:rsidR="00082508" w:rsidRDefault="00082508">
      <w:pPr>
        <w:pStyle w:val="LD10"/>
      </w:pPr>
    </w:p>
    <w:p w14:paraId="0B387830" w14:textId="77777777" w:rsidR="00082508" w:rsidRDefault="00082508">
      <w:pPr>
        <w:pStyle w:val="LD10"/>
      </w:pPr>
      <w:r>
        <w:tab/>
        <w:t>Index_puncturing++;</w:t>
      </w:r>
    </w:p>
    <w:p w14:paraId="1067756C" w14:textId="77777777" w:rsidR="00082508" w:rsidRDefault="00082508">
      <w:pPr>
        <w:pStyle w:val="LD10"/>
      </w:pPr>
      <w:r>
        <w:tab/>
        <w:t>if (sub( Index_puncturing,(Word16)Period_pct ) == 0)</w:t>
      </w:r>
    </w:p>
    <w:p w14:paraId="6C107B9C" w14:textId="77777777" w:rsidR="00082508" w:rsidRDefault="00082508">
      <w:pPr>
        <w:pStyle w:val="LD10"/>
      </w:pPr>
      <w:r>
        <w:tab/>
      </w:r>
      <w:r>
        <w:tab/>
        <w:t>Index_puncturing = 0;</w:t>
      </w:r>
    </w:p>
    <w:p w14:paraId="4F630589" w14:textId="77777777" w:rsidR="00082508" w:rsidRDefault="00082508">
      <w:pPr>
        <w:pStyle w:val="LD10"/>
      </w:pPr>
    </w:p>
    <w:p w14:paraId="24D827F9" w14:textId="77777777" w:rsidR="00082508" w:rsidRDefault="00082508">
      <w:pPr>
        <w:pStyle w:val="LD10"/>
      </w:pPr>
      <w:r>
        <w:lastRenderedPageBreak/>
        <w:t>} /* End Loop on class 2 */</w:t>
      </w:r>
    </w:p>
    <w:p w14:paraId="13822EB6" w14:textId="77777777" w:rsidR="00082508" w:rsidRDefault="00082508">
      <w:pPr>
        <w:pStyle w:val="LD10"/>
      </w:pPr>
    </w:p>
    <w:p w14:paraId="0446B8E3" w14:textId="77777777" w:rsidR="00082508" w:rsidRDefault="00082508">
      <w:pPr>
        <w:pStyle w:val="LD10"/>
      </w:pPr>
      <w:r>
        <w:t>/* End coding class 2 */</w:t>
      </w:r>
    </w:p>
    <w:p w14:paraId="282F9BDB" w14:textId="77777777" w:rsidR="00082508" w:rsidRDefault="00082508">
      <w:pPr>
        <w:pStyle w:val="LD10"/>
      </w:pPr>
      <w:r>
        <w:t>/*-------------------------------------------------------------------------*/</w:t>
      </w:r>
    </w:p>
    <w:p w14:paraId="457AEDA9" w14:textId="77777777" w:rsidR="00082508" w:rsidRDefault="00082508">
      <w:pPr>
        <w:pStyle w:val="LD10"/>
      </w:pPr>
      <w:r>
        <w:t>}</w:t>
      </w:r>
    </w:p>
    <w:p w14:paraId="17FC42B7" w14:textId="77777777" w:rsidR="00082508" w:rsidRDefault="00082508">
      <w:pPr>
        <w:pStyle w:val="LD10"/>
      </w:pPr>
    </w:p>
    <w:p w14:paraId="4398238C" w14:textId="77777777" w:rsidR="00082508" w:rsidRDefault="00082508">
      <w:pPr>
        <w:pStyle w:val="WP"/>
        <w:tabs>
          <w:tab w:val="left" w:pos="426"/>
        </w:tabs>
      </w:pPr>
      <w:r>
        <w:br w:type="page"/>
      </w:r>
      <w:r>
        <w:lastRenderedPageBreak/>
        <w:t>/**************************************************************************</w:t>
      </w:r>
    </w:p>
    <w:p w14:paraId="3E988D1F" w14:textId="77777777" w:rsidR="00082508" w:rsidRDefault="00082508">
      <w:pPr>
        <w:pStyle w:val="WP"/>
        <w:tabs>
          <w:tab w:val="left" w:pos="426"/>
        </w:tabs>
      </w:pPr>
      <w:r>
        <w:t>*</w:t>
      </w:r>
    </w:p>
    <w:p w14:paraId="7D6AC13D" w14:textId="77777777" w:rsidR="00082508" w:rsidRDefault="00082508">
      <w:pPr>
        <w:pStyle w:val="WP"/>
        <w:tabs>
          <w:tab w:val="left" w:pos="426"/>
        </w:tabs>
      </w:pPr>
      <w:r>
        <w:t>*</w:t>
      </w:r>
      <w:r>
        <w:tab/>
        <w:t>ROUTINE</w:t>
      </w:r>
      <w:r>
        <w:tab/>
      </w:r>
      <w:r>
        <w:tab/>
      </w:r>
      <w:r>
        <w:tab/>
      </w:r>
      <w:r>
        <w:tab/>
        <w:t>:</w:t>
      </w:r>
      <w:r>
        <w:tab/>
        <w:t>Transform_Class_0</w:t>
      </w:r>
      <w:r>
        <w:fldChar w:fldCharType="begin"/>
      </w:r>
      <w:r>
        <w:instrText>xe "Transform_Class_0</w:instrText>
      </w:r>
      <w:r>
        <w:tab/>
        <w:instrText>sub_cc</w:instrText>
      </w:r>
      <w:r>
        <w:tab/>
      </w:r>
      <w:r>
        <w:tab/>
      </w:r>
      <w:r>
        <w:fldChar w:fldCharType="begin"/>
      </w:r>
      <w:r>
        <w:instrText xml:space="preserve">ref </w:instrText>
      </w:r>
      <w:r>
        <w:rPr>
          <w:vanish/>
        </w:rPr>
        <w:instrText>a300395_2_03_title</w:instrText>
      </w:r>
      <w:r>
        <w:fldChar w:fldCharType="separate"/>
      </w:r>
      <w:r>
        <w:rPr>
          <w:vanish/>
        </w:rPr>
        <w:instrText>C</w:instrText>
      </w:r>
      <w:r>
        <w:fldChar w:fldCharType="end"/>
      </w:r>
      <w:r>
        <w:instrText>.2"</w:instrText>
      </w:r>
      <w:r>
        <w:fldChar w:fldCharType="end"/>
      </w:r>
    </w:p>
    <w:p w14:paraId="03843F58" w14:textId="77777777" w:rsidR="00082508" w:rsidRDefault="00082508">
      <w:pPr>
        <w:pStyle w:val="WP"/>
        <w:tabs>
          <w:tab w:val="left" w:pos="426"/>
        </w:tabs>
      </w:pPr>
      <w:r>
        <w:t>*</w:t>
      </w:r>
    </w:p>
    <w:p w14:paraId="037EC1F4" w14:textId="77777777" w:rsidR="00082508" w:rsidRDefault="00082508">
      <w:pPr>
        <w:pStyle w:val="WP"/>
        <w:tabs>
          <w:tab w:val="left" w:pos="426"/>
        </w:tabs>
      </w:pPr>
      <w:r>
        <w:t>*</w:t>
      </w:r>
      <w:r>
        <w:tab/>
        <w:t>DESCRIPTION</w:t>
      </w:r>
      <w:r>
        <w:tab/>
      </w:r>
      <w:r>
        <w:tab/>
      </w:r>
      <w:r>
        <w:tab/>
        <w:t>:</w:t>
      </w:r>
      <w:r>
        <w:tab/>
        <w:t>Transformation ("encoding") of class 0 of the frame</w:t>
      </w:r>
    </w:p>
    <w:p w14:paraId="30E35CD9" w14:textId="77777777" w:rsidR="00082508" w:rsidRDefault="00082508">
      <w:pPr>
        <w:pStyle w:val="WP"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0 --&gt; +127</w:t>
      </w:r>
    </w:p>
    <w:p w14:paraId="1D6DB4F2" w14:textId="77777777" w:rsidR="00082508" w:rsidRDefault="00082508">
      <w:pPr>
        <w:pStyle w:val="WP"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1 --&gt; -127</w:t>
      </w:r>
    </w:p>
    <w:p w14:paraId="14C35FAA" w14:textId="77777777" w:rsidR="00082508" w:rsidRDefault="00082508">
      <w:pPr>
        <w:pStyle w:val="WP"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the remaining of the frame is not modified</w:t>
      </w:r>
    </w:p>
    <w:p w14:paraId="2639B5A1" w14:textId="77777777" w:rsidR="00082508" w:rsidRDefault="00082508">
      <w:pPr>
        <w:pStyle w:val="WP"/>
      </w:pPr>
      <w:r>
        <w:t>*</w:t>
      </w:r>
    </w:p>
    <w:p w14:paraId="0EF9B629" w14:textId="77777777" w:rsidR="00082508" w:rsidRDefault="00082508">
      <w:pPr>
        <w:pStyle w:val="WP"/>
        <w:tabs>
          <w:tab w:val="left" w:pos="426"/>
        </w:tabs>
      </w:pPr>
      <w:r>
        <w:t>**************************************************************************</w:t>
      </w:r>
    </w:p>
    <w:p w14:paraId="1CCE001D" w14:textId="77777777" w:rsidR="00082508" w:rsidRDefault="00082508">
      <w:pPr>
        <w:pStyle w:val="WP"/>
        <w:tabs>
          <w:tab w:val="left" w:pos="426"/>
        </w:tabs>
      </w:pPr>
      <w:r>
        <w:t>*</w:t>
      </w:r>
    </w:p>
    <w:p w14:paraId="25E71B60" w14:textId="77777777" w:rsidR="00082508" w:rsidRDefault="00082508">
      <w:pPr>
        <w:pStyle w:val="WP"/>
        <w:tabs>
          <w:tab w:val="left" w:pos="426"/>
        </w:tabs>
      </w:pPr>
      <w:r>
        <w:t>*</w:t>
      </w:r>
      <w:r>
        <w:tab/>
        <w:t>USAGE</w:t>
      </w:r>
      <w:r>
        <w:tab/>
      </w:r>
      <w:r>
        <w:tab/>
      </w:r>
      <w:r>
        <w:tab/>
      </w:r>
      <w:r>
        <w:tab/>
        <w:t>:</w:t>
      </w:r>
      <w:r>
        <w:tab/>
        <w:t>Transform_Class_0(flag,buffer)</w:t>
      </w:r>
    </w:p>
    <w:p w14:paraId="2E11E640" w14:textId="77777777" w:rsidR="00082508" w:rsidRDefault="00082508">
      <w:pPr>
        <w:pStyle w:val="WP"/>
        <w:tabs>
          <w:tab w:val="left" w:pos="426"/>
        </w:tabs>
        <w:rPr>
          <w:rFonts w:ascii="MS Sans Serif" w:hAnsi="MS Sans Serif" w:cs="MS Sans Serif"/>
        </w:rPr>
      </w:pPr>
      <w:r>
        <w:rPr>
          <w:rFonts w:ascii="MS Sans Serif" w:hAnsi="MS Sans Serif" w:cs="MS Sans Serif"/>
        </w:rPr>
        <w:t>*</w:t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  <w:t>(Routine_Name(arg1,arg2))</w:t>
      </w:r>
    </w:p>
    <w:p w14:paraId="7FBAFDD0" w14:textId="77777777" w:rsidR="00082508" w:rsidRDefault="00082508">
      <w:pPr>
        <w:pStyle w:val="WP"/>
        <w:tabs>
          <w:tab w:val="left" w:pos="426"/>
        </w:tabs>
      </w:pPr>
      <w:r>
        <w:t>*</w:t>
      </w:r>
    </w:p>
    <w:p w14:paraId="43A8093A" w14:textId="77777777" w:rsidR="00082508" w:rsidRDefault="00082508">
      <w:pPr>
        <w:pStyle w:val="WP"/>
        <w:tabs>
          <w:tab w:val="left" w:pos="426"/>
        </w:tabs>
      </w:pPr>
      <w:r>
        <w:t>*</w:t>
      </w:r>
      <w:r>
        <w:tab/>
        <w:t>ARGUMENT(S)</w:t>
      </w:r>
      <w:r>
        <w:tab/>
      </w:r>
      <w:r>
        <w:tab/>
      </w:r>
      <w:r>
        <w:tab/>
        <w:t>:</w:t>
      </w:r>
      <w:r>
        <w:tab/>
      </w:r>
    </w:p>
    <w:p w14:paraId="2076C8DE" w14:textId="77777777" w:rsidR="00082508" w:rsidRDefault="00082508">
      <w:pPr>
        <w:pStyle w:val="WP"/>
        <w:tabs>
          <w:tab w:val="left" w:pos="426"/>
        </w:tabs>
      </w:pPr>
      <w:r>
        <w:t>*</w:t>
      </w:r>
    </w:p>
    <w:p w14:paraId="0804BB7A" w14:textId="77777777" w:rsidR="00082508" w:rsidRDefault="00082508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  <w:t>ARG1</w:t>
      </w:r>
      <w:r>
        <w:tab/>
      </w:r>
      <w:r>
        <w:tab/>
      </w:r>
      <w:r>
        <w:tab/>
      </w:r>
      <w:r>
        <w:tab/>
        <w:t>:</w:t>
      </w:r>
      <w:r>
        <w:tab/>
        <w:t>- Description :</w:t>
      </w:r>
      <w:r>
        <w:tab/>
        <w:t>- (flag = 0) : standard mode</w:t>
      </w:r>
    </w:p>
    <w:p w14:paraId="3898EE18" w14:textId="77777777" w:rsidR="00082508" w:rsidRDefault="00082508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- (flag </w:t>
      </w:r>
      <w:r>
        <w:fldChar w:fldCharType="begin"/>
      </w:r>
      <w:r>
        <w:instrText>symbol 185 \f "Symbol" \s 10</w:instrText>
      </w:r>
      <w:r>
        <w:fldChar w:fldCharType="separate"/>
      </w:r>
      <w:r>
        <w:fldChar w:fldCharType="end"/>
      </w:r>
      <w:r>
        <w:t xml:space="preserve"> 0) : frame stealing activated</w:t>
      </w:r>
    </w:p>
    <w:p w14:paraId="5DF2E017" w14:textId="77777777" w:rsidR="00082508" w:rsidRDefault="00082508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- Format : Word16</w:t>
      </w:r>
    </w:p>
    <w:p w14:paraId="498BB63C" w14:textId="77777777" w:rsidR="00082508" w:rsidRDefault="00082508">
      <w:pPr>
        <w:pStyle w:val="WP"/>
        <w:keepNext/>
        <w:keepLines/>
      </w:pPr>
      <w:r>
        <w:t>*</w:t>
      </w:r>
    </w:p>
    <w:p w14:paraId="0FDAFA82" w14:textId="77777777" w:rsidR="00082508" w:rsidRDefault="00082508">
      <w:pPr>
        <w:pStyle w:val="WP"/>
        <w:tabs>
          <w:tab w:val="left" w:pos="426"/>
        </w:tabs>
      </w:pPr>
      <w:r>
        <w:t>*</w:t>
      </w:r>
      <w:r>
        <w:tab/>
      </w:r>
      <w:r>
        <w:tab/>
        <w:t>ARG2</w:t>
      </w:r>
      <w:r>
        <w:tab/>
      </w:r>
      <w:r>
        <w:tab/>
      </w:r>
      <w:r>
        <w:tab/>
      </w:r>
      <w:r>
        <w:tab/>
        <w:t>:</w:t>
      </w:r>
      <w:r>
        <w:tab/>
        <w:t>- Description : Frame to be encoded</w:t>
      </w:r>
    </w:p>
    <w:p w14:paraId="5EC9177B" w14:textId="77777777" w:rsidR="00082508" w:rsidRDefault="00082508">
      <w:pPr>
        <w:pStyle w:val="WP"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 Format : 286 * 16 bit-samples</w:t>
      </w:r>
    </w:p>
    <w:p w14:paraId="6396A3BF" w14:textId="77777777" w:rsidR="00082508" w:rsidRDefault="00082508">
      <w:pPr>
        <w:pStyle w:val="WP"/>
        <w:tabs>
          <w:tab w:val="left" w:pos="426"/>
        </w:tabs>
      </w:pPr>
      <w:r>
        <w:t>*</w:t>
      </w:r>
    </w:p>
    <w:p w14:paraId="2514BCF7" w14:textId="77777777" w:rsidR="00082508" w:rsidRDefault="00082508">
      <w:pPr>
        <w:pStyle w:val="WP"/>
        <w:tabs>
          <w:tab w:val="left" w:pos="426"/>
        </w:tabs>
      </w:pPr>
      <w:r>
        <w:t>*</w:t>
      </w:r>
      <w:r>
        <w:tab/>
        <w:t>RETURNED VALUE</w:t>
      </w:r>
      <w:r>
        <w:tab/>
      </w:r>
      <w:r>
        <w:tab/>
        <w:t>:</w:t>
      </w:r>
      <w:r>
        <w:tab/>
        <w:t>None</w:t>
      </w:r>
    </w:p>
    <w:p w14:paraId="27A21CC2" w14:textId="77777777" w:rsidR="00082508" w:rsidRDefault="00082508">
      <w:pPr>
        <w:pStyle w:val="WP"/>
        <w:tabs>
          <w:tab w:val="left" w:pos="426"/>
        </w:tabs>
      </w:pPr>
      <w:r>
        <w:t>*</w:t>
      </w:r>
    </w:p>
    <w:p w14:paraId="11360DD4" w14:textId="77777777" w:rsidR="00082508" w:rsidRDefault="00082508">
      <w:pPr>
        <w:pStyle w:val="WP"/>
        <w:tabs>
          <w:tab w:val="left" w:pos="426"/>
        </w:tabs>
      </w:pPr>
      <w:r>
        <w:t>*</w:t>
      </w:r>
      <w:r>
        <w:tab/>
        <w:t>COMMENTS</w:t>
      </w:r>
      <w:r>
        <w:tab/>
      </w:r>
      <w:r>
        <w:tab/>
      </w:r>
      <w:r>
        <w:tab/>
        <w:t>:</w:t>
      </w:r>
      <w:r>
        <w:tab/>
        <w:t>Class 0 corresponds to the N0_2 first bits</w:t>
      </w:r>
    </w:p>
    <w:p w14:paraId="61BD3F34" w14:textId="77777777" w:rsidR="00082508" w:rsidRDefault="00082508">
      <w:pPr>
        <w:pStyle w:val="WP"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of the buffer (N0 in case of stealing)</w:t>
      </w:r>
    </w:p>
    <w:p w14:paraId="342E88C8" w14:textId="77777777" w:rsidR="00082508" w:rsidRDefault="00082508">
      <w:pPr>
        <w:pStyle w:val="WP"/>
        <w:tabs>
          <w:tab w:val="left" w:pos="426"/>
        </w:tabs>
      </w:pPr>
      <w:r>
        <w:t>*</w:t>
      </w:r>
    </w:p>
    <w:p w14:paraId="784220CB" w14:textId="77777777" w:rsidR="00082508" w:rsidRDefault="00082508">
      <w:pPr>
        <w:pStyle w:val="WP"/>
        <w:tabs>
          <w:tab w:val="left" w:pos="426"/>
        </w:tabs>
      </w:pPr>
      <w:r>
        <w:t>**************************************************************************/</w:t>
      </w:r>
    </w:p>
    <w:p w14:paraId="1BF0F82B" w14:textId="77777777" w:rsidR="00082508" w:rsidRDefault="00082508">
      <w:pPr>
        <w:pStyle w:val="LD10"/>
      </w:pPr>
    </w:p>
    <w:p w14:paraId="066D5D2C" w14:textId="77777777" w:rsidR="00082508" w:rsidRDefault="00082508">
      <w:pPr>
        <w:pStyle w:val="LD10"/>
      </w:pPr>
      <w:r>
        <w:t>void</w:t>
      </w:r>
      <w:r>
        <w:tab/>
        <w:t>Transform_Class_0(Word16 FS_Flag, Word16 Input_Frame[])</w:t>
      </w:r>
    </w:p>
    <w:p w14:paraId="2C9C0267" w14:textId="77777777" w:rsidR="00082508" w:rsidRDefault="00082508">
      <w:pPr>
        <w:pStyle w:val="LD10"/>
      </w:pPr>
      <w:r>
        <w:t>{</w:t>
      </w:r>
    </w:p>
    <w:p w14:paraId="781503B4" w14:textId="77777777" w:rsidR="00082508" w:rsidRDefault="00082508">
      <w:pPr>
        <w:pStyle w:val="LD10"/>
      </w:pPr>
      <w:r>
        <w:t>/* Variables */</w:t>
      </w:r>
    </w:p>
    <w:p w14:paraId="593C0BDF" w14:textId="77777777" w:rsidR="00082508" w:rsidRDefault="00082508">
      <w:pPr>
        <w:pStyle w:val="LD10"/>
      </w:pPr>
      <w:r>
        <w:t>Word16          i;</w:t>
      </w:r>
    </w:p>
    <w:p w14:paraId="6FA05109" w14:textId="77777777" w:rsidR="00082508" w:rsidRDefault="00082508">
      <w:pPr>
        <w:pStyle w:val="LD10"/>
      </w:pPr>
      <w:r>
        <w:t xml:space="preserve">Word16          Size_Class0;        </w:t>
      </w:r>
    </w:p>
    <w:p w14:paraId="7451BD1A" w14:textId="77777777" w:rsidR="00082508" w:rsidRDefault="00082508">
      <w:pPr>
        <w:pStyle w:val="LD10"/>
      </w:pPr>
    </w:p>
    <w:p w14:paraId="7ED091F1" w14:textId="77777777" w:rsidR="00082508" w:rsidRDefault="00082508">
      <w:pPr>
        <w:pStyle w:val="LD10"/>
      </w:pPr>
      <w:r>
        <w:t xml:space="preserve">if (!FS_Flag) </w:t>
      </w:r>
    </w:p>
    <w:p w14:paraId="227BC25D" w14:textId="77777777" w:rsidR="00082508" w:rsidRDefault="00082508">
      <w:pPr>
        <w:pStyle w:val="LD10"/>
      </w:pPr>
      <w:r>
        <w:tab/>
        <w:t>Size_Class0 = N0_2;</w:t>
      </w:r>
    </w:p>
    <w:p w14:paraId="00DC2E59" w14:textId="77777777" w:rsidR="00082508" w:rsidRDefault="00082508">
      <w:pPr>
        <w:pStyle w:val="LD10"/>
      </w:pPr>
      <w:r>
        <w:t xml:space="preserve">else </w:t>
      </w:r>
    </w:p>
    <w:p w14:paraId="19EAC787" w14:textId="77777777" w:rsidR="00082508" w:rsidRDefault="00082508">
      <w:pPr>
        <w:pStyle w:val="LD10"/>
      </w:pPr>
      <w:r>
        <w:tab/>
        <w:t>Size_Class0 = N0;</w:t>
      </w:r>
    </w:p>
    <w:p w14:paraId="5EF54C8D" w14:textId="77777777" w:rsidR="00082508" w:rsidRDefault="00082508">
      <w:pPr>
        <w:pStyle w:val="LD10"/>
      </w:pPr>
    </w:p>
    <w:p w14:paraId="03869FA5" w14:textId="77777777" w:rsidR="00082508" w:rsidRDefault="00082508">
      <w:pPr>
        <w:pStyle w:val="LD10"/>
      </w:pPr>
      <w:r>
        <w:t>for (i = 0; i &lt; Size_Class0; i++) {</w:t>
      </w:r>
    </w:p>
    <w:p w14:paraId="5EA733A3" w14:textId="77777777" w:rsidR="00082508" w:rsidRDefault="00082508">
      <w:pPr>
        <w:pStyle w:val="LD10"/>
      </w:pPr>
    </w:p>
    <w:p w14:paraId="4F74E4FB" w14:textId="77777777" w:rsidR="00082508" w:rsidRDefault="00082508">
      <w:pPr>
        <w:pStyle w:val="LD10"/>
      </w:pPr>
      <w:r>
        <w:tab/>
        <w:t>if (Input_Frame[i] == 0)</w:t>
      </w:r>
    </w:p>
    <w:p w14:paraId="5281592F" w14:textId="77777777" w:rsidR="00082508" w:rsidRDefault="00082508">
      <w:pPr>
        <w:pStyle w:val="LD10"/>
      </w:pPr>
      <w:r>
        <w:tab/>
      </w:r>
      <w:r>
        <w:tab/>
        <w:t>Input_Frame[i] = 127;</w:t>
      </w:r>
    </w:p>
    <w:p w14:paraId="47473E69" w14:textId="77777777" w:rsidR="00082508" w:rsidRDefault="00082508">
      <w:pPr>
        <w:pStyle w:val="LD10"/>
      </w:pPr>
      <w:r>
        <w:tab/>
        <w:t xml:space="preserve">else </w:t>
      </w:r>
    </w:p>
    <w:p w14:paraId="13320FEC" w14:textId="77777777" w:rsidR="00082508" w:rsidRDefault="00082508">
      <w:pPr>
        <w:pStyle w:val="LD10"/>
      </w:pPr>
      <w:r>
        <w:tab/>
      </w:r>
      <w:r>
        <w:tab/>
        <w:t>Input_Frame[i] = -127;</w:t>
      </w:r>
    </w:p>
    <w:p w14:paraId="0299990B" w14:textId="77777777" w:rsidR="00082508" w:rsidRDefault="00082508">
      <w:pPr>
        <w:pStyle w:val="LD10"/>
      </w:pPr>
    </w:p>
    <w:p w14:paraId="5990F956" w14:textId="77777777" w:rsidR="00082508" w:rsidRDefault="00082508">
      <w:pPr>
        <w:pStyle w:val="LD10"/>
      </w:pPr>
      <w:r>
        <w:t>} /* End Loop Size_Class0 */</w:t>
      </w:r>
    </w:p>
    <w:p w14:paraId="29BA36E1" w14:textId="77777777" w:rsidR="00082508" w:rsidRDefault="00082508">
      <w:pPr>
        <w:pStyle w:val="LD10"/>
      </w:pPr>
      <w:r>
        <w:t>}</w:t>
      </w:r>
    </w:p>
    <w:p w14:paraId="67D83006" w14:textId="77777777" w:rsidR="00082508" w:rsidRDefault="00082508">
      <w:pPr>
        <w:pStyle w:val="LD10"/>
      </w:pPr>
    </w:p>
    <w:p w14:paraId="6BB751A9" w14:textId="77777777" w:rsidR="00082508" w:rsidRDefault="00082508">
      <w:pPr>
        <w:pStyle w:val="WP"/>
        <w:keepNext/>
        <w:tabs>
          <w:tab w:val="left" w:pos="426"/>
        </w:tabs>
      </w:pPr>
      <w:r>
        <w:br w:type="page"/>
      </w:r>
      <w:r>
        <w:lastRenderedPageBreak/>
        <w:t>/**************************************************************************</w:t>
      </w:r>
    </w:p>
    <w:p w14:paraId="72C4A76B" w14:textId="77777777" w:rsidR="00082508" w:rsidRDefault="00082508">
      <w:pPr>
        <w:pStyle w:val="WP"/>
        <w:keepNext/>
        <w:tabs>
          <w:tab w:val="left" w:pos="426"/>
        </w:tabs>
      </w:pPr>
      <w:r>
        <w:t>*</w:t>
      </w:r>
    </w:p>
    <w:p w14:paraId="7D57AAC7" w14:textId="77777777" w:rsidR="00082508" w:rsidRDefault="00082508">
      <w:pPr>
        <w:pStyle w:val="WP"/>
        <w:keepNext/>
        <w:tabs>
          <w:tab w:val="left" w:pos="426"/>
        </w:tabs>
      </w:pPr>
      <w:r>
        <w:t>*</w:t>
      </w:r>
      <w:r>
        <w:tab/>
        <w:t>ROUTINE</w:t>
      </w:r>
      <w:r>
        <w:tab/>
      </w:r>
      <w:r>
        <w:tab/>
      </w:r>
      <w:r>
        <w:tab/>
      </w:r>
      <w:r>
        <w:tab/>
        <w:t>:</w:t>
      </w:r>
      <w:r>
        <w:tab/>
        <w:t>Write_Tetra_File</w:t>
      </w:r>
      <w:r>
        <w:fldChar w:fldCharType="begin"/>
      </w:r>
      <w:r>
        <w:instrText>xe "Write_Tetra_File</w:instrText>
      </w:r>
      <w:r>
        <w:tab/>
        <w:instrText>sub_cc</w:instrText>
      </w:r>
      <w:r>
        <w:tab/>
      </w:r>
      <w:r>
        <w:tab/>
      </w:r>
      <w:r>
        <w:fldChar w:fldCharType="begin"/>
      </w:r>
      <w:r>
        <w:instrText xml:space="preserve">ref </w:instrText>
      </w:r>
      <w:r>
        <w:rPr>
          <w:vanish/>
        </w:rPr>
        <w:instrText>a300395_2_03_title</w:instrText>
      </w:r>
      <w:r>
        <w:fldChar w:fldCharType="separate"/>
      </w:r>
      <w:r>
        <w:rPr>
          <w:vanish/>
        </w:rPr>
        <w:instrText>C</w:instrText>
      </w:r>
      <w:r>
        <w:fldChar w:fldCharType="end"/>
      </w:r>
      <w:r>
        <w:instrText>.2"</w:instrText>
      </w:r>
      <w:r>
        <w:fldChar w:fldCharType="end"/>
      </w:r>
    </w:p>
    <w:p w14:paraId="273F9EB0" w14:textId="77777777" w:rsidR="00082508" w:rsidRDefault="00082508">
      <w:pPr>
        <w:pStyle w:val="WP"/>
        <w:keepNext/>
        <w:tabs>
          <w:tab w:val="left" w:pos="426"/>
        </w:tabs>
      </w:pPr>
      <w:r>
        <w:t>*</w:t>
      </w:r>
    </w:p>
    <w:p w14:paraId="4EB78C4B" w14:textId="77777777" w:rsidR="00082508" w:rsidRDefault="00082508">
      <w:pPr>
        <w:pStyle w:val="WP"/>
        <w:keepNext/>
        <w:tabs>
          <w:tab w:val="left" w:pos="426"/>
        </w:tabs>
      </w:pPr>
      <w:r>
        <w:t>*</w:t>
      </w:r>
      <w:r>
        <w:tab/>
        <w:t>DESCRIPTION</w:t>
      </w:r>
      <w:r>
        <w:tab/>
      </w:r>
      <w:r>
        <w:tab/>
      </w:r>
      <w:r>
        <w:tab/>
        <w:t>:</w:t>
      </w:r>
      <w:r>
        <w:tab/>
        <w:t>Writes a file in the TETRA hardware test</w:t>
      </w:r>
    </w:p>
    <w:p w14:paraId="728E0896" w14:textId="77777777" w:rsidR="00082508" w:rsidRDefault="00082508">
      <w:pPr>
        <w:pStyle w:val="WP"/>
        <w:keepNext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frame format</w:t>
      </w:r>
    </w:p>
    <w:p w14:paraId="4DEC5F8C" w14:textId="77777777" w:rsidR="00082508" w:rsidRDefault="00082508">
      <w:pPr>
        <w:pStyle w:val="WP"/>
        <w:keepNext/>
        <w:tabs>
          <w:tab w:val="left" w:pos="426"/>
        </w:tabs>
      </w:pPr>
      <w:r>
        <w:t>*</w:t>
      </w:r>
    </w:p>
    <w:p w14:paraId="001A5DD9" w14:textId="77777777" w:rsidR="00082508" w:rsidRDefault="00082508">
      <w:pPr>
        <w:pStyle w:val="WP"/>
        <w:keepNext/>
        <w:tabs>
          <w:tab w:val="left" w:pos="426"/>
        </w:tabs>
      </w:pPr>
      <w:r>
        <w:t>**************************************************************************</w:t>
      </w:r>
    </w:p>
    <w:p w14:paraId="0E8EF519" w14:textId="77777777" w:rsidR="00082508" w:rsidRDefault="00082508">
      <w:pPr>
        <w:pStyle w:val="WP"/>
        <w:keepNext/>
        <w:tabs>
          <w:tab w:val="left" w:pos="426"/>
        </w:tabs>
      </w:pPr>
      <w:r>
        <w:t>*</w:t>
      </w:r>
    </w:p>
    <w:p w14:paraId="1D5D7A74" w14:textId="77777777" w:rsidR="00082508" w:rsidRDefault="00082508">
      <w:pPr>
        <w:pStyle w:val="WP"/>
        <w:keepNext/>
        <w:tabs>
          <w:tab w:val="left" w:pos="426"/>
        </w:tabs>
      </w:pPr>
      <w:r>
        <w:t>*</w:t>
      </w:r>
      <w:r>
        <w:tab/>
        <w:t>USAGE</w:t>
      </w:r>
      <w:r>
        <w:tab/>
      </w:r>
      <w:r>
        <w:tab/>
      </w:r>
      <w:r>
        <w:tab/>
      </w:r>
      <w:r>
        <w:tab/>
        <w:t>:</w:t>
      </w:r>
      <w:r>
        <w:tab/>
        <w:t>Write_Tetra_File(file_pointer,buffer)</w:t>
      </w:r>
    </w:p>
    <w:p w14:paraId="262F8918" w14:textId="77777777" w:rsidR="00082508" w:rsidRDefault="00082508">
      <w:pPr>
        <w:pStyle w:val="WP"/>
        <w:keepNext/>
        <w:tabs>
          <w:tab w:val="left" w:pos="426"/>
        </w:tabs>
        <w:rPr>
          <w:rFonts w:ascii="MS Sans Serif" w:hAnsi="MS Sans Serif" w:cs="MS Sans Serif"/>
        </w:rPr>
      </w:pPr>
      <w:r>
        <w:rPr>
          <w:rFonts w:ascii="MS Sans Serif" w:hAnsi="MS Sans Serif" w:cs="MS Sans Serif"/>
        </w:rPr>
        <w:t>*</w:t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  <w:t>(Routine_Name(input1,input2))</w:t>
      </w:r>
    </w:p>
    <w:p w14:paraId="08AB1851" w14:textId="77777777" w:rsidR="00082508" w:rsidRDefault="00082508">
      <w:pPr>
        <w:pStyle w:val="WP"/>
        <w:keepNext/>
        <w:tabs>
          <w:tab w:val="left" w:pos="426"/>
        </w:tabs>
      </w:pPr>
      <w:r>
        <w:t>*</w:t>
      </w:r>
    </w:p>
    <w:p w14:paraId="26D0908D" w14:textId="77777777" w:rsidR="00082508" w:rsidRDefault="00082508">
      <w:pPr>
        <w:pStyle w:val="WP"/>
        <w:keepNext/>
        <w:tabs>
          <w:tab w:val="left" w:pos="426"/>
        </w:tabs>
      </w:pPr>
      <w:r>
        <w:t>*</w:t>
      </w:r>
      <w:r>
        <w:tab/>
        <w:t>INPUT ARGUMENT(S)</w:t>
      </w:r>
      <w:r>
        <w:tab/>
      </w:r>
      <w:r>
        <w:tab/>
        <w:t>:</w:t>
      </w:r>
      <w:r>
        <w:tab/>
      </w:r>
    </w:p>
    <w:p w14:paraId="2A4642BF" w14:textId="77777777" w:rsidR="00082508" w:rsidRDefault="00082508">
      <w:pPr>
        <w:pStyle w:val="WP"/>
        <w:keepNext/>
        <w:tabs>
          <w:tab w:val="left" w:pos="426"/>
        </w:tabs>
      </w:pPr>
      <w:r>
        <w:t>*</w:t>
      </w:r>
    </w:p>
    <w:p w14:paraId="647B64D6" w14:textId="77777777" w:rsidR="00082508" w:rsidRDefault="00082508">
      <w:pPr>
        <w:pStyle w:val="WP"/>
        <w:keepNext/>
        <w:tabs>
          <w:tab w:val="left" w:pos="426"/>
        </w:tabs>
      </w:pPr>
      <w:r>
        <w:t>*</w:t>
      </w:r>
      <w:r>
        <w:tab/>
      </w:r>
      <w:r>
        <w:tab/>
        <w:t>INPUT1</w:t>
      </w:r>
      <w:r>
        <w:tab/>
      </w:r>
      <w:r>
        <w:tab/>
      </w:r>
      <w:r>
        <w:tab/>
        <w:t>:</w:t>
      </w:r>
      <w:r>
        <w:tab/>
        <w:t>- Description : File pointer on output file</w:t>
      </w:r>
    </w:p>
    <w:p w14:paraId="6CD86292" w14:textId="77777777" w:rsidR="00082508" w:rsidRDefault="00082508">
      <w:pPr>
        <w:pStyle w:val="WP"/>
        <w:keepNext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 Format : FILE</w:t>
      </w:r>
    </w:p>
    <w:p w14:paraId="444A6C68" w14:textId="77777777" w:rsidR="00082508" w:rsidRDefault="00082508">
      <w:pPr>
        <w:pStyle w:val="WP"/>
        <w:keepNext/>
        <w:tabs>
          <w:tab w:val="left" w:pos="426"/>
        </w:tabs>
      </w:pPr>
      <w:r>
        <w:t>*</w:t>
      </w:r>
    </w:p>
    <w:p w14:paraId="762DA4E0" w14:textId="77777777" w:rsidR="00082508" w:rsidRDefault="00082508">
      <w:pPr>
        <w:pStyle w:val="WP"/>
        <w:keepNext/>
        <w:tabs>
          <w:tab w:val="left" w:pos="426"/>
        </w:tabs>
      </w:pPr>
      <w:r>
        <w:t>*</w:t>
      </w:r>
      <w:r>
        <w:tab/>
      </w:r>
      <w:r>
        <w:tab/>
        <w:t>INPUT2</w:t>
      </w:r>
      <w:r>
        <w:tab/>
      </w:r>
      <w:r>
        <w:tab/>
      </w:r>
      <w:r>
        <w:tab/>
        <w:t>:</w:t>
      </w:r>
      <w:r>
        <w:tab/>
        <w:t>- Description : buffer containing the TETRA frame</w:t>
      </w:r>
    </w:p>
    <w:p w14:paraId="501B1012" w14:textId="77777777" w:rsidR="00082508" w:rsidRDefault="00082508">
      <w:pPr>
        <w:pStyle w:val="WP"/>
        <w:keepNext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 Format : 432 * 16 bit-samples</w:t>
      </w:r>
    </w:p>
    <w:p w14:paraId="3944758E" w14:textId="77777777" w:rsidR="00082508" w:rsidRDefault="00082508">
      <w:pPr>
        <w:pStyle w:val="WP"/>
        <w:keepNext/>
        <w:tabs>
          <w:tab w:val="left" w:pos="426"/>
        </w:tabs>
      </w:pPr>
      <w:r>
        <w:t>*</w:t>
      </w:r>
    </w:p>
    <w:p w14:paraId="125E9B76" w14:textId="77777777" w:rsidR="00082508" w:rsidRDefault="00082508">
      <w:pPr>
        <w:pStyle w:val="WP"/>
        <w:keepNext/>
        <w:tabs>
          <w:tab w:val="left" w:pos="426"/>
        </w:tabs>
      </w:pPr>
      <w:r>
        <w:t>*</w:t>
      </w:r>
      <w:r>
        <w:tab/>
        <w:t>RETURNED VALUE</w:t>
      </w:r>
      <w:r>
        <w:tab/>
      </w:r>
      <w:r>
        <w:tab/>
        <w:t>:</w:t>
      </w:r>
      <w:r>
        <w:tab/>
        <w:t>0 if process correct, -1 if EOF</w:t>
      </w:r>
    </w:p>
    <w:p w14:paraId="527EAD4C" w14:textId="77777777" w:rsidR="00082508" w:rsidRDefault="00082508">
      <w:pPr>
        <w:pStyle w:val="WP"/>
        <w:keepNext/>
        <w:tabs>
          <w:tab w:val="left" w:pos="426"/>
        </w:tabs>
      </w:pPr>
      <w:r>
        <w:t>*</w:t>
      </w:r>
    </w:p>
    <w:p w14:paraId="60CB159F" w14:textId="77777777" w:rsidR="00082508" w:rsidRDefault="00082508">
      <w:pPr>
        <w:pStyle w:val="WP"/>
        <w:keepNext/>
        <w:tabs>
          <w:tab w:val="left" w:pos="426"/>
        </w:tabs>
      </w:pPr>
      <w:r>
        <w:t>*</w:t>
      </w:r>
      <w:r>
        <w:tab/>
        <w:t>COMMENTS</w:t>
      </w:r>
      <w:r>
        <w:tab/>
      </w:r>
      <w:r>
        <w:tab/>
      </w:r>
      <w:r>
        <w:tab/>
        <w:t>:</w:t>
      </w:r>
      <w:r>
        <w:tab/>
        <w:t>Data written in the output file are short integers</w:t>
      </w:r>
    </w:p>
    <w:p w14:paraId="6A096CDF" w14:textId="77777777" w:rsidR="00082508" w:rsidRDefault="00082508">
      <w:pPr>
        <w:pStyle w:val="WP"/>
        <w:keepNext/>
        <w:tabs>
          <w:tab w:val="left" w:pos="426"/>
        </w:tabs>
      </w:pPr>
      <w:r>
        <w:t>*</w:t>
      </w:r>
    </w:p>
    <w:p w14:paraId="06A28760" w14:textId="77777777" w:rsidR="00082508" w:rsidRDefault="00082508">
      <w:pPr>
        <w:pStyle w:val="WP"/>
        <w:keepNext/>
        <w:tabs>
          <w:tab w:val="left" w:pos="426"/>
        </w:tabs>
      </w:pPr>
      <w:r>
        <w:t>**************************************************************************/</w:t>
      </w:r>
    </w:p>
    <w:p w14:paraId="2430119E" w14:textId="77777777" w:rsidR="00082508" w:rsidRDefault="00082508">
      <w:pPr>
        <w:pStyle w:val="LD10"/>
      </w:pPr>
    </w:p>
    <w:p w14:paraId="6320A686" w14:textId="77777777" w:rsidR="00082508" w:rsidRDefault="00082508">
      <w:pPr>
        <w:pStyle w:val="LD10"/>
      </w:pPr>
      <w:r>
        <w:t>short           Write_Tetra_File (FILE *fout, short *array)</w:t>
      </w:r>
    </w:p>
    <w:p w14:paraId="76A1517F" w14:textId="77777777" w:rsidR="00082508" w:rsidRDefault="00082508">
      <w:pPr>
        <w:pStyle w:val="LD10"/>
      </w:pPr>
      <w:r>
        <w:t>{</w:t>
      </w:r>
    </w:p>
    <w:p w14:paraId="25C067C7" w14:textId="77777777" w:rsidR="00082508" w:rsidRDefault="00082508">
      <w:pPr>
        <w:pStyle w:val="LD10"/>
      </w:pPr>
      <w:r>
        <w:tab/>
        <w:t>static short    initial = 0;</w:t>
      </w:r>
    </w:p>
    <w:p w14:paraId="615A13D5" w14:textId="77777777" w:rsidR="00082508" w:rsidRDefault="00082508">
      <w:pPr>
        <w:pStyle w:val="LD10"/>
      </w:pPr>
      <w:r>
        <w:tab/>
        <w:t>static short    block[690];    /* 960 if FFFF filling is included */</w:t>
      </w:r>
    </w:p>
    <w:p w14:paraId="57B7CAB6" w14:textId="77777777" w:rsidR="00082508" w:rsidRDefault="00082508">
      <w:pPr>
        <w:pStyle w:val="LD10"/>
      </w:pPr>
      <w:r>
        <w:tab/>
        <w:t>short          *ptr_block;</w:t>
      </w:r>
    </w:p>
    <w:p w14:paraId="40E89D61" w14:textId="77777777" w:rsidR="00082508" w:rsidRDefault="00082508">
      <w:pPr>
        <w:pStyle w:val="LD10"/>
      </w:pPr>
      <w:r>
        <w:tab/>
        <w:t>short i;</w:t>
      </w:r>
    </w:p>
    <w:p w14:paraId="36EA7658" w14:textId="77777777" w:rsidR="00082508" w:rsidRDefault="00082508">
      <w:pPr>
        <w:pStyle w:val="LD10"/>
      </w:pPr>
    </w:p>
    <w:p w14:paraId="5BCADB38" w14:textId="77777777" w:rsidR="00082508" w:rsidRDefault="00082508">
      <w:pPr>
        <w:pStyle w:val="LD10"/>
      </w:pPr>
      <w:r>
        <w:t>/* Return value: -1  EOF</w:t>
      </w:r>
    </w:p>
    <w:p w14:paraId="1048D79A" w14:textId="77777777" w:rsidR="00082508" w:rsidRDefault="00082508">
      <w:pPr>
        <w:pStyle w:val="LD10"/>
      </w:pPr>
      <w:r>
        <w:t xml:space="preserve"> *                0  array TETRA frame written to 'fout'</w:t>
      </w:r>
    </w:p>
    <w:p w14:paraId="5583E3C5" w14:textId="77777777" w:rsidR="00082508" w:rsidRDefault="00082508">
      <w:pPr>
        <w:pStyle w:val="LD10"/>
      </w:pPr>
      <w:r>
        <w:t xml:space="preserve"> */</w:t>
      </w:r>
    </w:p>
    <w:p w14:paraId="3FC5D894" w14:textId="77777777" w:rsidR="00082508" w:rsidRDefault="00082508">
      <w:pPr>
        <w:pStyle w:val="LD10"/>
      </w:pPr>
      <w:r>
        <w:t xml:space="preserve">                 </w:t>
      </w:r>
    </w:p>
    <w:p w14:paraId="241281B4" w14:textId="77777777" w:rsidR="00082508" w:rsidRDefault="00082508">
      <w:pPr>
        <w:pStyle w:val="LD10"/>
      </w:pPr>
    </w:p>
    <w:p w14:paraId="7506AB5B" w14:textId="77777777" w:rsidR="00082508" w:rsidRDefault="00082508">
      <w:pPr>
        <w:pStyle w:val="LD10"/>
      </w:pPr>
      <w:r>
        <w:tab/>
        <w:t>/* if first call to this routine, then set up output block */</w:t>
      </w:r>
    </w:p>
    <w:p w14:paraId="1BE8C184" w14:textId="77777777" w:rsidR="00082508" w:rsidRDefault="00082508">
      <w:pPr>
        <w:pStyle w:val="LD10"/>
      </w:pPr>
      <w:r>
        <w:t xml:space="preserve">        if (initial == 0)</w:t>
      </w:r>
    </w:p>
    <w:p w14:paraId="4B549761" w14:textId="77777777" w:rsidR="00082508" w:rsidRDefault="00082508">
      <w:pPr>
        <w:pStyle w:val="LD10"/>
      </w:pPr>
      <w:r>
        <w:t xml:space="preserve">          {     </w:t>
      </w:r>
    </w:p>
    <w:p w14:paraId="07404772" w14:textId="77777777" w:rsidR="00082508" w:rsidRDefault="00082508">
      <w:pPr>
        <w:pStyle w:val="LD10"/>
      </w:pPr>
      <w:r>
        <w:t xml:space="preserve">                initial = 1;</w:t>
      </w:r>
    </w:p>
    <w:p w14:paraId="4801A6C6" w14:textId="77777777" w:rsidR="00082508" w:rsidRDefault="00082508">
      <w:pPr>
        <w:pStyle w:val="LD10"/>
      </w:pPr>
      <w:r>
        <w:t xml:space="preserve">                ptr_block = block;</w:t>
      </w:r>
    </w:p>
    <w:p w14:paraId="0267C2EA" w14:textId="77777777" w:rsidR="00082508" w:rsidRDefault="00082508">
      <w:pPr>
        <w:pStyle w:val="LD10"/>
      </w:pPr>
      <w:r>
        <w:t xml:space="preserve">                *ptr_block++ = 0x6b21;</w:t>
      </w:r>
    </w:p>
    <w:p w14:paraId="61AD3B56" w14:textId="77777777" w:rsidR="00082508" w:rsidRDefault="00082508">
      <w:pPr>
        <w:pStyle w:val="LD10"/>
      </w:pPr>
      <w:r>
        <w:tab/>
      </w:r>
      <w:r>
        <w:tab/>
        <w:t>for (i = 0; i &lt; 114; i++)</w:t>
      </w:r>
    </w:p>
    <w:p w14:paraId="4DCA3227" w14:textId="77777777" w:rsidR="00082508" w:rsidRDefault="00082508">
      <w:pPr>
        <w:pStyle w:val="LD10"/>
      </w:pPr>
      <w:r>
        <w:tab/>
      </w:r>
      <w:r>
        <w:tab/>
      </w:r>
      <w:r>
        <w:tab/>
        <w:t xml:space="preserve">*ptr_block++ = 0; </w:t>
      </w:r>
    </w:p>
    <w:p w14:paraId="60F2DFD4" w14:textId="77777777" w:rsidR="00082508" w:rsidRDefault="00082508">
      <w:pPr>
        <w:pStyle w:val="LD10"/>
      </w:pPr>
      <w:r>
        <w:tab/>
      </w:r>
      <w:r>
        <w:tab/>
        <w:t>/* for (i = 0; i &lt; 45; i++)</w:t>
      </w:r>
    </w:p>
    <w:p w14:paraId="6081A3CD" w14:textId="77777777" w:rsidR="00082508" w:rsidRDefault="00082508">
      <w:pPr>
        <w:pStyle w:val="LD10"/>
      </w:pPr>
      <w:r>
        <w:tab/>
      </w:r>
      <w:r>
        <w:tab/>
      </w:r>
      <w:r>
        <w:tab/>
        <w:t>*ptr_block++ = 0xFFFF;  */</w:t>
      </w:r>
    </w:p>
    <w:p w14:paraId="6875DCDE" w14:textId="77777777" w:rsidR="00082508" w:rsidRDefault="00082508">
      <w:pPr>
        <w:pStyle w:val="LD10"/>
      </w:pPr>
      <w:r>
        <w:t xml:space="preserve">                *ptr_block++ = 0x6b22;</w:t>
      </w:r>
    </w:p>
    <w:p w14:paraId="0CA711FC" w14:textId="77777777" w:rsidR="00082508" w:rsidRDefault="00082508">
      <w:pPr>
        <w:pStyle w:val="LD10"/>
      </w:pPr>
      <w:r>
        <w:tab/>
      </w:r>
      <w:r>
        <w:tab/>
        <w:t>for (i = 0; i &lt; 114; i++)</w:t>
      </w:r>
    </w:p>
    <w:p w14:paraId="0069A227" w14:textId="77777777" w:rsidR="00082508" w:rsidRDefault="00082508">
      <w:pPr>
        <w:pStyle w:val="LD10"/>
      </w:pPr>
      <w:r>
        <w:tab/>
      </w:r>
      <w:r>
        <w:tab/>
      </w:r>
      <w:r>
        <w:tab/>
        <w:t xml:space="preserve">*ptr_block++ = 0; </w:t>
      </w:r>
    </w:p>
    <w:p w14:paraId="6F7E6F15" w14:textId="77777777" w:rsidR="00082508" w:rsidRDefault="00082508">
      <w:pPr>
        <w:pStyle w:val="LD10"/>
      </w:pPr>
      <w:r>
        <w:tab/>
      </w:r>
      <w:r>
        <w:tab/>
        <w:t>/* for (i = 0; i &lt; 45; i++)</w:t>
      </w:r>
    </w:p>
    <w:p w14:paraId="60786C51" w14:textId="77777777" w:rsidR="00082508" w:rsidRDefault="00082508">
      <w:pPr>
        <w:pStyle w:val="LD10"/>
      </w:pPr>
      <w:r>
        <w:tab/>
      </w:r>
      <w:r>
        <w:tab/>
      </w:r>
      <w:r>
        <w:tab/>
        <w:t>*ptr_block++ = 0xFFFF;  */</w:t>
      </w:r>
    </w:p>
    <w:p w14:paraId="06E0590A" w14:textId="77777777" w:rsidR="00082508" w:rsidRDefault="00082508">
      <w:pPr>
        <w:pStyle w:val="LD10"/>
      </w:pPr>
      <w:r>
        <w:t xml:space="preserve">                *ptr_block++ = 0x6b23;</w:t>
      </w:r>
    </w:p>
    <w:p w14:paraId="67C4808A" w14:textId="77777777" w:rsidR="00082508" w:rsidRDefault="00082508">
      <w:pPr>
        <w:pStyle w:val="LD10"/>
      </w:pPr>
      <w:r>
        <w:tab/>
      </w:r>
      <w:r>
        <w:tab/>
        <w:t>for (i = 0; i &lt; 114; i++)</w:t>
      </w:r>
    </w:p>
    <w:p w14:paraId="788418E7" w14:textId="77777777" w:rsidR="00082508" w:rsidRDefault="00082508">
      <w:pPr>
        <w:pStyle w:val="LD10"/>
      </w:pPr>
      <w:r>
        <w:tab/>
      </w:r>
      <w:r>
        <w:tab/>
      </w:r>
      <w:r>
        <w:tab/>
        <w:t xml:space="preserve">*ptr_block++ = 0; </w:t>
      </w:r>
    </w:p>
    <w:p w14:paraId="7EBC4FE6" w14:textId="77777777" w:rsidR="00082508" w:rsidRDefault="00082508">
      <w:pPr>
        <w:pStyle w:val="LD10"/>
      </w:pPr>
      <w:r>
        <w:tab/>
      </w:r>
      <w:r>
        <w:tab/>
        <w:t>/* for (i = 0; i &lt; 45; i++)</w:t>
      </w:r>
    </w:p>
    <w:p w14:paraId="19521FAC" w14:textId="77777777" w:rsidR="00082508" w:rsidRDefault="00082508">
      <w:pPr>
        <w:pStyle w:val="LD10"/>
      </w:pPr>
      <w:r>
        <w:tab/>
      </w:r>
      <w:r>
        <w:tab/>
      </w:r>
      <w:r>
        <w:tab/>
        <w:t>*ptr_block++ = 0xFFFF;  */</w:t>
      </w:r>
    </w:p>
    <w:p w14:paraId="7E95B95C" w14:textId="77777777" w:rsidR="00082508" w:rsidRDefault="00082508">
      <w:pPr>
        <w:pStyle w:val="LD10"/>
      </w:pPr>
      <w:r>
        <w:t xml:space="preserve">                *ptr_block++ = 0x6b24;</w:t>
      </w:r>
    </w:p>
    <w:p w14:paraId="50F5013F" w14:textId="77777777" w:rsidR="00082508" w:rsidRDefault="00082508">
      <w:pPr>
        <w:pStyle w:val="LD10"/>
      </w:pPr>
      <w:r>
        <w:tab/>
      </w:r>
      <w:r>
        <w:tab/>
        <w:t>for (i = 0; i &lt; 114; i++)</w:t>
      </w:r>
    </w:p>
    <w:p w14:paraId="623DAD6B" w14:textId="77777777" w:rsidR="00082508" w:rsidRDefault="00082508">
      <w:pPr>
        <w:pStyle w:val="LD10"/>
      </w:pPr>
      <w:r>
        <w:tab/>
      </w:r>
      <w:r>
        <w:tab/>
      </w:r>
      <w:r>
        <w:tab/>
        <w:t xml:space="preserve">*ptr_block++ = 0; </w:t>
      </w:r>
    </w:p>
    <w:p w14:paraId="7332D269" w14:textId="77777777" w:rsidR="00082508" w:rsidRDefault="00082508">
      <w:pPr>
        <w:pStyle w:val="LD10"/>
      </w:pPr>
      <w:r>
        <w:tab/>
      </w:r>
      <w:r>
        <w:tab/>
        <w:t>/* for (i = 0; i &lt; 45; i++)</w:t>
      </w:r>
    </w:p>
    <w:p w14:paraId="7FBEFF9A" w14:textId="77777777" w:rsidR="00082508" w:rsidRDefault="00082508">
      <w:pPr>
        <w:pStyle w:val="LD10"/>
      </w:pPr>
      <w:r>
        <w:lastRenderedPageBreak/>
        <w:tab/>
      </w:r>
      <w:r>
        <w:tab/>
      </w:r>
      <w:r>
        <w:tab/>
        <w:t>*ptr_block++ = 0xFFFF;  */</w:t>
      </w:r>
    </w:p>
    <w:p w14:paraId="5D60A1B7" w14:textId="77777777" w:rsidR="00082508" w:rsidRDefault="00082508">
      <w:pPr>
        <w:pStyle w:val="LD10"/>
      </w:pPr>
      <w:r>
        <w:t xml:space="preserve">                *ptr_block++ = 0x6b25;</w:t>
      </w:r>
    </w:p>
    <w:p w14:paraId="5F28E389" w14:textId="77777777" w:rsidR="00082508" w:rsidRDefault="00082508">
      <w:pPr>
        <w:pStyle w:val="LD10"/>
      </w:pPr>
      <w:r>
        <w:tab/>
      </w:r>
      <w:r>
        <w:tab/>
        <w:t>for (i = 0; i &lt; 114; i++)</w:t>
      </w:r>
    </w:p>
    <w:p w14:paraId="3EADFADA" w14:textId="77777777" w:rsidR="00082508" w:rsidRDefault="00082508">
      <w:pPr>
        <w:pStyle w:val="LD10"/>
      </w:pPr>
      <w:r>
        <w:tab/>
      </w:r>
      <w:r>
        <w:tab/>
      </w:r>
      <w:r>
        <w:tab/>
        <w:t xml:space="preserve">*ptr_block++ = 0; </w:t>
      </w:r>
    </w:p>
    <w:p w14:paraId="337D4F3E" w14:textId="77777777" w:rsidR="00082508" w:rsidRDefault="00082508">
      <w:pPr>
        <w:pStyle w:val="LD10"/>
      </w:pPr>
      <w:r>
        <w:tab/>
      </w:r>
      <w:r>
        <w:tab/>
        <w:t>/* for (i = 0; i &lt; 45; i++)</w:t>
      </w:r>
    </w:p>
    <w:p w14:paraId="6955D364" w14:textId="77777777" w:rsidR="00082508" w:rsidRDefault="00082508">
      <w:pPr>
        <w:pStyle w:val="LD10"/>
      </w:pPr>
      <w:r>
        <w:tab/>
      </w:r>
      <w:r>
        <w:tab/>
      </w:r>
      <w:r>
        <w:tab/>
        <w:t>*ptr_block++ = 0xFFFF;  */</w:t>
      </w:r>
    </w:p>
    <w:p w14:paraId="1C9B8350" w14:textId="77777777" w:rsidR="00082508" w:rsidRDefault="00082508">
      <w:pPr>
        <w:pStyle w:val="LD10"/>
      </w:pPr>
      <w:r>
        <w:t xml:space="preserve">                *ptr_block++ = 0x6b26;</w:t>
      </w:r>
    </w:p>
    <w:p w14:paraId="150961B1" w14:textId="77777777" w:rsidR="00082508" w:rsidRDefault="00082508">
      <w:pPr>
        <w:pStyle w:val="LD10"/>
      </w:pPr>
      <w:r>
        <w:tab/>
      </w:r>
      <w:r>
        <w:tab/>
        <w:t>for (i = 0; i &lt; 114; i++)</w:t>
      </w:r>
    </w:p>
    <w:p w14:paraId="23F57DAC" w14:textId="77777777" w:rsidR="00082508" w:rsidRDefault="00082508">
      <w:pPr>
        <w:pStyle w:val="LD10"/>
      </w:pPr>
      <w:r>
        <w:tab/>
      </w:r>
      <w:r>
        <w:tab/>
      </w:r>
      <w:r>
        <w:tab/>
        <w:t xml:space="preserve">*ptr_block++ = 0; </w:t>
      </w:r>
    </w:p>
    <w:p w14:paraId="1BE2F612" w14:textId="77777777" w:rsidR="00082508" w:rsidRDefault="00082508">
      <w:pPr>
        <w:pStyle w:val="LD10"/>
      </w:pPr>
      <w:r>
        <w:tab/>
      </w:r>
      <w:r>
        <w:tab/>
        <w:t>/* for (i = 0; i &lt; 45; i++)</w:t>
      </w:r>
    </w:p>
    <w:p w14:paraId="6D06C80F" w14:textId="77777777" w:rsidR="00082508" w:rsidRDefault="00082508">
      <w:pPr>
        <w:pStyle w:val="LD10"/>
      </w:pPr>
      <w:r>
        <w:tab/>
      </w:r>
      <w:r>
        <w:tab/>
      </w:r>
      <w:r>
        <w:tab/>
        <w:t>*ptr_block++ = 0xFFFF;  */</w:t>
      </w:r>
    </w:p>
    <w:p w14:paraId="3835D824" w14:textId="77777777" w:rsidR="00082508" w:rsidRDefault="00082508">
      <w:pPr>
        <w:pStyle w:val="LD10"/>
      </w:pPr>
      <w:r>
        <w:t xml:space="preserve">          }         </w:t>
      </w:r>
    </w:p>
    <w:p w14:paraId="04B1BE1D" w14:textId="77777777" w:rsidR="00082508" w:rsidRDefault="00082508">
      <w:pPr>
        <w:pStyle w:val="LD10"/>
      </w:pPr>
      <w:r>
        <w:t xml:space="preserve">                </w:t>
      </w:r>
    </w:p>
    <w:p w14:paraId="31D71AA1" w14:textId="77777777" w:rsidR="00082508" w:rsidRDefault="00082508">
      <w:pPr>
        <w:pStyle w:val="LD10"/>
      </w:pPr>
      <w:r>
        <w:t>/* Fill first valid block */</w:t>
      </w:r>
    </w:p>
    <w:p w14:paraId="24255FE4" w14:textId="77777777" w:rsidR="00082508" w:rsidRDefault="00082508">
      <w:pPr>
        <w:pStyle w:val="LD10"/>
      </w:pPr>
    </w:p>
    <w:p w14:paraId="48DC79A8" w14:textId="77777777" w:rsidR="00082508" w:rsidRDefault="00082508">
      <w:pPr>
        <w:pStyle w:val="LD10"/>
      </w:pPr>
      <w:r>
        <w:tab/>
      </w:r>
      <w:r>
        <w:tab/>
        <w:t>ptr_block = block+1;</w:t>
      </w:r>
    </w:p>
    <w:p w14:paraId="4D33F4FA" w14:textId="77777777" w:rsidR="00082508" w:rsidRDefault="00082508">
      <w:pPr>
        <w:pStyle w:val="LD10"/>
      </w:pPr>
    </w:p>
    <w:p w14:paraId="5D49F794" w14:textId="77777777" w:rsidR="00082508" w:rsidRDefault="00082508">
      <w:pPr>
        <w:pStyle w:val="LD10"/>
      </w:pPr>
      <w:r>
        <w:tab/>
      </w:r>
      <w:r>
        <w:tab/>
        <w:t>for (i = 0; i &lt; 114; i++)</w:t>
      </w:r>
    </w:p>
    <w:p w14:paraId="79ABE405" w14:textId="77777777" w:rsidR="00082508" w:rsidRDefault="00082508">
      <w:pPr>
        <w:pStyle w:val="LD10"/>
      </w:pPr>
      <w:r>
        <w:tab/>
      </w:r>
      <w:r>
        <w:tab/>
      </w:r>
      <w:r>
        <w:tab/>
        <w:t xml:space="preserve"> *ptr_block++ = *array++ &amp; 0x00FF;</w:t>
      </w:r>
    </w:p>
    <w:p w14:paraId="52578C4D" w14:textId="77777777" w:rsidR="00082508" w:rsidRDefault="00082508">
      <w:pPr>
        <w:pStyle w:val="LD10"/>
      </w:pPr>
    </w:p>
    <w:p w14:paraId="03AE42D0" w14:textId="77777777" w:rsidR="00082508" w:rsidRDefault="00082508">
      <w:pPr>
        <w:pStyle w:val="LD10"/>
      </w:pPr>
      <w:r>
        <w:t>/* Fill second valid block */</w:t>
      </w:r>
    </w:p>
    <w:p w14:paraId="4F45DB10" w14:textId="77777777" w:rsidR="00082508" w:rsidRDefault="00082508">
      <w:pPr>
        <w:pStyle w:val="LD10"/>
      </w:pPr>
    </w:p>
    <w:p w14:paraId="45F1C2D0" w14:textId="77777777" w:rsidR="00082508" w:rsidRDefault="00082508">
      <w:pPr>
        <w:pStyle w:val="LD10"/>
      </w:pPr>
      <w:r>
        <w:tab/>
      </w:r>
      <w:r>
        <w:tab/>
        <w:t>ptr_block = block + 161 - 45;</w:t>
      </w:r>
    </w:p>
    <w:p w14:paraId="66CB82C5" w14:textId="77777777" w:rsidR="00082508" w:rsidRDefault="00082508">
      <w:pPr>
        <w:pStyle w:val="LD10"/>
      </w:pPr>
    </w:p>
    <w:p w14:paraId="2864BE46" w14:textId="77777777" w:rsidR="00082508" w:rsidRDefault="00082508">
      <w:pPr>
        <w:pStyle w:val="LD10"/>
      </w:pPr>
      <w:r>
        <w:tab/>
      </w:r>
      <w:r>
        <w:tab/>
        <w:t>for (i = 0; i &lt; 114; i++)</w:t>
      </w:r>
    </w:p>
    <w:p w14:paraId="3BE43CD3" w14:textId="77777777" w:rsidR="00082508" w:rsidRDefault="00082508">
      <w:pPr>
        <w:pStyle w:val="LD10"/>
      </w:pPr>
      <w:r>
        <w:tab/>
      </w:r>
      <w:r>
        <w:tab/>
      </w:r>
      <w:r>
        <w:tab/>
        <w:t xml:space="preserve"> *ptr_block++ = *array++ &amp; 0x00FF;</w:t>
      </w:r>
    </w:p>
    <w:p w14:paraId="3DFE49BD" w14:textId="77777777" w:rsidR="00082508" w:rsidRDefault="00082508">
      <w:pPr>
        <w:pStyle w:val="LD10"/>
      </w:pPr>
    </w:p>
    <w:p w14:paraId="5F5F9E64" w14:textId="77777777" w:rsidR="00082508" w:rsidRDefault="00082508">
      <w:pPr>
        <w:pStyle w:val="LD10"/>
      </w:pPr>
      <w:r>
        <w:t>/* Fill third valid block */</w:t>
      </w:r>
    </w:p>
    <w:p w14:paraId="724C4E26" w14:textId="77777777" w:rsidR="00082508" w:rsidRDefault="00082508">
      <w:pPr>
        <w:pStyle w:val="LD10"/>
      </w:pPr>
    </w:p>
    <w:p w14:paraId="745EF040" w14:textId="77777777" w:rsidR="00082508" w:rsidRDefault="00082508">
      <w:pPr>
        <w:pStyle w:val="LD10"/>
      </w:pPr>
      <w:r>
        <w:tab/>
      </w:r>
      <w:r>
        <w:tab/>
        <w:t>ptr_block = block + 321 - 45 - 45;</w:t>
      </w:r>
    </w:p>
    <w:p w14:paraId="7933CF8B" w14:textId="77777777" w:rsidR="00082508" w:rsidRDefault="00082508">
      <w:pPr>
        <w:pStyle w:val="LD10"/>
      </w:pPr>
    </w:p>
    <w:p w14:paraId="53ADF0EB" w14:textId="77777777" w:rsidR="00082508" w:rsidRDefault="00082508">
      <w:pPr>
        <w:pStyle w:val="LD10"/>
      </w:pPr>
      <w:r>
        <w:tab/>
      </w:r>
      <w:r>
        <w:tab/>
        <w:t>for (i = 0; i &lt; 114; i++)</w:t>
      </w:r>
    </w:p>
    <w:p w14:paraId="53005717" w14:textId="77777777" w:rsidR="00082508" w:rsidRDefault="00082508">
      <w:pPr>
        <w:pStyle w:val="LD10"/>
      </w:pPr>
      <w:r>
        <w:tab/>
      </w:r>
      <w:r>
        <w:tab/>
      </w:r>
      <w:r>
        <w:tab/>
        <w:t xml:space="preserve"> *ptr_block++ = *array++ &amp; 0x00FF;</w:t>
      </w:r>
    </w:p>
    <w:p w14:paraId="4F19E086" w14:textId="77777777" w:rsidR="00082508" w:rsidRDefault="00082508">
      <w:pPr>
        <w:pStyle w:val="LD10"/>
      </w:pPr>
    </w:p>
    <w:p w14:paraId="2EC76659" w14:textId="77777777" w:rsidR="00082508" w:rsidRDefault="00082508">
      <w:pPr>
        <w:pStyle w:val="LD10"/>
      </w:pPr>
      <w:r>
        <w:t>/* Fill fourth valid block */</w:t>
      </w:r>
    </w:p>
    <w:p w14:paraId="32AE2CDD" w14:textId="77777777" w:rsidR="00082508" w:rsidRDefault="00082508">
      <w:pPr>
        <w:pStyle w:val="LD10"/>
      </w:pPr>
    </w:p>
    <w:p w14:paraId="5EFBED87" w14:textId="77777777" w:rsidR="00082508" w:rsidRDefault="00082508">
      <w:pPr>
        <w:pStyle w:val="LD10"/>
      </w:pPr>
      <w:r>
        <w:tab/>
      </w:r>
      <w:r>
        <w:tab/>
        <w:t>ptr_block = block + 481 - 45 - 45 - 45;</w:t>
      </w:r>
    </w:p>
    <w:p w14:paraId="01D44CAE" w14:textId="77777777" w:rsidR="00082508" w:rsidRDefault="00082508">
      <w:pPr>
        <w:pStyle w:val="LD10"/>
      </w:pPr>
    </w:p>
    <w:p w14:paraId="488E739F" w14:textId="77777777" w:rsidR="00082508" w:rsidRDefault="00082508">
      <w:pPr>
        <w:pStyle w:val="LD10"/>
      </w:pPr>
      <w:r>
        <w:tab/>
      </w:r>
      <w:r>
        <w:tab/>
        <w:t>for (i = 0; i &lt; 90; i++)</w:t>
      </w:r>
    </w:p>
    <w:p w14:paraId="1BF66E63" w14:textId="77777777" w:rsidR="00082508" w:rsidRDefault="00082508">
      <w:pPr>
        <w:pStyle w:val="LD10"/>
      </w:pPr>
      <w:r>
        <w:tab/>
      </w:r>
      <w:r>
        <w:tab/>
      </w:r>
      <w:r>
        <w:tab/>
        <w:t xml:space="preserve"> *ptr_block++ = *array++ &amp; 0x00FF;</w:t>
      </w:r>
    </w:p>
    <w:p w14:paraId="57F58B5A" w14:textId="77777777" w:rsidR="00082508" w:rsidRDefault="00082508">
      <w:pPr>
        <w:pStyle w:val="LD10"/>
      </w:pPr>
    </w:p>
    <w:p w14:paraId="01EFEF2A" w14:textId="77777777" w:rsidR="00082508" w:rsidRDefault="00082508">
      <w:pPr>
        <w:pStyle w:val="LD10"/>
      </w:pPr>
      <w:r>
        <w:t>/* Write out TETRA frame */</w:t>
      </w:r>
    </w:p>
    <w:p w14:paraId="6CB6CE36" w14:textId="77777777" w:rsidR="00082508" w:rsidRDefault="00082508">
      <w:pPr>
        <w:pStyle w:val="LD10"/>
      </w:pPr>
      <w:r>
        <w:tab/>
      </w:r>
      <w:r>
        <w:tab/>
        <w:t>if (fwrite (block, sizeof (short), 690, fout) != 690)</w:t>
      </w:r>
    </w:p>
    <w:p w14:paraId="3C11D10D" w14:textId="77777777" w:rsidR="00082508" w:rsidRDefault="00082508">
      <w:pPr>
        <w:pStyle w:val="LD10"/>
      </w:pPr>
      <w:r>
        <w:tab/>
      </w:r>
      <w:r>
        <w:tab/>
      </w:r>
      <w:r>
        <w:tab/>
        <w:t>return -1;</w:t>
      </w:r>
    </w:p>
    <w:p w14:paraId="128DABA1" w14:textId="77777777" w:rsidR="00082508" w:rsidRDefault="00082508">
      <w:pPr>
        <w:pStyle w:val="LD10"/>
      </w:pPr>
    </w:p>
    <w:p w14:paraId="5FFDF30A" w14:textId="77777777" w:rsidR="00082508" w:rsidRDefault="00082508">
      <w:pPr>
        <w:pStyle w:val="LD10"/>
      </w:pPr>
      <w:r>
        <w:t>return 0;</w:t>
      </w:r>
    </w:p>
    <w:p w14:paraId="2C619F46" w14:textId="77777777" w:rsidR="00082508" w:rsidRDefault="00082508">
      <w:pPr>
        <w:pStyle w:val="LD10"/>
      </w:pPr>
    </w:p>
    <w:p w14:paraId="382815B3" w14:textId="77777777" w:rsidR="00082508" w:rsidRDefault="00082508">
      <w:pPr>
        <w:pStyle w:val="LD10"/>
      </w:pPr>
      <w:r>
        <w:t>}</w:t>
      </w:r>
    </w:p>
    <w:p w14:paraId="74D542A0" w14:textId="77777777" w:rsidR="00082508" w:rsidRDefault="00082508">
      <w:pPr>
        <w:pStyle w:val="Heading2"/>
      </w:pPr>
      <w:r>
        <w:br w:type="page"/>
      </w:r>
      <w:r>
        <w:lastRenderedPageBreak/>
        <w:fldChar w:fldCharType="begin"/>
      </w:r>
      <w:r>
        <w:instrText>ref a300395_2_03_title</w:instrText>
      </w:r>
      <w:r>
        <w:fldChar w:fldCharType="separate"/>
      </w:r>
      <w:r>
        <w:t>C</w:t>
      </w:r>
      <w:r>
        <w:fldChar w:fldCharType="end"/>
      </w:r>
      <w:r>
        <w:t>.3</w:t>
      </w:r>
      <w:r>
        <w:tab/>
        <w:t>Tables and Constants for Speech Channel</w:t>
      </w:r>
    </w:p>
    <w:p w14:paraId="3469E2B8" w14:textId="77777777" w:rsidR="00082508" w:rsidRDefault="00082508">
      <w:pPr>
        <w:pStyle w:val="WP"/>
      </w:pPr>
    </w:p>
    <w:p w14:paraId="5D2B8A94" w14:textId="77777777" w:rsidR="00082508" w:rsidRDefault="00082508">
      <w:pPr>
        <w:pStyle w:val="WP"/>
        <w:keepNext/>
        <w:keepLines/>
        <w:tabs>
          <w:tab w:val="left" w:pos="426"/>
        </w:tabs>
      </w:pPr>
      <w:r>
        <w:lastRenderedPageBreak/>
        <w:t>/************************************************************************</w:t>
      </w:r>
    </w:p>
    <w:p w14:paraId="6A703285" w14:textId="77777777" w:rsidR="00082508" w:rsidRDefault="00082508">
      <w:pPr>
        <w:pStyle w:val="WP"/>
        <w:keepNext/>
        <w:keepLines/>
        <w:tabs>
          <w:tab w:val="left" w:pos="426"/>
        </w:tabs>
      </w:pPr>
      <w:r>
        <w:t>*</w:t>
      </w:r>
    </w:p>
    <w:p w14:paraId="6D4F0197" w14:textId="77777777" w:rsidR="00082508" w:rsidRDefault="00082508">
      <w:pPr>
        <w:pStyle w:val="WP"/>
        <w:keepNext/>
        <w:keepLines/>
        <w:tabs>
          <w:tab w:val="left" w:pos="426"/>
        </w:tabs>
      </w:pPr>
      <w:r>
        <w:t>*</w:t>
      </w:r>
      <w:r>
        <w:tab/>
        <w:t>FILENAME</w:t>
      </w:r>
      <w:r>
        <w:tab/>
      </w:r>
      <w:r>
        <w:tab/>
        <w:t>:</w:t>
      </w:r>
      <w:r>
        <w:tab/>
      </w:r>
      <w:r>
        <w:tab/>
        <w:t>channel.h</w:t>
      </w:r>
      <w:bookmarkStart w:id="4" w:name="channel_h"/>
      <w:bookmarkEnd w:id="4"/>
    </w:p>
    <w:p w14:paraId="0AFCDF91" w14:textId="77777777" w:rsidR="00082508" w:rsidRDefault="00082508">
      <w:pPr>
        <w:pStyle w:val="WP"/>
        <w:keepNext/>
        <w:keepLines/>
        <w:tabs>
          <w:tab w:val="left" w:pos="426"/>
        </w:tabs>
      </w:pPr>
      <w:r>
        <w:t>*</w:t>
      </w:r>
    </w:p>
    <w:p w14:paraId="22196BC2" w14:textId="77777777" w:rsidR="00082508" w:rsidRDefault="00082508">
      <w:pPr>
        <w:pStyle w:val="WP"/>
        <w:keepNext/>
        <w:keepLines/>
        <w:tabs>
          <w:tab w:val="left" w:pos="426"/>
        </w:tabs>
      </w:pPr>
      <w:r>
        <w:t>*</w:t>
      </w:r>
      <w:r>
        <w:tab/>
        <w:t>DESCRIPTION</w:t>
      </w:r>
      <w:r>
        <w:tab/>
        <w:t>:</w:t>
      </w:r>
      <w:r>
        <w:tab/>
      </w:r>
      <w:r>
        <w:tab/>
        <w:t>DEFINITIONS</w:t>
      </w:r>
    </w:p>
    <w:p w14:paraId="4447C027" w14:textId="77777777" w:rsidR="00082508" w:rsidRDefault="00082508">
      <w:pPr>
        <w:pStyle w:val="WP"/>
        <w:keepNext/>
        <w:keepLines/>
        <w:tabs>
          <w:tab w:val="left" w:pos="426"/>
        </w:tabs>
      </w:pPr>
      <w:r>
        <w:t>*</w:t>
      </w:r>
    </w:p>
    <w:p w14:paraId="0FA3675F" w14:textId="77777777" w:rsidR="00082508" w:rsidRDefault="00082508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FUNCTION PROTOTYPES for the TETRA</w:t>
      </w:r>
    </w:p>
    <w:p w14:paraId="0AC15AC4" w14:textId="77777777" w:rsidR="00082508" w:rsidRDefault="00082508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speech channel coder and </w:t>
      </w:r>
    </w:p>
    <w:p w14:paraId="36C3CDF9" w14:textId="77777777" w:rsidR="00082508" w:rsidRDefault="00082508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speech channel decoder</w:t>
      </w:r>
    </w:p>
    <w:p w14:paraId="10C188D9" w14:textId="77777777" w:rsidR="00082508" w:rsidRDefault="00082508">
      <w:pPr>
        <w:pStyle w:val="WP"/>
        <w:keepNext/>
        <w:keepLines/>
        <w:tabs>
          <w:tab w:val="left" w:pos="426"/>
        </w:tabs>
      </w:pPr>
      <w:r>
        <w:t>*</w:t>
      </w:r>
    </w:p>
    <w:p w14:paraId="6BABB9EE" w14:textId="77777777" w:rsidR="00082508" w:rsidRDefault="00082508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OPERATOR PROTOTYPES for TETRA codec</w:t>
      </w:r>
    </w:p>
    <w:p w14:paraId="3608DC24" w14:textId="77777777" w:rsidR="00082508" w:rsidRDefault="00082508">
      <w:pPr>
        <w:pStyle w:val="WP"/>
        <w:keepNext/>
        <w:keepLines/>
        <w:tabs>
          <w:tab w:val="left" w:pos="426"/>
        </w:tabs>
      </w:pPr>
      <w:r>
        <w:t>*</w:t>
      </w:r>
    </w:p>
    <w:p w14:paraId="0CF23483" w14:textId="77777777" w:rsidR="00082508" w:rsidRDefault="00082508">
      <w:pPr>
        <w:pStyle w:val="WP"/>
        <w:keepNext/>
        <w:keepLines/>
        <w:tabs>
          <w:tab w:val="left" w:pos="426"/>
        </w:tabs>
      </w:pPr>
      <w:r>
        <w:t>************************************************************************/</w:t>
      </w:r>
    </w:p>
    <w:p w14:paraId="42D53A7D" w14:textId="77777777" w:rsidR="00082508" w:rsidRDefault="00082508">
      <w:pPr>
        <w:pStyle w:val="WP"/>
        <w:keepNext/>
        <w:keepLines/>
        <w:tabs>
          <w:tab w:val="left" w:pos="426"/>
        </w:tabs>
      </w:pPr>
    </w:p>
    <w:p w14:paraId="0931B065" w14:textId="77777777" w:rsidR="00082508" w:rsidRDefault="00082508">
      <w:pPr>
        <w:pStyle w:val="WP"/>
        <w:keepNext/>
        <w:keepLines/>
        <w:tabs>
          <w:tab w:val="left" w:pos="426"/>
        </w:tabs>
      </w:pPr>
      <w:r>
        <w:t>/***********************************************************************</w:t>
      </w:r>
    </w:p>
    <w:p w14:paraId="5248C425" w14:textId="77777777" w:rsidR="00082508" w:rsidRDefault="00082508">
      <w:pPr>
        <w:pStyle w:val="WP"/>
        <w:keepNext/>
        <w:keepLines/>
        <w:tabs>
          <w:tab w:val="left" w:pos="426"/>
        </w:tabs>
      </w:pPr>
      <w:r>
        <w:t>*</w:t>
      </w:r>
    </w:p>
    <w:p w14:paraId="4C9994C9" w14:textId="77777777" w:rsidR="00082508" w:rsidRDefault="00082508">
      <w:pPr>
        <w:pStyle w:val="WP"/>
        <w:keepNext/>
        <w:keepLines/>
        <w:tabs>
          <w:tab w:val="left" w:pos="426"/>
        </w:tabs>
      </w:pPr>
      <w:r>
        <w:t>*      DEFINITIONS</w:t>
      </w:r>
    </w:p>
    <w:p w14:paraId="3AEDB897" w14:textId="77777777" w:rsidR="00082508" w:rsidRDefault="00082508">
      <w:pPr>
        <w:pStyle w:val="WP"/>
        <w:keepNext/>
        <w:keepLines/>
        <w:tabs>
          <w:tab w:val="left" w:pos="426"/>
        </w:tabs>
      </w:pPr>
      <w:r>
        <w:t>*</w:t>
      </w:r>
    </w:p>
    <w:p w14:paraId="4CCF3CF7" w14:textId="77777777" w:rsidR="00082508" w:rsidRDefault="00082508">
      <w:pPr>
        <w:pStyle w:val="WP"/>
        <w:keepNext/>
        <w:keepLines/>
        <w:tabs>
          <w:tab w:val="left" w:pos="426"/>
        </w:tabs>
      </w:pPr>
      <w:r>
        <w:t>************************************************************************/</w:t>
      </w:r>
    </w:p>
    <w:p w14:paraId="4562ADD7" w14:textId="77777777" w:rsidR="00082508" w:rsidRDefault="00082508">
      <w:pPr>
        <w:pStyle w:val="LD10"/>
      </w:pPr>
    </w:p>
    <w:p w14:paraId="75B3F056" w14:textId="77777777" w:rsidR="00082508" w:rsidRDefault="00082508">
      <w:pPr>
        <w:pStyle w:val="LD10"/>
      </w:pPr>
      <w:r>
        <w:t>#ifndef TYPEDEF_H</w:t>
      </w:r>
    </w:p>
    <w:p w14:paraId="13180E47" w14:textId="77777777" w:rsidR="00082508" w:rsidRDefault="00082508">
      <w:pPr>
        <w:pStyle w:val="LD10"/>
      </w:pPr>
      <w:r>
        <w:t>#define TYPEDEF_H</w:t>
      </w:r>
    </w:p>
    <w:p w14:paraId="1CE87729" w14:textId="77777777" w:rsidR="00082508" w:rsidRDefault="00082508">
      <w:pPr>
        <w:pStyle w:val="LD10"/>
      </w:pPr>
    </w:p>
    <w:p w14:paraId="1D3030AB" w14:textId="77777777" w:rsidR="00082508" w:rsidRDefault="00082508">
      <w:pPr>
        <w:pStyle w:val="LD10"/>
      </w:pPr>
    </w:p>
    <w:p w14:paraId="5CC7E29E" w14:textId="77777777" w:rsidR="00082508" w:rsidRDefault="00082508">
      <w:pPr>
        <w:pStyle w:val="LD10"/>
      </w:pPr>
      <w:r>
        <w:t>typedef short Word16;</w:t>
      </w:r>
    </w:p>
    <w:p w14:paraId="7B4DA0B6" w14:textId="77777777" w:rsidR="00082508" w:rsidRDefault="00082508">
      <w:pPr>
        <w:pStyle w:val="LD10"/>
      </w:pPr>
      <w:r>
        <w:t>typedef long  Word32;</w:t>
      </w:r>
    </w:p>
    <w:p w14:paraId="6C1B53BC" w14:textId="77777777" w:rsidR="00082508" w:rsidRDefault="00082508">
      <w:pPr>
        <w:pStyle w:val="LD10"/>
      </w:pPr>
      <w:r>
        <w:t>typedef int   Flag;</w:t>
      </w:r>
    </w:p>
    <w:p w14:paraId="6F68499B" w14:textId="77777777" w:rsidR="00082508" w:rsidRDefault="00082508">
      <w:pPr>
        <w:pStyle w:val="LD10"/>
      </w:pPr>
    </w:p>
    <w:p w14:paraId="0EDCB852" w14:textId="77777777" w:rsidR="00082508" w:rsidRDefault="00082508">
      <w:pPr>
        <w:pStyle w:val="LD10"/>
      </w:pPr>
      <w:r>
        <w:t>#endif</w:t>
      </w:r>
    </w:p>
    <w:p w14:paraId="4497E2C0" w14:textId="77777777" w:rsidR="00082508" w:rsidRDefault="00082508">
      <w:pPr>
        <w:pStyle w:val="LD10"/>
      </w:pPr>
    </w:p>
    <w:p w14:paraId="11E2CC19" w14:textId="77777777" w:rsidR="00082508" w:rsidRDefault="00082508">
      <w:pPr>
        <w:pStyle w:val="LD10"/>
      </w:pPr>
    </w:p>
    <w:p w14:paraId="44BCA795" w14:textId="77777777" w:rsidR="00082508" w:rsidRDefault="00082508">
      <w:pPr>
        <w:pStyle w:val="WP"/>
        <w:keepNext/>
        <w:keepLines/>
        <w:tabs>
          <w:tab w:val="left" w:pos="426"/>
        </w:tabs>
      </w:pPr>
      <w:r>
        <w:t>/************************************************************************</w:t>
      </w:r>
    </w:p>
    <w:p w14:paraId="1475EA6E" w14:textId="77777777" w:rsidR="00082508" w:rsidRDefault="00082508">
      <w:pPr>
        <w:pStyle w:val="WP"/>
        <w:keepNext/>
        <w:keepLines/>
        <w:tabs>
          <w:tab w:val="left" w:pos="426"/>
        </w:tabs>
      </w:pPr>
      <w:r>
        <w:t>*</w:t>
      </w:r>
    </w:p>
    <w:p w14:paraId="0AAF35A3" w14:textId="77777777" w:rsidR="00082508" w:rsidRDefault="00082508">
      <w:pPr>
        <w:pStyle w:val="WP"/>
        <w:keepNext/>
        <w:keepLines/>
        <w:tabs>
          <w:tab w:val="left" w:pos="426"/>
        </w:tabs>
      </w:pPr>
      <w:r>
        <w:t>*</w:t>
      </w:r>
      <w:r>
        <w:tab/>
        <w:t>DESCRIPTION</w:t>
      </w:r>
      <w:r>
        <w:tab/>
      </w:r>
      <w:r>
        <w:tab/>
        <w:t>:</w:t>
      </w:r>
      <w:r>
        <w:tab/>
        <w:t>FUNCTION PROTOTYPES for the TETRA</w:t>
      </w:r>
    </w:p>
    <w:p w14:paraId="7EA9601D" w14:textId="77777777" w:rsidR="00082508" w:rsidRDefault="00082508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speech channel coder</w:t>
      </w:r>
    </w:p>
    <w:p w14:paraId="42D937B0" w14:textId="77777777" w:rsidR="00082508" w:rsidRDefault="00082508">
      <w:pPr>
        <w:pStyle w:val="WP"/>
        <w:keepNext/>
        <w:keepLines/>
        <w:tabs>
          <w:tab w:val="left" w:pos="426"/>
        </w:tabs>
      </w:pPr>
      <w:r>
        <w:t>*</w:t>
      </w:r>
    </w:p>
    <w:p w14:paraId="223A3E38" w14:textId="77777777" w:rsidR="00082508" w:rsidRDefault="00082508">
      <w:pPr>
        <w:pStyle w:val="WP"/>
        <w:keepNext/>
        <w:keepLines/>
        <w:tabs>
          <w:tab w:val="left" w:pos="426"/>
        </w:tabs>
      </w:pPr>
      <w:r>
        <w:t>************************************************************************/</w:t>
      </w:r>
    </w:p>
    <w:p w14:paraId="2F71B7AC" w14:textId="77777777" w:rsidR="00082508" w:rsidRDefault="00082508">
      <w:pPr>
        <w:pStyle w:val="LD10"/>
      </w:pPr>
    </w:p>
    <w:p w14:paraId="38A00658" w14:textId="77777777" w:rsidR="00082508" w:rsidRDefault="00082508">
      <w:pPr>
        <w:pStyle w:val="LD10"/>
      </w:pPr>
      <w:r>
        <w:t>#ifndef SUB_CC_H</w:t>
      </w:r>
    </w:p>
    <w:p w14:paraId="6E203508" w14:textId="77777777" w:rsidR="00082508" w:rsidRDefault="00082508">
      <w:pPr>
        <w:pStyle w:val="LD10"/>
      </w:pPr>
      <w:r>
        <w:t>#define SUB_CC_H</w:t>
      </w:r>
    </w:p>
    <w:p w14:paraId="649F76A7" w14:textId="77777777" w:rsidR="00082508" w:rsidRDefault="00082508">
      <w:pPr>
        <w:pStyle w:val="LD10"/>
      </w:pPr>
    </w:p>
    <w:p w14:paraId="5497E385" w14:textId="77777777" w:rsidR="00082508" w:rsidRDefault="00082508">
      <w:pPr>
        <w:pStyle w:val="LD10"/>
      </w:pPr>
    </w:p>
    <w:p w14:paraId="62005302" w14:textId="77777777" w:rsidR="00082508" w:rsidRDefault="00082508">
      <w:pPr>
        <w:pStyle w:val="LD10"/>
      </w:pPr>
      <w:r>
        <w:t>#include &lt;stdio.h&gt;</w:t>
      </w:r>
    </w:p>
    <w:p w14:paraId="417D70EF" w14:textId="77777777" w:rsidR="00082508" w:rsidRDefault="00082508">
      <w:pPr>
        <w:pStyle w:val="LD10"/>
      </w:pPr>
    </w:p>
    <w:p w14:paraId="0462484F" w14:textId="77777777" w:rsidR="00082508" w:rsidRDefault="00082508">
      <w:pPr>
        <w:pStyle w:val="LD10"/>
      </w:pPr>
      <w:r>
        <w:t>Word16</w:t>
      </w:r>
      <w:r>
        <w:tab/>
        <w:t>Build_Crc(Word16 FS_Flag, Word16 Input_Frame[]);</w:t>
      </w:r>
    </w:p>
    <w:p w14:paraId="497CBD1D" w14:textId="77777777" w:rsidR="00082508" w:rsidRDefault="00082508">
      <w:pPr>
        <w:pStyle w:val="LD10"/>
      </w:pPr>
      <w:r>
        <w:t>Word16</w:t>
      </w:r>
      <w:r>
        <w:tab/>
        <w:t xml:space="preserve">Build_Sensitivity_Classes(Word16 FS_Flag, Word16 Input_Frame[], </w:t>
      </w:r>
      <w:r>
        <w:tab/>
      </w:r>
      <w:r>
        <w:tab/>
      </w:r>
      <w:r>
        <w:tab/>
        <w:t>Word16 Output_Frame[]);</w:t>
      </w:r>
    </w:p>
    <w:p w14:paraId="516FE723" w14:textId="77777777" w:rsidR="00082508" w:rsidRDefault="00082508">
      <w:pPr>
        <w:pStyle w:val="LD10"/>
      </w:pPr>
      <w:r>
        <w:t>Word16</w:t>
      </w:r>
      <w:r>
        <w:tab/>
        <w:t>Combination(Word16 A, Word16 B);</w:t>
      </w:r>
    </w:p>
    <w:p w14:paraId="4D030F3E" w14:textId="77777777" w:rsidR="00082508" w:rsidRDefault="00082508">
      <w:pPr>
        <w:pStyle w:val="LD10"/>
      </w:pPr>
      <w:r>
        <w:t>void</w:t>
      </w:r>
      <w:r>
        <w:tab/>
      </w:r>
      <w:r>
        <w:tab/>
        <w:t>Channel_Encoding(short first_pass, Word16 Frame_Stealing,</w:t>
      </w:r>
    </w:p>
    <w:p w14:paraId="096C9C16" w14:textId="77777777" w:rsidR="00082508" w:rsidRDefault="00082508">
      <w:pPr>
        <w:pStyle w:val="LD10"/>
      </w:pPr>
      <w:r>
        <w:tab/>
      </w:r>
      <w:r>
        <w:tab/>
      </w:r>
      <w:r>
        <w:tab/>
        <w:t>Word16 Input_Frame[], Word16 Output_Frame[]);</w:t>
      </w:r>
    </w:p>
    <w:p w14:paraId="26ACB450" w14:textId="77777777" w:rsidR="00082508" w:rsidRDefault="00082508">
      <w:pPr>
        <w:pStyle w:val="LD10"/>
      </w:pPr>
      <w:r>
        <w:t>void</w:t>
      </w:r>
      <w:r>
        <w:tab/>
      </w:r>
      <w:r>
        <w:tab/>
        <w:t>Init_Rcpc_Coding(Word16 FS_Flag, Word16 Input_Frame[]);</w:t>
      </w:r>
    </w:p>
    <w:p w14:paraId="4A8E1D01" w14:textId="77777777" w:rsidR="00082508" w:rsidRDefault="00082508">
      <w:pPr>
        <w:pStyle w:val="LD10"/>
      </w:pPr>
      <w:r>
        <w:t>Word16</w:t>
      </w:r>
      <w:r>
        <w:tab/>
        <w:t>Interleaving_Signalling(Word16 Input_Frame[],</w:t>
      </w:r>
    </w:p>
    <w:p w14:paraId="48FB9531" w14:textId="77777777" w:rsidR="00082508" w:rsidRDefault="00082508">
      <w:pPr>
        <w:pStyle w:val="LD10"/>
      </w:pPr>
      <w:r>
        <w:tab/>
      </w:r>
      <w:r>
        <w:tab/>
      </w:r>
      <w:r>
        <w:tab/>
        <w:t>Word16 Output_frame[]);</w:t>
      </w:r>
    </w:p>
    <w:p w14:paraId="76974CDE" w14:textId="77777777" w:rsidR="00082508" w:rsidRDefault="00082508">
      <w:pPr>
        <w:pStyle w:val="LD10"/>
      </w:pPr>
      <w:r>
        <w:t>Word16</w:t>
      </w:r>
      <w:r>
        <w:tab/>
        <w:t>Interleaving_Speech(Word16 Input_Frame[], Word16 Output_frame[]);</w:t>
      </w:r>
    </w:p>
    <w:p w14:paraId="256CD936" w14:textId="77777777" w:rsidR="00082508" w:rsidRDefault="00082508">
      <w:pPr>
        <w:pStyle w:val="LD10"/>
      </w:pPr>
      <w:r>
        <w:t>void</w:t>
      </w:r>
      <w:r>
        <w:tab/>
      </w:r>
      <w:r>
        <w:tab/>
        <w:t>Rcpc_Coding(Word16 FS_Flag, Word16 Input_Frame[],</w:t>
      </w:r>
    </w:p>
    <w:p w14:paraId="5BD5AA22" w14:textId="77777777" w:rsidR="00082508" w:rsidRDefault="00082508">
      <w:pPr>
        <w:pStyle w:val="LD10"/>
      </w:pPr>
      <w:r>
        <w:tab/>
      </w:r>
      <w:r>
        <w:tab/>
      </w:r>
      <w:r>
        <w:tab/>
        <w:t>Word16 Output_Frame[]);</w:t>
      </w:r>
    </w:p>
    <w:p w14:paraId="2EECB910" w14:textId="77777777" w:rsidR="00082508" w:rsidRDefault="00082508">
      <w:pPr>
        <w:pStyle w:val="LD10"/>
      </w:pPr>
      <w:r>
        <w:t>void</w:t>
      </w:r>
      <w:r>
        <w:tab/>
      </w:r>
      <w:r>
        <w:tab/>
        <w:t>Transform_Class_0(Word16 FS_Flag, Word16 Input_Frame[]);</w:t>
      </w:r>
    </w:p>
    <w:p w14:paraId="4A846511" w14:textId="77777777" w:rsidR="00082508" w:rsidRDefault="00082508">
      <w:pPr>
        <w:pStyle w:val="LD10"/>
      </w:pPr>
      <w:r>
        <w:t>short</w:t>
      </w:r>
      <w:r>
        <w:tab/>
      </w:r>
      <w:r>
        <w:tab/>
        <w:t>Write_Tetra_File (FILE *fout, short *array);</w:t>
      </w:r>
    </w:p>
    <w:p w14:paraId="5426173D" w14:textId="77777777" w:rsidR="00082508" w:rsidRDefault="00082508">
      <w:pPr>
        <w:pStyle w:val="LD10"/>
      </w:pPr>
    </w:p>
    <w:p w14:paraId="545665BC" w14:textId="77777777" w:rsidR="00082508" w:rsidRDefault="00082508">
      <w:pPr>
        <w:pStyle w:val="LD10"/>
      </w:pPr>
      <w:r>
        <w:t>#endif</w:t>
      </w:r>
    </w:p>
    <w:p w14:paraId="1189D0B1" w14:textId="77777777" w:rsidR="00082508" w:rsidRDefault="00082508">
      <w:pPr>
        <w:pStyle w:val="LD10"/>
      </w:pPr>
      <w:r>
        <w:br w:type="page"/>
      </w:r>
    </w:p>
    <w:p w14:paraId="6F17BF49" w14:textId="77777777" w:rsidR="00082508" w:rsidRDefault="00082508">
      <w:pPr>
        <w:pStyle w:val="LD10"/>
      </w:pPr>
    </w:p>
    <w:p w14:paraId="7D123B11" w14:textId="77777777" w:rsidR="00082508" w:rsidRDefault="00082508">
      <w:pPr>
        <w:pStyle w:val="WP"/>
        <w:keepNext/>
        <w:keepLines/>
        <w:tabs>
          <w:tab w:val="left" w:pos="426"/>
        </w:tabs>
      </w:pPr>
      <w:r>
        <w:t>/************************************************************************</w:t>
      </w:r>
    </w:p>
    <w:p w14:paraId="3F70FC94" w14:textId="77777777" w:rsidR="00082508" w:rsidRDefault="00082508">
      <w:pPr>
        <w:pStyle w:val="WP"/>
        <w:keepNext/>
        <w:keepLines/>
        <w:tabs>
          <w:tab w:val="left" w:pos="426"/>
        </w:tabs>
      </w:pPr>
      <w:r>
        <w:t>*</w:t>
      </w:r>
    </w:p>
    <w:p w14:paraId="6C9687EA" w14:textId="77777777" w:rsidR="00082508" w:rsidRDefault="00082508">
      <w:pPr>
        <w:pStyle w:val="WP"/>
        <w:keepNext/>
        <w:keepLines/>
        <w:tabs>
          <w:tab w:val="left" w:pos="426"/>
        </w:tabs>
      </w:pPr>
      <w:r>
        <w:t>*</w:t>
      </w:r>
      <w:r>
        <w:tab/>
        <w:t>DESCRIPTION</w:t>
      </w:r>
      <w:r>
        <w:tab/>
      </w:r>
      <w:r>
        <w:tab/>
        <w:t>:</w:t>
      </w:r>
      <w:r>
        <w:tab/>
        <w:t>FUNCTION PROTOTYPES for the TETRA</w:t>
      </w:r>
    </w:p>
    <w:p w14:paraId="65E90727" w14:textId="77777777" w:rsidR="00082508" w:rsidRDefault="00082508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speech channel decoder</w:t>
      </w:r>
    </w:p>
    <w:p w14:paraId="37C459C8" w14:textId="77777777" w:rsidR="00082508" w:rsidRDefault="00082508">
      <w:pPr>
        <w:pStyle w:val="WP"/>
        <w:keepNext/>
        <w:keepLines/>
        <w:tabs>
          <w:tab w:val="left" w:pos="426"/>
        </w:tabs>
      </w:pPr>
      <w:r>
        <w:t>*</w:t>
      </w:r>
    </w:p>
    <w:p w14:paraId="02B515BE" w14:textId="77777777" w:rsidR="00082508" w:rsidRDefault="00082508">
      <w:pPr>
        <w:pStyle w:val="WP"/>
        <w:keepNext/>
        <w:keepLines/>
        <w:tabs>
          <w:tab w:val="left" w:pos="426"/>
        </w:tabs>
      </w:pPr>
      <w:r>
        <w:t>************************************************************************/</w:t>
      </w:r>
    </w:p>
    <w:p w14:paraId="780FC375" w14:textId="77777777" w:rsidR="00082508" w:rsidRDefault="00082508">
      <w:pPr>
        <w:pStyle w:val="WP"/>
        <w:keepNext/>
        <w:keepLines/>
        <w:tabs>
          <w:tab w:val="left" w:pos="426"/>
        </w:tabs>
      </w:pPr>
    </w:p>
    <w:p w14:paraId="0FCA4A82" w14:textId="77777777" w:rsidR="00082508" w:rsidRDefault="00082508">
      <w:pPr>
        <w:pStyle w:val="LD10"/>
      </w:pPr>
      <w:r>
        <w:t>#ifndef SUB_CD_H</w:t>
      </w:r>
    </w:p>
    <w:p w14:paraId="5E99101A" w14:textId="77777777" w:rsidR="00082508" w:rsidRDefault="00082508">
      <w:pPr>
        <w:pStyle w:val="LD10"/>
      </w:pPr>
      <w:r>
        <w:t>#define SUB_CD_H</w:t>
      </w:r>
    </w:p>
    <w:p w14:paraId="310B9C19" w14:textId="77777777" w:rsidR="00082508" w:rsidRDefault="00082508">
      <w:pPr>
        <w:pStyle w:val="LD10"/>
      </w:pPr>
    </w:p>
    <w:p w14:paraId="25703F14" w14:textId="77777777" w:rsidR="00082508" w:rsidRDefault="00082508">
      <w:pPr>
        <w:pStyle w:val="LD10"/>
      </w:pPr>
    </w:p>
    <w:p w14:paraId="5E30AD7E" w14:textId="77777777" w:rsidR="00082508" w:rsidRDefault="00082508">
      <w:pPr>
        <w:pStyle w:val="LD10"/>
      </w:pPr>
      <w:r>
        <w:t>Word16</w:t>
      </w:r>
      <w:r>
        <w:tab/>
        <w:t>Bfi(Word16 FS_Flag, Word16 Input_Frame[]);</w:t>
      </w:r>
    </w:p>
    <w:p w14:paraId="0C7CA2B4" w14:textId="77777777" w:rsidR="00082508" w:rsidRDefault="00082508">
      <w:pPr>
        <w:pStyle w:val="LD10"/>
      </w:pPr>
      <w:r>
        <w:t>Word16</w:t>
      </w:r>
      <w:r>
        <w:tab/>
        <w:t>Channel_Decoding(short first_pass, Word16 Frame_Stealing,</w:t>
      </w:r>
    </w:p>
    <w:p w14:paraId="247A8465" w14:textId="77777777" w:rsidR="00082508" w:rsidRDefault="00082508">
      <w:pPr>
        <w:pStyle w:val="LD10"/>
      </w:pPr>
      <w:r>
        <w:tab/>
      </w:r>
      <w:r>
        <w:tab/>
      </w:r>
      <w:r>
        <w:tab/>
        <w:t>Word16 Input_Frame[], Word16 Output_Frame[]);</w:t>
      </w:r>
    </w:p>
    <w:p w14:paraId="0B35E897" w14:textId="77777777" w:rsidR="00082508" w:rsidRDefault="00082508">
      <w:pPr>
        <w:pStyle w:val="LD10"/>
      </w:pPr>
      <w:r>
        <w:t>Word16</w:t>
      </w:r>
      <w:r>
        <w:tab/>
        <w:t>Combination(Word16 A, Word16 B);</w:t>
      </w:r>
    </w:p>
    <w:p w14:paraId="2E28B0CA" w14:textId="77777777" w:rsidR="00082508" w:rsidRDefault="00082508">
      <w:pPr>
        <w:pStyle w:val="LD10"/>
      </w:pPr>
      <w:r>
        <w:t>Word16</w:t>
      </w:r>
      <w:r>
        <w:tab/>
        <w:t>Desinterleaving_Signalling(Word16 Input_Frame[],</w:t>
      </w:r>
    </w:p>
    <w:p w14:paraId="6A12F73E" w14:textId="77777777" w:rsidR="00082508" w:rsidRDefault="00082508">
      <w:pPr>
        <w:pStyle w:val="LD10"/>
      </w:pPr>
      <w:r>
        <w:tab/>
      </w:r>
      <w:r>
        <w:tab/>
      </w:r>
      <w:r>
        <w:tab/>
        <w:t>Word16 Output_frame[]);</w:t>
      </w:r>
    </w:p>
    <w:p w14:paraId="74A3F8C3" w14:textId="77777777" w:rsidR="00082508" w:rsidRDefault="00082508">
      <w:pPr>
        <w:pStyle w:val="LD10"/>
      </w:pPr>
      <w:r>
        <w:t>Word16</w:t>
      </w:r>
      <w:r>
        <w:tab/>
        <w:t>Desinterleaving_Speech(Word16 Input_Frame[],</w:t>
      </w:r>
    </w:p>
    <w:p w14:paraId="518B389D" w14:textId="77777777" w:rsidR="00082508" w:rsidRDefault="00082508">
      <w:pPr>
        <w:pStyle w:val="LD10"/>
      </w:pPr>
      <w:r>
        <w:tab/>
      </w:r>
      <w:r>
        <w:tab/>
      </w:r>
      <w:r>
        <w:tab/>
        <w:t>Word16 Output_frame[]);</w:t>
      </w:r>
    </w:p>
    <w:p w14:paraId="6507CEE7" w14:textId="77777777" w:rsidR="00082508" w:rsidRDefault="00082508">
      <w:pPr>
        <w:pStyle w:val="LD10"/>
      </w:pPr>
      <w:r>
        <w:t>void</w:t>
      </w:r>
      <w:r>
        <w:tab/>
      </w:r>
      <w:r>
        <w:tab/>
        <w:t>Init_Rcpc_Decoding(void);</w:t>
      </w:r>
    </w:p>
    <w:p w14:paraId="77995506" w14:textId="77777777" w:rsidR="00082508" w:rsidRDefault="00082508">
      <w:pPr>
        <w:pStyle w:val="LD10"/>
      </w:pPr>
      <w:r>
        <w:t>void</w:t>
      </w:r>
      <w:r>
        <w:tab/>
      </w:r>
      <w:r>
        <w:tab/>
        <w:t>Rcpc_Decoding(Word16 FS_Flag, Word16 Input_Frame[],</w:t>
      </w:r>
    </w:p>
    <w:p w14:paraId="505FB09A" w14:textId="77777777" w:rsidR="00082508" w:rsidRDefault="00082508">
      <w:pPr>
        <w:pStyle w:val="LD10"/>
      </w:pPr>
      <w:r>
        <w:tab/>
      </w:r>
      <w:r>
        <w:tab/>
      </w:r>
      <w:r>
        <w:tab/>
        <w:t>Word16 Output_Frame[]);</w:t>
      </w:r>
    </w:p>
    <w:p w14:paraId="0206F3AB" w14:textId="77777777" w:rsidR="00082508" w:rsidRDefault="00082508">
      <w:pPr>
        <w:pStyle w:val="LD10"/>
      </w:pPr>
      <w:r>
        <w:t>short</w:t>
      </w:r>
      <w:r>
        <w:tab/>
      </w:r>
      <w:r>
        <w:tab/>
        <w:t>Read_Tetra_File (FILE *fin, short *array);</w:t>
      </w:r>
    </w:p>
    <w:p w14:paraId="5FBE93ED" w14:textId="77777777" w:rsidR="00082508" w:rsidRDefault="00082508">
      <w:pPr>
        <w:pStyle w:val="LD10"/>
      </w:pPr>
      <w:r>
        <w:t>Word16</w:t>
      </w:r>
      <w:r>
        <w:tab/>
        <w:t>Unbuild_Sensitivity_Classes(Word16 FS_Flag, Word16 Input_Frame[],</w:t>
      </w:r>
    </w:p>
    <w:p w14:paraId="2D3DDCC5" w14:textId="77777777" w:rsidR="00082508" w:rsidRDefault="00082508">
      <w:pPr>
        <w:pStyle w:val="LD10"/>
      </w:pPr>
      <w:r>
        <w:tab/>
      </w:r>
      <w:r>
        <w:tab/>
      </w:r>
      <w:r>
        <w:tab/>
        <w:t>Word16 Output_Frame[]);</w:t>
      </w:r>
    </w:p>
    <w:p w14:paraId="394B2ABD" w14:textId="77777777" w:rsidR="00082508" w:rsidRDefault="00082508">
      <w:pPr>
        <w:pStyle w:val="LD10"/>
      </w:pPr>
      <w:r>
        <w:t>Word16</w:t>
      </w:r>
      <w:r>
        <w:tab/>
        <w:t>Untransform_Class_0(Word16 FS_Flag, Word16 Input_Frame[]);</w:t>
      </w:r>
    </w:p>
    <w:p w14:paraId="13B35ED8" w14:textId="77777777" w:rsidR="00082508" w:rsidRDefault="00082508">
      <w:pPr>
        <w:pStyle w:val="LD10"/>
      </w:pPr>
    </w:p>
    <w:p w14:paraId="634A3133" w14:textId="77777777" w:rsidR="00082508" w:rsidRDefault="00082508">
      <w:pPr>
        <w:pStyle w:val="LD10"/>
      </w:pPr>
      <w:r>
        <w:t>#endif</w:t>
      </w:r>
    </w:p>
    <w:p w14:paraId="304E5C3A" w14:textId="77777777" w:rsidR="00082508" w:rsidRDefault="00082508">
      <w:pPr>
        <w:pStyle w:val="LD10"/>
      </w:pPr>
    </w:p>
    <w:p w14:paraId="4934E9B9" w14:textId="77777777" w:rsidR="00082508" w:rsidRDefault="00082508">
      <w:pPr>
        <w:pStyle w:val="LD10"/>
      </w:pPr>
    </w:p>
    <w:p w14:paraId="0DF73115" w14:textId="77777777" w:rsidR="00082508" w:rsidRDefault="00082508">
      <w:pPr>
        <w:pStyle w:val="WP"/>
        <w:keepNext/>
        <w:keepLines/>
        <w:tabs>
          <w:tab w:val="left" w:pos="426"/>
        </w:tabs>
      </w:pPr>
      <w:r>
        <w:t>/************************************************************************</w:t>
      </w:r>
    </w:p>
    <w:p w14:paraId="5F22A20F" w14:textId="77777777" w:rsidR="00082508" w:rsidRDefault="00082508">
      <w:pPr>
        <w:pStyle w:val="WP"/>
        <w:keepNext/>
        <w:keepLines/>
        <w:tabs>
          <w:tab w:val="left" w:pos="426"/>
        </w:tabs>
      </w:pPr>
      <w:r>
        <w:t>*</w:t>
      </w:r>
    </w:p>
    <w:p w14:paraId="4EAFF277" w14:textId="77777777" w:rsidR="00082508" w:rsidRDefault="00082508">
      <w:pPr>
        <w:pStyle w:val="WP"/>
        <w:keepNext/>
        <w:keepLines/>
        <w:tabs>
          <w:tab w:val="left" w:pos="426"/>
        </w:tabs>
      </w:pPr>
      <w:r>
        <w:t>*</w:t>
      </w:r>
      <w:r>
        <w:tab/>
        <w:t>DESCRIPTION</w:t>
      </w:r>
      <w:r>
        <w:tab/>
      </w:r>
      <w:r>
        <w:tab/>
        <w:t>:</w:t>
      </w:r>
      <w:r>
        <w:tab/>
        <w:t>OPERATOR PROTOTYPES for TETRA codec</w:t>
      </w:r>
    </w:p>
    <w:p w14:paraId="4EF590FA" w14:textId="77777777" w:rsidR="00082508" w:rsidRDefault="00082508">
      <w:pPr>
        <w:pStyle w:val="WP"/>
        <w:keepNext/>
        <w:keepLines/>
        <w:tabs>
          <w:tab w:val="left" w:pos="426"/>
        </w:tabs>
      </w:pPr>
      <w:r>
        <w:t>*</w:t>
      </w:r>
    </w:p>
    <w:p w14:paraId="3DC7A72E" w14:textId="77777777" w:rsidR="00082508" w:rsidRDefault="00082508">
      <w:pPr>
        <w:pStyle w:val="WP"/>
        <w:keepNext/>
        <w:keepLines/>
        <w:tabs>
          <w:tab w:val="left" w:pos="426"/>
        </w:tabs>
      </w:pPr>
      <w:r>
        <w:t>************************************************************************/</w:t>
      </w:r>
    </w:p>
    <w:p w14:paraId="2F6559D1" w14:textId="77777777" w:rsidR="00082508" w:rsidRDefault="00082508">
      <w:pPr>
        <w:pStyle w:val="LD10"/>
      </w:pPr>
    </w:p>
    <w:p w14:paraId="5E33730D" w14:textId="77777777" w:rsidR="00082508" w:rsidRDefault="00082508">
      <w:pPr>
        <w:pStyle w:val="LD10"/>
      </w:pPr>
      <w:r>
        <w:t>#ifndef TETRA_OP_H</w:t>
      </w:r>
    </w:p>
    <w:p w14:paraId="76D1A88A" w14:textId="77777777" w:rsidR="00082508" w:rsidRDefault="00082508">
      <w:pPr>
        <w:pStyle w:val="LD10"/>
      </w:pPr>
      <w:r>
        <w:t>#define TETRA_OP_H</w:t>
      </w:r>
    </w:p>
    <w:p w14:paraId="643BA8C5" w14:textId="77777777" w:rsidR="00082508" w:rsidRDefault="00082508">
      <w:pPr>
        <w:pStyle w:val="LD10"/>
      </w:pPr>
    </w:p>
    <w:p w14:paraId="5FC68A78" w14:textId="77777777" w:rsidR="00082508" w:rsidRDefault="00082508">
      <w:pPr>
        <w:pStyle w:val="LD10"/>
      </w:pPr>
    </w:p>
    <w:p w14:paraId="5EBB15ED" w14:textId="77777777" w:rsidR="00082508" w:rsidRDefault="00082508">
      <w:pPr>
        <w:pStyle w:val="LD10"/>
      </w:pPr>
      <w:r>
        <w:t>/*-----------------------*</w:t>
      </w:r>
    </w:p>
    <w:p w14:paraId="4A451A5C" w14:textId="77777777" w:rsidR="00082508" w:rsidRDefault="00082508">
      <w:pPr>
        <w:pStyle w:val="LD10"/>
      </w:pPr>
      <w:r>
        <w:t xml:space="preserve"> * Constants and Globals *</w:t>
      </w:r>
    </w:p>
    <w:p w14:paraId="58111F86" w14:textId="77777777" w:rsidR="00082508" w:rsidRDefault="00082508">
      <w:pPr>
        <w:pStyle w:val="LD10"/>
      </w:pPr>
      <w:r>
        <w:t xml:space="preserve"> *-----------------------*/</w:t>
      </w:r>
    </w:p>
    <w:p w14:paraId="23F34B4C" w14:textId="77777777" w:rsidR="00082508" w:rsidRDefault="00082508">
      <w:pPr>
        <w:pStyle w:val="LD10"/>
      </w:pPr>
    </w:p>
    <w:p w14:paraId="479C6080" w14:textId="77777777" w:rsidR="00082508" w:rsidRDefault="00082508">
      <w:pPr>
        <w:pStyle w:val="LD10"/>
      </w:pPr>
    </w:p>
    <w:p w14:paraId="552EE9B0" w14:textId="77777777" w:rsidR="00082508" w:rsidRDefault="00082508">
      <w:pPr>
        <w:pStyle w:val="LD10"/>
      </w:pPr>
      <w:r>
        <w:t>extern Flag Overflow;</w:t>
      </w:r>
    </w:p>
    <w:p w14:paraId="03C7E0F4" w14:textId="77777777" w:rsidR="00082508" w:rsidRDefault="00082508">
      <w:pPr>
        <w:pStyle w:val="LD10"/>
      </w:pPr>
      <w:r>
        <w:t>extern Flag Carry;</w:t>
      </w:r>
    </w:p>
    <w:p w14:paraId="260DA637" w14:textId="77777777" w:rsidR="00082508" w:rsidRDefault="00082508">
      <w:pPr>
        <w:pStyle w:val="LD10"/>
      </w:pPr>
    </w:p>
    <w:p w14:paraId="74AE60F2" w14:textId="77777777" w:rsidR="00082508" w:rsidRDefault="00082508">
      <w:pPr>
        <w:pStyle w:val="LD10"/>
      </w:pPr>
      <w:r>
        <w:t>#define MAX_32 (Word32)0x7fffffff</w:t>
      </w:r>
    </w:p>
    <w:p w14:paraId="60CA235E" w14:textId="77777777" w:rsidR="00082508" w:rsidRDefault="00082508">
      <w:pPr>
        <w:pStyle w:val="LD10"/>
      </w:pPr>
      <w:r>
        <w:t>#define MIN_32 (Word32)0x80000000</w:t>
      </w:r>
    </w:p>
    <w:p w14:paraId="45BBA5F0" w14:textId="77777777" w:rsidR="00082508" w:rsidRDefault="00082508">
      <w:pPr>
        <w:pStyle w:val="LD10"/>
      </w:pPr>
    </w:p>
    <w:p w14:paraId="4AD9CB64" w14:textId="77777777" w:rsidR="00082508" w:rsidRDefault="00082508">
      <w:pPr>
        <w:pStyle w:val="LD10"/>
      </w:pPr>
      <w:r>
        <w:t>#define MAX_16 (Word16)0x7fff</w:t>
      </w:r>
    </w:p>
    <w:p w14:paraId="205CA80D" w14:textId="77777777" w:rsidR="00082508" w:rsidRDefault="00082508">
      <w:pPr>
        <w:pStyle w:val="LD10"/>
      </w:pPr>
      <w:r>
        <w:t>#define MIN_16 (Word16)0x8000</w:t>
      </w:r>
    </w:p>
    <w:p w14:paraId="1DA7C3B5" w14:textId="77777777" w:rsidR="00082508" w:rsidRDefault="00082508">
      <w:pPr>
        <w:pStyle w:val="LD10"/>
      </w:pPr>
    </w:p>
    <w:p w14:paraId="480BA715" w14:textId="77777777" w:rsidR="00082508" w:rsidRDefault="00082508">
      <w:pPr>
        <w:pStyle w:val="LD10"/>
      </w:pPr>
      <w:r>
        <w:br w:type="page"/>
      </w:r>
    </w:p>
    <w:p w14:paraId="0215B08B" w14:textId="77777777" w:rsidR="00082508" w:rsidRDefault="00082508">
      <w:pPr>
        <w:pStyle w:val="LD10"/>
      </w:pPr>
      <w:r>
        <w:t>/*-----------------------*</w:t>
      </w:r>
    </w:p>
    <w:p w14:paraId="152264CB" w14:textId="77777777" w:rsidR="00082508" w:rsidRDefault="00082508">
      <w:pPr>
        <w:pStyle w:val="LD10"/>
      </w:pPr>
      <w:r>
        <w:t xml:space="preserve"> * Operators prototypes  *</w:t>
      </w:r>
    </w:p>
    <w:p w14:paraId="63817E3D" w14:textId="77777777" w:rsidR="00082508" w:rsidRDefault="00082508">
      <w:pPr>
        <w:pStyle w:val="LD10"/>
      </w:pPr>
      <w:r>
        <w:t xml:space="preserve"> *-----------------------*/</w:t>
      </w:r>
    </w:p>
    <w:p w14:paraId="79D4C75E" w14:textId="77777777" w:rsidR="00082508" w:rsidRDefault="00082508">
      <w:pPr>
        <w:pStyle w:val="LD10"/>
      </w:pPr>
    </w:p>
    <w:p w14:paraId="72F15FD9" w14:textId="77777777" w:rsidR="00082508" w:rsidRDefault="00082508">
      <w:pPr>
        <w:pStyle w:val="LD10"/>
      </w:pPr>
      <w:r>
        <w:t>Word16 abs_s(Word16 var1);                /* Short abs,           1 */</w:t>
      </w:r>
    </w:p>
    <w:p w14:paraId="30F70E08" w14:textId="77777777" w:rsidR="00082508" w:rsidRDefault="00082508">
      <w:pPr>
        <w:pStyle w:val="LD10"/>
      </w:pPr>
      <w:r>
        <w:t>Word16 add(Word16 var1, Word16 var2);     /* Short add,           1 */</w:t>
      </w:r>
    </w:p>
    <w:p w14:paraId="10E208AC" w14:textId="77777777" w:rsidR="00082508" w:rsidRDefault="00082508">
      <w:pPr>
        <w:pStyle w:val="LD10"/>
      </w:pPr>
      <w:r>
        <w:t>Word16 div_s(Word16 var1, Word16 var2);   /* Short division,     18 */</w:t>
      </w:r>
    </w:p>
    <w:p w14:paraId="4A737810" w14:textId="77777777" w:rsidR="00082508" w:rsidRDefault="00082508">
      <w:pPr>
        <w:pStyle w:val="LD10"/>
      </w:pPr>
      <w:r>
        <w:t>Word16 extract_h(Word32 L_var1);          /* Extract high,        1 */</w:t>
      </w:r>
    </w:p>
    <w:p w14:paraId="4AD1E5E3" w14:textId="77777777" w:rsidR="00082508" w:rsidRDefault="00082508">
      <w:pPr>
        <w:pStyle w:val="LD10"/>
      </w:pPr>
      <w:r>
        <w:t>Word16 extract_l(Word32 L_var1);          /* Extract low,         1 */</w:t>
      </w:r>
    </w:p>
    <w:p w14:paraId="716D1AC4" w14:textId="77777777" w:rsidR="00082508" w:rsidRDefault="00082508">
      <w:pPr>
        <w:pStyle w:val="LD10"/>
      </w:pPr>
      <w:r>
        <w:t>Word16 mult(Word16 var1, Word16 var2);    /* Short mult,          1 */</w:t>
      </w:r>
    </w:p>
    <w:p w14:paraId="01A8C13A" w14:textId="77777777" w:rsidR="00082508" w:rsidRDefault="00082508">
      <w:pPr>
        <w:pStyle w:val="LD10"/>
      </w:pPr>
      <w:r>
        <w:t>Word16 mult_r(Word16 var1, Word16 var2);  /* Mult with round,     2 */</w:t>
      </w:r>
    </w:p>
    <w:p w14:paraId="42097076" w14:textId="77777777" w:rsidR="00082508" w:rsidRDefault="00082508">
      <w:pPr>
        <w:pStyle w:val="LD10"/>
      </w:pPr>
      <w:r>
        <w:t>Word16 negate(Word16 var1);               /* Short negate,        1 */</w:t>
      </w:r>
    </w:p>
    <w:p w14:paraId="7F2C4704" w14:textId="77777777" w:rsidR="00082508" w:rsidRDefault="00082508">
      <w:pPr>
        <w:pStyle w:val="LD10"/>
      </w:pPr>
      <w:r>
        <w:t>Word16 norm_l(Word32 L_var1);             /* Long norm,          30 */</w:t>
      </w:r>
    </w:p>
    <w:p w14:paraId="60AD5C30" w14:textId="77777777" w:rsidR="00082508" w:rsidRDefault="00082508">
      <w:pPr>
        <w:pStyle w:val="LD10"/>
      </w:pPr>
      <w:r>
        <w:t>Word16 norm_s(Word16 var1);               /* Short norm,         15 */</w:t>
      </w:r>
    </w:p>
    <w:p w14:paraId="75B68177" w14:textId="77777777" w:rsidR="00082508" w:rsidRDefault="00082508">
      <w:pPr>
        <w:pStyle w:val="LD10"/>
      </w:pPr>
      <w:r>
        <w:t>Word16 round(Word32 L_var1);              /* Round,               1 */</w:t>
      </w:r>
    </w:p>
    <w:p w14:paraId="75919EE0" w14:textId="77777777" w:rsidR="00082508" w:rsidRDefault="00082508">
      <w:pPr>
        <w:pStyle w:val="LD10"/>
      </w:pPr>
      <w:r>
        <w:t>Word16 shl(Word16 var1, Word16 var2);     /* Short shift left,    1 */</w:t>
      </w:r>
    </w:p>
    <w:p w14:paraId="6E88DFE6" w14:textId="77777777" w:rsidR="00082508" w:rsidRDefault="00082508">
      <w:pPr>
        <w:pStyle w:val="LD10"/>
      </w:pPr>
      <w:r>
        <w:t>Word16 shr(Word16 var1, Word16 var2);     /* Short shift right,   1 */</w:t>
      </w:r>
    </w:p>
    <w:p w14:paraId="14026362" w14:textId="77777777" w:rsidR="00082508" w:rsidRDefault="00082508">
      <w:pPr>
        <w:pStyle w:val="LD10"/>
      </w:pPr>
      <w:r>
        <w:t>Word16 sub(Word16 var1, Word16 var2);     /* Short sub,           1 */</w:t>
      </w:r>
    </w:p>
    <w:p w14:paraId="3AAB5E93" w14:textId="77777777" w:rsidR="00082508" w:rsidRDefault="00082508">
      <w:pPr>
        <w:pStyle w:val="LD10"/>
      </w:pPr>
    </w:p>
    <w:p w14:paraId="5B57FB2D" w14:textId="77777777" w:rsidR="00082508" w:rsidRDefault="00082508">
      <w:pPr>
        <w:pStyle w:val="LD10"/>
      </w:pPr>
      <w:r>
        <w:t>Word32 L_abs(Word32 L_var1);              /* Long abs,            3 */</w:t>
      </w:r>
    </w:p>
    <w:p w14:paraId="594BDC04" w14:textId="77777777" w:rsidR="00082508" w:rsidRDefault="00082508">
      <w:pPr>
        <w:pStyle w:val="LD10"/>
      </w:pPr>
      <w:r>
        <w:t>Word32 L_add(Word32 L_var1, Word32 L_var2);  /* Long add,         2 */</w:t>
      </w:r>
    </w:p>
    <w:p w14:paraId="4E446A28" w14:textId="77777777" w:rsidR="00082508" w:rsidRDefault="00082508">
      <w:pPr>
        <w:pStyle w:val="LD10"/>
      </w:pPr>
      <w:r>
        <w:t>Word32 L_deposit_h(Word16 var1);          /* 16 bit var1 -&gt; MSB   2 */</w:t>
      </w:r>
    </w:p>
    <w:p w14:paraId="31A95F2B" w14:textId="77777777" w:rsidR="00082508" w:rsidRDefault="00082508">
      <w:pPr>
        <w:pStyle w:val="LD10"/>
      </w:pPr>
      <w:r>
        <w:t>Word32 L_deposit_l(Word16 var1);          /* 16 bit var1 -&gt; LSB,  2 */</w:t>
      </w:r>
    </w:p>
    <w:p w14:paraId="49B4B7E8" w14:textId="77777777" w:rsidR="00082508" w:rsidRDefault="00082508">
      <w:pPr>
        <w:pStyle w:val="LD10"/>
      </w:pPr>
      <w:r>
        <w:t>Word32 L_mac(Word32 L_var3, Word16 var1, Word16 var2);  /* Mac,   1 */</w:t>
      </w:r>
    </w:p>
    <w:p w14:paraId="35001D78" w14:textId="77777777" w:rsidR="00082508" w:rsidRDefault="00082508">
      <w:pPr>
        <w:pStyle w:val="LD10"/>
      </w:pPr>
      <w:r>
        <w:t>Word32 L_mac0(Word32 L_var3, Word16 var1, Word16 var2); /* no shi 1 */</w:t>
      </w:r>
    </w:p>
    <w:p w14:paraId="6077446E" w14:textId="77777777" w:rsidR="00082508" w:rsidRDefault="00082508">
      <w:pPr>
        <w:pStyle w:val="LD10"/>
      </w:pPr>
      <w:r>
        <w:t>Word32 L_msu(Word32 L_var3, Word16 var1, Word16 var2);  /* Msu,   1 */</w:t>
      </w:r>
    </w:p>
    <w:p w14:paraId="5A8926DF" w14:textId="77777777" w:rsidR="00082508" w:rsidRDefault="00082508">
      <w:pPr>
        <w:pStyle w:val="LD10"/>
      </w:pPr>
      <w:r>
        <w:t>Word32 L_msu0(Word32 L_var3, Word16 var1, Word16 var2); /* no shi 1 */</w:t>
      </w:r>
    </w:p>
    <w:p w14:paraId="5AA51CF7" w14:textId="77777777" w:rsidR="00082508" w:rsidRDefault="00082508">
      <w:pPr>
        <w:pStyle w:val="LD10"/>
      </w:pPr>
      <w:r>
        <w:t>Word32 L_mult(Word16 var1, Word16 var2);  /* Long mult,           1 */</w:t>
      </w:r>
    </w:p>
    <w:p w14:paraId="0B551569" w14:textId="77777777" w:rsidR="00082508" w:rsidRDefault="00082508">
      <w:pPr>
        <w:pStyle w:val="LD10"/>
      </w:pPr>
      <w:r>
        <w:t>Word32 L_mult0(Word16 var1, Word16 var2); /* Long mult no shift,  1 */</w:t>
      </w:r>
    </w:p>
    <w:p w14:paraId="5A232347" w14:textId="77777777" w:rsidR="00082508" w:rsidRDefault="00082508">
      <w:pPr>
        <w:pStyle w:val="LD10"/>
      </w:pPr>
      <w:r>
        <w:t>Word32 L_negate(Word32 L_var1);           /* Long negate,         2 */</w:t>
      </w:r>
    </w:p>
    <w:p w14:paraId="110D353C" w14:textId="77777777" w:rsidR="00082508" w:rsidRDefault="00082508">
      <w:pPr>
        <w:pStyle w:val="LD10"/>
      </w:pPr>
      <w:r>
        <w:t>Word32 L_shl(Word32 L_var1, Word16 var2); /* Long shift left,     2 */</w:t>
      </w:r>
    </w:p>
    <w:p w14:paraId="42BFFB7D" w14:textId="77777777" w:rsidR="00082508" w:rsidRDefault="00082508">
      <w:pPr>
        <w:pStyle w:val="LD10"/>
      </w:pPr>
      <w:r>
        <w:t>Word32 L_shr(Word32 L_var1, Word16 var2); /* Long shift right,    2 */</w:t>
      </w:r>
    </w:p>
    <w:p w14:paraId="5A1FC931" w14:textId="77777777" w:rsidR="00082508" w:rsidRDefault="00082508">
      <w:pPr>
        <w:pStyle w:val="LD10"/>
      </w:pPr>
      <w:r>
        <w:t>Word32 L_shr_r(Word32 L_var1, Word16 var2);  /* L_shr with round, 3 */</w:t>
      </w:r>
    </w:p>
    <w:p w14:paraId="10765464" w14:textId="77777777" w:rsidR="00082508" w:rsidRDefault="00082508">
      <w:pPr>
        <w:pStyle w:val="LD10"/>
      </w:pPr>
      <w:r>
        <w:t>Word32 L_sub(Word32 L_var1, Word32 L_var2);  /* Long sub,         2 */</w:t>
      </w:r>
    </w:p>
    <w:p w14:paraId="26902FE9" w14:textId="77777777" w:rsidR="00082508" w:rsidRDefault="00082508">
      <w:pPr>
        <w:pStyle w:val="LD10"/>
      </w:pPr>
    </w:p>
    <w:p w14:paraId="048ABE3D" w14:textId="77777777" w:rsidR="00082508" w:rsidRDefault="00082508">
      <w:pPr>
        <w:pStyle w:val="LD10"/>
      </w:pPr>
      <w:r>
        <w:t>#endif</w:t>
      </w:r>
    </w:p>
    <w:p w14:paraId="59B0CD4D" w14:textId="77777777" w:rsidR="00082508" w:rsidRDefault="00082508">
      <w:pPr>
        <w:pStyle w:val="LD10"/>
      </w:pPr>
    </w:p>
    <w:p w14:paraId="6EC0E414" w14:textId="77777777" w:rsidR="00082508" w:rsidRDefault="00082508">
      <w:pPr>
        <w:pStyle w:val="LD10"/>
      </w:pPr>
      <w:r>
        <w:br w:type="page"/>
      </w:r>
    </w:p>
    <w:p w14:paraId="78FABCB0" w14:textId="77777777" w:rsidR="00082508" w:rsidRDefault="00082508">
      <w:pPr>
        <w:pStyle w:val="WP"/>
        <w:keepNext/>
        <w:tabs>
          <w:tab w:val="left" w:pos="426"/>
        </w:tabs>
      </w:pPr>
      <w:r>
        <w:t>/**************************************************************************</w:t>
      </w:r>
    </w:p>
    <w:p w14:paraId="46259BA8" w14:textId="77777777" w:rsidR="00082508" w:rsidRDefault="00082508">
      <w:pPr>
        <w:pStyle w:val="WP"/>
        <w:keepNext/>
        <w:tabs>
          <w:tab w:val="left" w:pos="426"/>
        </w:tabs>
      </w:pPr>
      <w:r>
        <w:t>*</w:t>
      </w:r>
    </w:p>
    <w:p w14:paraId="2BD14F47" w14:textId="77777777" w:rsidR="00082508" w:rsidRDefault="00082508">
      <w:pPr>
        <w:pStyle w:val="WP"/>
        <w:keepNext/>
        <w:tabs>
          <w:tab w:val="left" w:pos="426"/>
        </w:tabs>
      </w:pPr>
      <w:r>
        <w:t>*</w:t>
      </w:r>
      <w:r>
        <w:tab/>
        <w:t>FILENAME</w:t>
      </w:r>
      <w:r>
        <w:tab/>
      </w:r>
      <w:r>
        <w:tab/>
      </w:r>
      <w:r>
        <w:tab/>
      </w:r>
      <w:r>
        <w:tab/>
        <w:t>:</w:t>
      </w:r>
      <w:r>
        <w:tab/>
      </w:r>
      <w:bookmarkStart w:id="5" w:name="arrays_tab"/>
      <w:bookmarkEnd w:id="5"/>
      <w:r>
        <w:t>arrays.tab</w:t>
      </w:r>
    </w:p>
    <w:p w14:paraId="17DB2911" w14:textId="77777777" w:rsidR="00082508" w:rsidRDefault="00082508">
      <w:pPr>
        <w:pStyle w:val="WP"/>
        <w:keepNext/>
        <w:tabs>
          <w:tab w:val="left" w:pos="426"/>
        </w:tabs>
      </w:pPr>
      <w:r>
        <w:t>*</w:t>
      </w:r>
    </w:p>
    <w:p w14:paraId="4DC33596" w14:textId="77777777" w:rsidR="00082508" w:rsidRDefault="00082508">
      <w:pPr>
        <w:pStyle w:val="WP"/>
        <w:keepNext/>
        <w:tabs>
          <w:tab w:val="left" w:pos="426"/>
        </w:tabs>
      </w:pPr>
      <w:r>
        <w:t>*</w:t>
      </w:r>
      <w:r>
        <w:tab/>
        <w:t>DESCRIPTION</w:t>
      </w:r>
      <w:r>
        <w:tab/>
      </w:r>
      <w:r>
        <w:tab/>
      </w:r>
      <w:r>
        <w:tab/>
        <w:t>:</w:t>
      </w:r>
      <w:r>
        <w:tab/>
        <w:t>Arrays for speech channel coding and decoding</w:t>
      </w:r>
    </w:p>
    <w:p w14:paraId="54EB8F1C" w14:textId="77777777" w:rsidR="00082508" w:rsidRDefault="00082508">
      <w:pPr>
        <w:pStyle w:val="WP"/>
        <w:keepNext/>
        <w:tabs>
          <w:tab w:val="left" w:pos="426"/>
        </w:tabs>
      </w:pPr>
      <w:r>
        <w:t>*</w:t>
      </w:r>
    </w:p>
    <w:p w14:paraId="6BDE1A48" w14:textId="77777777" w:rsidR="00082508" w:rsidRDefault="00082508">
      <w:pPr>
        <w:pStyle w:val="WP"/>
        <w:keepNext/>
        <w:tabs>
          <w:tab w:val="left" w:pos="426"/>
        </w:tabs>
      </w:pPr>
      <w:r>
        <w:t>**************************************************************************/</w:t>
      </w:r>
    </w:p>
    <w:p w14:paraId="42A338B0" w14:textId="77777777" w:rsidR="00082508" w:rsidRDefault="00082508">
      <w:pPr>
        <w:pStyle w:val="LD10"/>
      </w:pPr>
    </w:p>
    <w:p w14:paraId="0AC28D96" w14:textId="77777777" w:rsidR="00082508" w:rsidRDefault="00082508">
      <w:pPr>
        <w:pStyle w:val="LD10"/>
      </w:pPr>
      <w:r>
        <w:t>/* ARRAYS FOR INITIALIZATION OF THE CHANNEL CODING */</w:t>
      </w:r>
    </w:p>
    <w:p w14:paraId="64BE5835" w14:textId="77777777" w:rsidR="00082508" w:rsidRDefault="00082508">
      <w:pPr>
        <w:pStyle w:val="LD10"/>
      </w:pPr>
      <w:r>
        <w:t>/* Definition of the sensitivity classes : 3 classes */</w:t>
      </w:r>
    </w:p>
    <w:p w14:paraId="754AC33D" w14:textId="77777777" w:rsidR="00082508" w:rsidRDefault="00082508">
      <w:pPr>
        <w:pStyle w:val="LD10"/>
      </w:pPr>
      <w:r>
        <w:t>const Word16</w:t>
      </w:r>
      <w:r>
        <w:tab/>
        <w:t>TAB0[N0] =</w:t>
      </w:r>
      <w:r>
        <w:tab/>
        <w:t>{35,36,37,38,39,40,41,42,43,  47,48,</w:t>
      </w:r>
    </w:p>
    <w:p w14:paraId="50310122" w14:textId="77777777" w:rsidR="00082508" w:rsidRDefault="00082508">
      <w:pPr>
        <w:pStyle w:val="LD10"/>
      </w:pPr>
      <w:r>
        <w:tab/>
      </w:r>
      <w:r>
        <w:tab/>
      </w:r>
      <w:r>
        <w:tab/>
      </w:r>
      <w:r>
        <w:tab/>
      </w:r>
      <w:r>
        <w:tab/>
      </w:r>
      <w:r>
        <w:tab/>
        <w:t>56,  61,62,63,64,65,66,67,68,69,70,</w:t>
      </w:r>
    </w:p>
    <w:p w14:paraId="03054681" w14:textId="77777777" w:rsidR="00082508" w:rsidRDefault="00082508">
      <w:pPr>
        <w:pStyle w:val="LD10"/>
      </w:pPr>
      <w:r>
        <w:tab/>
      </w:r>
      <w:r>
        <w:tab/>
      </w:r>
      <w:r>
        <w:tab/>
      </w:r>
      <w:r>
        <w:tab/>
      </w:r>
      <w:r>
        <w:tab/>
      </w:r>
      <w:r>
        <w:tab/>
        <w:t>74,75,  83,  88,89,90,91,92,93,94,95,</w:t>
      </w:r>
    </w:p>
    <w:p w14:paraId="7C6E6B79" w14:textId="77777777" w:rsidR="00082508" w:rsidRDefault="00082508">
      <w:pPr>
        <w:pStyle w:val="LD10"/>
      </w:pPr>
      <w:r>
        <w:tab/>
      </w:r>
      <w:r>
        <w:tab/>
      </w:r>
      <w:r>
        <w:tab/>
      </w:r>
      <w:r>
        <w:tab/>
      </w:r>
      <w:r>
        <w:tab/>
      </w:r>
      <w:r>
        <w:tab/>
        <w:t>96,97,  101,102,  110,115,116,117,118,</w:t>
      </w:r>
    </w:p>
    <w:p w14:paraId="331DEC08" w14:textId="77777777" w:rsidR="00082508" w:rsidRDefault="00082508">
      <w:pPr>
        <w:pStyle w:val="LD10"/>
      </w:pPr>
      <w:r>
        <w:tab/>
      </w:r>
      <w:r>
        <w:tab/>
      </w:r>
      <w:r>
        <w:tab/>
      </w:r>
      <w:r>
        <w:tab/>
      </w:r>
      <w:r>
        <w:tab/>
      </w:r>
      <w:r>
        <w:tab/>
        <w:t>119,120,121,122,123,124,  128,129,</w:t>
      </w:r>
    </w:p>
    <w:p w14:paraId="1DF4CF0B" w14:textId="77777777" w:rsidR="00082508" w:rsidRDefault="00082508">
      <w:pPr>
        <w:pStyle w:val="LD10"/>
      </w:pPr>
      <w:r>
        <w:tab/>
      </w:r>
      <w:r>
        <w:tab/>
      </w:r>
      <w:r>
        <w:tab/>
      </w:r>
      <w:r>
        <w:tab/>
      </w:r>
      <w:r>
        <w:tab/>
      </w:r>
      <w:r>
        <w:tab/>
        <w:t>137};</w:t>
      </w:r>
    </w:p>
    <w:p w14:paraId="53B78E32" w14:textId="77777777" w:rsidR="00082508" w:rsidRDefault="00082508">
      <w:pPr>
        <w:pStyle w:val="LD10"/>
      </w:pPr>
      <w:r>
        <w:t>/* Class 0</w:t>
      </w:r>
    </w:p>
    <w:p w14:paraId="43D6ECA8" w14:textId="77777777" w:rsidR="00082508" w:rsidRDefault="00082508">
      <w:pPr>
        <w:pStyle w:val="LD10"/>
      </w:pPr>
      <w:r>
        <w:t xml:space="preserve">   51 terms : Non protected class</w:t>
      </w:r>
    </w:p>
    <w:p w14:paraId="2741B05D" w14:textId="77777777" w:rsidR="00082508" w:rsidRDefault="00082508">
      <w:pPr>
        <w:pStyle w:val="LD10"/>
      </w:pPr>
      <w:r>
        <w:tab/>
        <w:t xml:space="preserve">      Least sensitive bits */</w:t>
      </w:r>
    </w:p>
    <w:p w14:paraId="1E17B6A1" w14:textId="77777777" w:rsidR="00082508" w:rsidRDefault="00082508">
      <w:pPr>
        <w:pStyle w:val="LD10"/>
      </w:pPr>
    </w:p>
    <w:p w14:paraId="0EC605F9" w14:textId="77777777" w:rsidR="00082508" w:rsidRDefault="00082508">
      <w:pPr>
        <w:pStyle w:val="LD10"/>
      </w:pPr>
      <w:r>
        <w:t>const Word16</w:t>
      </w:r>
      <w:r>
        <w:tab/>
        <w:t>TAB1[N1] =</w:t>
      </w:r>
      <w:r>
        <w:tab/>
        <w:t>{58,85,112,  54,81,108,135,  50,77,</w:t>
      </w:r>
    </w:p>
    <w:p w14:paraId="5DDFDFDF" w14:textId="77777777" w:rsidR="00082508" w:rsidRDefault="00082508">
      <w:pPr>
        <w:pStyle w:val="LD10"/>
      </w:pPr>
      <w:r>
        <w:tab/>
      </w:r>
      <w:r>
        <w:tab/>
      </w:r>
      <w:r>
        <w:tab/>
      </w:r>
      <w:r>
        <w:tab/>
      </w:r>
      <w:r>
        <w:tab/>
      </w:r>
      <w:r>
        <w:tab/>
        <w:t>104,131,  45,72,99,126,  55,82,109,</w:t>
      </w:r>
    </w:p>
    <w:p w14:paraId="709C539D" w14:textId="77777777" w:rsidR="00082508" w:rsidRDefault="00082508">
      <w:pPr>
        <w:pStyle w:val="LD10"/>
      </w:pPr>
      <w:r>
        <w:tab/>
      </w:r>
      <w:r>
        <w:tab/>
      </w:r>
      <w:r>
        <w:tab/>
      </w:r>
      <w:r>
        <w:tab/>
      </w:r>
      <w:r>
        <w:tab/>
      </w:r>
      <w:r>
        <w:tab/>
        <w:t>136,  5,13,34,  8,16,17,  22,23,24,</w:t>
      </w:r>
    </w:p>
    <w:p w14:paraId="38409390" w14:textId="77777777" w:rsidR="00082508" w:rsidRDefault="00082508">
      <w:pPr>
        <w:pStyle w:val="LD10"/>
      </w:pPr>
      <w:r>
        <w:tab/>
      </w:r>
      <w:r>
        <w:tab/>
      </w:r>
      <w:r>
        <w:tab/>
      </w:r>
      <w:r>
        <w:tab/>
      </w:r>
      <w:r>
        <w:tab/>
      </w:r>
      <w:r>
        <w:tab/>
        <w:t>25,26,  6,14,7,15,  60,87,114,  46,</w:t>
      </w:r>
    </w:p>
    <w:p w14:paraId="2069D9F3" w14:textId="77777777" w:rsidR="00082508" w:rsidRDefault="00082508">
      <w:pPr>
        <w:pStyle w:val="LD10"/>
      </w:pPr>
      <w:r>
        <w:tab/>
      </w:r>
      <w:r>
        <w:tab/>
      </w:r>
      <w:r>
        <w:tab/>
      </w:r>
      <w:r>
        <w:tab/>
      </w:r>
      <w:r>
        <w:tab/>
      </w:r>
      <w:r>
        <w:tab/>
        <w:t>73,100,127,  44,71,98,125,  33,49,</w:t>
      </w:r>
    </w:p>
    <w:p w14:paraId="17DB0291" w14:textId="77777777" w:rsidR="00082508" w:rsidRDefault="00082508">
      <w:pPr>
        <w:pStyle w:val="LD10"/>
      </w:pPr>
      <w:r>
        <w:tab/>
      </w:r>
      <w:r>
        <w:tab/>
      </w:r>
      <w:r>
        <w:tab/>
      </w:r>
      <w:r>
        <w:tab/>
      </w:r>
      <w:r>
        <w:tab/>
      </w:r>
      <w:r>
        <w:tab/>
        <w:t>76,103,130,  59,86,113,  57,84,111};</w:t>
      </w:r>
    </w:p>
    <w:p w14:paraId="47FE2C7F" w14:textId="77777777" w:rsidR="00082508" w:rsidRDefault="00082508">
      <w:pPr>
        <w:pStyle w:val="LD10"/>
      </w:pPr>
      <w:r>
        <w:t>/* Class 1</w:t>
      </w:r>
    </w:p>
    <w:p w14:paraId="7CFDEA56" w14:textId="77777777" w:rsidR="00082508" w:rsidRDefault="00082508">
      <w:pPr>
        <w:pStyle w:val="LD10"/>
      </w:pPr>
      <w:r>
        <w:t xml:space="preserve">   56 terms : Protected by Rate 8/12 </w:t>
      </w:r>
    </w:p>
    <w:p w14:paraId="3413DC28" w14:textId="77777777" w:rsidR="00082508" w:rsidRDefault="00082508">
      <w:pPr>
        <w:pStyle w:val="LD10"/>
      </w:pPr>
      <w:r>
        <w:tab/>
        <w:t xml:space="preserve">      Ranked with the most important bits at the boundaries,</w:t>
      </w:r>
    </w:p>
    <w:p w14:paraId="78F1A832" w14:textId="77777777" w:rsidR="00082508" w:rsidRDefault="00082508">
      <w:pPr>
        <w:pStyle w:val="LD10"/>
      </w:pPr>
      <w:r>
        <w:tab/>
        <w:t xml:space="preserve">      and least important at the middle */</w:t>
      </w:r>
    </w:p>
    <w:p w14:paraId="69CE72CF" w14:textId="77777777" w:rsidR="00082508" w:rsidRDefault="00082508">
      <w:pPr>
        <w:pStyle w:val="LD10"/>
      </w:pPr>
    </w:p>
    <w:p w14:paraId="301757BA" w14:textId="77777777" w:rsidR="00082508" w:rsidRDefault="00082508">
      <w:pPr>
        <w:pStyle w:val="LD10"/>
      </w:pPr>
      <w:r>
        <w:t>const Word16</w:t>
      </w:r>
      <w:r>
        <w:tab/>
        <w:t>TAB2[N2] =</w:t>
      </w:r>
      <w:r>
        <w:tab/>
      </w:r>
      <w:r>
        <w:tab/>
        <w:t>{18,19,20,21,</w:t>
      </w:r>
      <w:r>
        <w:tab/>
        <w:t>/* LSF3 */</w:t>
      </w:r>
    </w:p>
    <w:p w14:paraId="0A8D3CF6" w14:textId="77777777" w:rsidR="00082508" w:rsidRDefault="00082508">
      <w:pPr>
        <w:pStyle w:val="LD10"/>
      </w:pPr>
      <w:r>
        <w:tab/>
      </w:r>
      <w:r>
        <w:tab/>
      </w:r>
      <w:r>
        <w:tab/>
      </w:r>
      <w:r>
        <w:tab/>
      </w:r>
      <w:r>
        <w:tab/>
      </w:r>
      <w:r>
        <w:tab/>
        <w:t>31,32,</w:t>
      </w:r>
      <w:r>
        <w:tab/>
      </w:r>
      <w:r>
        <w:tab/>
        <w:t>/* Pitch0 */</w:t>
      </w:r>
    </w:p>
    <w:p w14:paraId="67685A4B" w14:textId="77777777" w:rsidR="00082508" w:rsidRDefault="00082508">
      <w:pPr>
        <w:pStyle w:val="LD10"/>
      </w:pPr>
      <w:r>
        <w:tab/>
      </w:r>
      <w:r>
        <w:tab/>
      </w:r>
      <w:r>
        <w:tab/>
      </w:r>
      <w:r>
        <w:tab/>
      </w:r>
      <w:r>
        <w:tab/>
      </w:r>
      <w:r>
        <w:tab/>
        <w:t>53,80,107,134,</w:t>
      </w:r>
      <w:r>
        <w:tab/>
        <w:t>/* Energie 3 */</w:t>
      </w:r>
    </w:p>
    <w:p w14:paraId="295CE08A" w14:textId="77777777" w:rsidR="00082508" w:rsidRDefault="00082508">
      <w:pPr>
        <w:pStyle w:val="LD10"/>
      </w:pPr>
      <w:r>
        <w:tab/>
      </w:r>
      <w:r>
        <w:tab/>
      </w:r>
      <w:r>
        <w:tab/>
      </w:r>
      <w:r>
        <w:tab/>
      </w:r>
      <w:r>
        <w:tab/>
      </w:r>
      <w:r>
        <w:tab/>
        <w:t>1,2,3,4,</w:t>
      </w:r>
      <w:r>
        <w:tab/>
      </w:r>
      <w:r>
        <w:tab/>
        <w:t>/* LSF1 */</w:t>
      </w:r>
    </w:p>
    <w:p w14:paraId="6B1EDA2F" w14:textId="77777777" w:rsidR="00082508" w:rsidRDefault="00082508">
      <w:pPr>
        <w:pStyle w:val="LD10"/>
      </w:pPr>
      <w:r>
        <w:tab/>
      </w:r>
      <w:r>
        <w:tab/>
      </w:r>
      <w:r>
        <w:tab/>
      </w:r>
      <w:r>
        <w:tab/>
      </w:r>
      <w:r>
        <w:tab/>
      </w:r>
      <w:r>
        <w:tab/>
        <w:t>9,10,11,12,</w:t>
      </w:r>
      <w:r>
        <w:tab/>
      </w:r>
      <w:r>
        <w:tab/>
        <w:t>/* LSF2 */</w:t>
      </w:r>
    </w:p>
    <w:p w14:paraId="19A524ED" w14:textId="77777777" w:rsidR="00082508" w:rsidRDefault="00082508">
      <w:pPr>
        <w:pStyle w:val="LD10"/>
      </w:pPr>
      <w:r>
        <w:tab/>
      </w:r>
      <w:r>
        <w:tab/>
      </w:r>
      <w:r>
        <w:tab/>
      </w:r>
      <w:r>
        <w:tab/>
      </w:r>
      <w:r>
        <w:tab/>
      </w:r>
      <w:r>
        <w:tab/>
        <w:t>27,28,29,30,</w:t>
      </w:r>
      <w:r>
        <w:tab/>
        <w:t>/* Pitch0 */</w:t>
      </w:r>
    </w:p>
    <w:p w14:paraId="6F8668A5" w14:textId="77777777" w:rsidR="00082508" w:rsidRDefault="00082508">
      <w:pPr>
        <w:pStyle w:val="LD10"/>
      </w:pPr>
      <w:r>
        <w:tab/>
      </w:r>
      <w:r>
        <w:tab/>
      </w:r>
      <w:r>
        <w:tab/>
      </w:r>
      <w:r>
        <w:tab/>
      </w:r>
      <w:r>
        <w:tab/>
      </w:r>
      <w:r>
        <w:tab/>
        <w:t>52,79,106,133,</w:t>
      </w:r>
      <w:r>
        <w:tab/>
        <w:t>/* Energie 4 */</w:t>
      </w:r>
    </w:p>
    <w:p w14:paraId="126965E6" w14:textId="77777777" w:rsidR="00082508" w:rsidRDefault="00082508">
      <w:pPr>
        <w:pStyle w:val="LD10"/>
      </w:pPr>
      <w:r>
        <w:tab/>
      </w:r>
      <w:r>
        <w:tab/>
      </w:r>
      <w:r>
        <w:tab/>
      </w:r>
      <w:r>
        <w:tab/>
      </w:r>
      <w:r>
        <w:tab/>
      </w:r>
      <w:r>
        <w:tab/>
        <w:t>51,78,105,132};/* Energie 5 */</w:t>
      </w:r>
    </w:p>
    <w:p w14:paraId="7076E804" w14:textId="77777777" w:rsidR="00082508" w:rsidRDefault="00082508">
      <w:pPr>
        <w:pStyle w:val="LD10"/>
      </w:pPr>
      <w:r>
        <w:t>/* Class 2</w:t>
      </w:r>
    </w:p>
    <w:p w14:paraId="1CAFDBE3" w14:textId="77777777" w:rsidR="00082508" w:rsidRDefault="00082508">
      <w:pPr>
        <w:pStyle w:val="LD10"/>
      </w:pPr>
      <w:r>
        <w:t xml:space="preserve">   30 terms : Protected by Rate 8/18</w:t>
      </w:r>
    </w:p>
    <w:p w14:paraId="219365D0" w14:textId="77777777" w:rsidR="00082508" w:rsidRDefault="00082508">
      <w:pPr>
        <w:pStyle w:val="LD10"/>
      </w:pPr>
      <w:r>
        <w:tab/>
        <w:t xml:space="preserve">      Ranked from least to most important bits */</w:t>
      </w:r>
    </w:p>
    <w:p w14:paraId="2EB5A7F1" w14:textId="77777777" w:rsidR="00082508" w:rsidRDefault="00082508">
      <w:pPr>
        <w:pStyle w:val="LD10"/>
      </w:pPr>
    </w:p>
    <w:p w14:paraId="09F8980E" w14:textId="77777777" w:rsidR="00082508" w:rsidRDefault="00082508">
      <w:pPr>
        <w:pStyle w:val="LD10"/>
      </w:pPr>
    </w:p>
    <w:p w14:paraId="20EDF9D9" w14:textId="77777777" w:rsidR="00082508" w:rsidRDefault="00082508">
      <w:pPr>
        <w:pStyle w:val="LD10"/>
      </w:pPr>
      <w:r>
        <w:t>/* PUNCTURING CHARACTERISTICS: */</w:t>
      </w:r>
    </w:p>
    <w:p w14:paraId="6496CC7A" w14:textId="77777777" w:rsidR="00082508" w:rsidRDefault="00082508">
      <w:pPr>
        <w:pStyle w:val="LD10"/>
      </w:pPr>
      <w:r>
        <w:t>/* Puncturing Tables for the two protected classes (Class 1 and 2) */</w:t>
      </w:r>
    </w:p>
    <w:p w14:paraId="082F4B93" w14:textId="77777777" w:rsidR="00082508" w:rsidRDefault="00082508">
      <w:pPr>
        <w:pStyle w:val="LD10"/>
      </w:pPr>
    </w:p>
    <w:p w14:paraId="1973056B" w14:textId="77777777" w:rsidR="00082508" w:rsidRDefault="00082508">
      <w:pPr>
        <w:pStyle w:val="LD10"/>
      </w:pPr>
      <w:r>
        <w:t>const Word16</w:t>
      </w:r>
      <w:r>
        <w:tab/>
        <w:t>A1[Period_pct*3]</w:t>
      </w:r>
      <w:r>
        <w:tab/>
      </w:r>
      <w:r>
        <w:tab/>
        <w:t>=</w:t>
      </w:r>
    </w:p>
    <w:p w14:paraId="6CA3AA7E" w14:textId="77777777" w:rsidR="00082508" w:rsidRDefault="00082508">
      <w:pPr>
        <w:pStyle w:val="LD10"/>
      </w:pPr>
      <w:r>
        <w:tab/>
      </w:r>
      <w:r>
        <w:tab/>
      </w:r>
      <w:r>
        <w:tab/>
      </w:r>
      <w:r>
        <w:tab/>
      </w:r>
      <w:r>
        <w:tab/>
      </w:r>
      <w:r>
        <w:tab/>
        <w:t>{1, 1, 1, 1, 1, 1, 1, 1,</w:t>
      </w:r>
    </w:p>
    <w:p w14:paraId="5DD08EB2" w14:textId="77777777" w:rsidR="00082508" w:rsidRDefault="00082508">
      <w:pPr>
        <w:pStyle w:val="LD10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1, 0, 1, 0, 1, 0, 1, 0,</w:t>
      </w:r>
    </w:p>
    <w:p w14:paraId="24FF244C" w14:textId="77777777" w:rsidR="00082508" w:rsidRDefault="00082508">
      <w:pPr>
        <w:pStyle w:val="LD10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0, 0, 0, 0, 0, 0, 0, 0};</w:t>
      </w:r>
    </w:p>
    <w:p w14:paraId="6B204515" w14:textId="77777777" w:rsidR="00082508" w:rsidRDefault="00082508">
      <w:pPr>
        <w:pStyle w:val="LD10"/>
      </w:pPr>
      <w:r>
        <w:t>/* Puncturing Table for Class 1 : Rate 8/12 (2/3) */</w:t>
      </w:r>
    </w:p>
    <w:p w14:paraId="50072FCA" w14:textId="77777777" w:rsidR="00082508" w:rsidRDefault="00082508">
      <w:pPr>
        <w:pStyle w:val="LD10"/>
      </w:pPr>
    </w:p>
    <w:p w14:paraId="3EC12748" w14:textId="77777777" w:rsidR="00082508" w:rsidRDefault="00082508">
      <w:pPr>
        <w:pStyle w:val="LD10"/>
      </w:pPr>
      <w:r>
        <w:t>const Word16</w:t>
      </w:r>
      <w:r>
        <w:tab/>
        <w:t>A2[Period_pct*3]</w:t>
      </w:r>
      <w:r>
        <w:tab/>
      </w:r>
      <w:r>
        <w:tab/>
        <w:t>=</w:t>
      </w:r>
    </w:p>
    <w:p w14:paraId="130CD943" w14:textId="77777777" w:rsidR="00082508" w:rsidRDefault="00082508">
      <w:pPr>
        <w:pStyle w:val="LD10"/>
      </w:pPr>
      <w:r>
        <w:tab/>
      </w:r>
      <w:r>
        <w:tab/>
      </w:r>
      <w:r>
        <w:tab/>
      </w:r>
      <w:r>
        <w:tab/>
      </w:r>
      <w:r>
        <w:tab/>
      </w:r>
      <w:r>
        <w:tab/>
        <w:t>{1, 1, 1, 1, 1, 1, 1, 1,</w:t>
      </w:r>
    </w:p>
    <w:p w14:paraId="6EF7AC97" w14:textId="77777777" w:rsidR="00082508" w:rsidRDefault="00082508">
      <w:pPr>
        <w:pStyle w:val="LD10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1, 1, 1, 1, 1, 1, 1, 1,</w:t>
      </w:r>
    </w:p>
    <w:p w14:paraId="2EA5011C" w14:textId="77777777" w:rsidR="00082508" w:rsidRDefault="00082508">
      <w:pPr>
        <w:pStyle w:val="LD10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1, 0, 0, 0, 1, 0, 0, 0};</w:t>
      </w:r>
    </w:p>
    <w:p w14:paraId="0B286A83" w14:textId="77777777" w:rsidR="00082508" w:rsidRDefault="00082508">
      <w:pPr>
        <w:pStyle w:val="LD10"/>
      </w:pPr>
      <w:r>
        <w:t>/* Puncturing Table for Class 2 : Rate 8/18 */</w:t>
      </w:r>
    </w:p>
    <w:p w14:paraId="288AE72D" w14:textId="77777777" w:rsidR="00082508" w:rsidRDefault="00082508">
      <w:pPr>
        <w:pStyle w:val="LD10"/>
      </w:pPr>
    </w:p>
    <w:p w14:paraId="73D37D0A" w14:textId="77777777" w:rsidR="00082508" w:rsidRDefault="00082508">
      <w:pPr>
        <w:pStyle w:val="LD10"/>
      </w:pPr>
      <w:r>
        <w:t>const Word16</w:t>
      </w:r>
      <w:r>
        <w:tab/>
        <w:t>Fs_A2[Period_pct*3]</w:t>
      </w:r>
      <w:r>
        <w:tab/>
        <w:t>=</w:t>
      </w:r>
    </w:p>
    <w:p w14:paraId="1370E4B8" w14:textId="77777777" w:rsidR="00082508" w:rsidRDefault="00082508">
      <w:pPr>
        <w:pStyle w:val="LD10"/>
      </w:pPr>
      <w:r>
        <w:tab/>
      </w:r>
      <w:r>
        <w:tab/>
      </w:r>
      <w:r>
        <w:tab/>
      </w:r>
      <w:r>
        <w:tab/>
      </w:r>
      <w:r>
        <w:tab/>
      </w:r>
      <w:r>
        <w:tab/>
        <w:t>{1, 1, 1, 1, 1, 1, 1, 1,</w:t>
      </w:r>
    </w:p>
    <w:p w14:paraId="6D031286" w14:textId="77777777" w:rsidR="00082508" w:rsidRDefault="00082508">
      <w:pPr>
        <w:pStyle w:val="LD10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1, 1, 1, 1, 1, 1, 1, 1,</w:t>
      </w:r>
    </w:p>
    <w:p w14:paraId="29EA9AEA" w14:textId="77777777" w:rsidR="00082508" w:rsidRDefault="00082508">
      <w:pPr>
        <w:pStyle w:val="LD10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 xml:space="preserve"> 1, 0, 0, 0, 0, 0, 0, 0};</w:t>
      </w:r>
    </w:p>
    <w:p w14:paraId="2845BCC8" w14:textId="77777777" w:rsidR="00082508" w:rsidRDefault="00082508">
      <w:pPr>
        <w:pStyle w:val="LD10"/>
      </w:pPr>
      <w:r>
        <w:t>/* In case of Frame Stealing */</w:t>
      </w:r>
    </w:p>
    <w:p w14:paraId="1667F9DC" w14:textId="77777777" w:rsidR="00082508" w:rsidRDefault="00082508">
      <w:pPr>
        <w:pStyle w:val="LD10"/>
      </w:pPr>
      <w:r>
        <w:t>/* Puncturing Table for Class 2 : Rate 8/17 */</w:t>
      </w:r>
    </w:p>
    <w:p w14:paraId="2DE91F0D" w14:textId="77777777" w:rsidR="00082508" w:rsidRDefault="00082508">
      <w:pPr>
        <w:pStyle w:val="LD10"/>
      </w:pPr>
      <w:r>
        <w:br w:type="page"/>
      </w:r>
    </w:p>
    <w:p w14:paraId="6358FD0D" w14:textId="77777777" w:rsidR="00082508" w:rsidRDefault="00082508">
      <w:pPr>
        <w:pStyle w:val="LD10"/>
      </w:pPr>
      <w:r>
        <w:t>/* BAD FRAME INDICATOR : CRC (Cyclic Redundant Check) */</w:t>
      </w:r>
    </w:p>
    <w:p w14:paraId="67F0D8ED" w14:textId="77777777" w:rsidR="00082508" w:rsidRDefault="00082508">
      <w:pPr>
        <w:pStyle w:val="LD10"/>
      </w:pPr>
      <w:r>
        <w:t>/* Definition of the 8 CRC bits */</w:t>
      </w:r>
    </w:p>
    <w:p w14:paraId="1DBEE9F2" w14:textId="77777777" w:rsidR="00082508" w:rsidRDefault="00082508">
      <w:pPr>
        <w:pStyle w:val="LD10"/>
      </w:pPr>
    </w:p>
    <w:p w14:paraId="4021A754" w14:textId="77777777" w:rsidR="00082508" w:rsidRDefault="00082508">
      <w:pPr>
        <w:pStyle w:val="LD10"/>
      </w:pPr>
      <w:r>
        <w:t>const Word16</w:t>
      </w:r>
      <w:r>
        <w:tab/>
        <w:t>TAB_CRC1[SIZE_TAB_CRC1] =</w:t>
      </w:r>
    </w:p>
    <w:p w14:paraId="661D271E" w14:textId="77777777" w:rsidR="00082508" w:rsidRDefault="00082508">
      <w:pPr>
        <w:pStyle w:val="LD10"/>
      </w:pPr>
      <w:r>
        <w:tab/>
      </w:r>
      <w:r>
        <w:tab/>
      </w:r>
      <w:r>
        <w:tab/>
      </w:r>
      <w:r>
        <w:tab/>
      </w:r>
      <w:r>
        <w:tab/>
      </w:r>
      <w:r>
        <w:tab/>
        <w:t>{1,  5,  8,9,  13,  15,16,</w:t>
      </w:r>
    </w:p>
    <w:p w14:paraId="07728F6E" w14:textId="77777777" w:rsidR="00082508" w:rsidRDefault="00082508">
      <w:pPr>
        <w:pStyle w:val="LD10"/>
      </w:pPr>
      <w:r>
        <w:tab/>
      </w:r>
      <w:r>
        <w:tab/>
      </w:r>
      <w:r>
        <w:tab/>
      </w:r>
      <w:r>
        <w:tab/>
      </w:r>
      <w:r>
        <w:tab/>
      </w:r>
      <w:r>
        <w:tab/>
        <w:t>17,  19,  21,22,  24,25,  31,</w:t>
      </w:r>
    </w:p>
    <w:p w14:paraId="50F52728" w14:textId="77777777" w:rsidR="00082508" w:rsidRDefault="00082508">
      <w:pPr>
        <w:pStyle w:val="LD10"/>
      </w:pPr>
      <w:r>
        <w:tab/>
      </w:r>
      <w:r>
        <w:tab/>
      </w:r>
      <w:r>
        <w:tab/>
      </w:r>
      <w:r>
        <w:tab/>
      </w:r>
      <w:r>
        <w:tab/>
      </w:r>
      <w:r>
        <w:tab/>
        <w:t>32,  35,36,  38,  40,  43,44,</w:t>
      </w:r>
    </w:p>
    <w:p w14:paraId="67EC0C36" w14:textId="77777777" w:rsidR="00082508" w:rsidRDefault="00082508">
      <w:pPr>
        <w:pStyle w:val="LD10"/>
      </w:pPr>
      <w:r>
        <w:tab/>
      </w:r>
      <w:r>
        <w:tab/>
      </w:r>
      <w:r>
        <w:tab/>
      </w:r>
      <w:r>
        <w:tab/>
      </w:r>
      <w:r>
        <w:tab/>
      </w:r>
      <w:r>
        <w:tab/>
        <w:t>45,  48,49,50,51,  53,54,  56};</w:t>
      </w:r>
    </w:p>
    <w:p w14:paraId="659D55EC" w14:textId="77777777" w:rsidR="00082508" w:rsidRDefault="00082508">
      <w:pPr>
        <w:pStyle w:val="LD10"/>
      </w:pPr>
      <w:r>
        <w:t>/* Ranks of the bits in Class2 protected by the First bit of the CRC */</w:t>
      </w:r>
    </w:p>
    <w:p w14:paraId="5FF6248F" w14:textId="77777777" w:rsidR="00082508" w:rsidRDefault="00082508">
      <w:pPr>
        <w:pStyle w:val="LD10"/>
      </w:pPr>
    </w:p>
    <w:p w14:paraId="00E57C63" w14:textId="77777777" w:rsidR="00082508" w:rsidRDefault="00082508">
      <w:pPr>
        <w:pStyle w:val="LD10"/>
      </w:pPr>
      <w:r>
        <w:t>const Word16</w:t>
      </w:r>
      <w:r>
        <w:tab/>
        <w:t>TAB_CRC2[SIZE_TAB_CRC2] =</w:t>
      </w:r>
    </w:p>
    <w:p w14:paraId="7EE18DCB" w14:textId="77777777" w:rsidR="00082508" w:rsidRDefault="00082508">
      <w:pPr>
        <w:pStyle w:val="LD10"/>
      </w:pPr>
      <w:r>
        <w:tab/>
      </w:r>
      <w:r>
        <w:tab/>
      </w:r>
      <w:r>
        <w:tab/>
      </w:r>
      <w:r>
        <w:tab/>
      </w:r>
      <w:r>
        <w:tab/>
      </w:r>
      <w:r>
        <w:tab/>
        <w:t>{2,  6,  9,10,  14,</w:t>
      </w:r>
    </w:p>
    <w:p w14:paraId="2E09AEEB" w14:textId="77777777" w:rsidR="00082508" w:rsidRDefault="00082508">
      <w:pPr>
        <w:pStyle w:val="LD10"/>
      </w:pPr>
      <w:r>
        <w:tab/>
      </w:r>
      <w:r>
        <w:tab/>
      </w:r>
      <w:r>
        <w:tab/>
      </w:r>
      <w:r>
        <w:tab/>
      </w:r>
      <w:r>
        <w:tab/>
      </w:r>
      <w:r>
        <w:tab/>
        <w:t>16,17,18,  20,  22,23,  25,26,</w:t>
      </w:r>
    </w:p>
    <w:p w14:paraId="44882A4A" w14:textId="77777777" w:rsidR="00082508" w:rsidRDefault="00082508">
      <w:pPr>
        <w:pStyle w:val="LD10"/>
      </w:pPr>
      <w:r>
        <w:tab/>
      </w:r>
      <w:r>
        <w:tab/>
      </w:r>
      <w:r>
        <w:tab/>
      </w:r>
      <w:r>
        <w:tab/>
      </w:r>
      <w:r>
        <w:tab/>
      </w:r>
      <w:r>
        <w:tab/>
        <w:t>32,33,  36,37,  39,  41,  44,45,</w:t>
      </w:r>
    </w:p>
    <w:p w14:paraId="36CB2636" w14:textId="77777777" w:rsidR="00082508" w:rsidRDefault="00082508">
      <w:pPr>
        <w:pStyle w:val="LD10"/>
      </w:pPr>
      <w:r>
        <w:tab/>
      </w:r>
      <w:r>
        <w:tab/>
      </w:r>
      <w:r>
        <w:tab/>
      </w:r>
      <w:r>
        <w:tab/>
      </w:r>
      <w:r>
        <w:tab/>
      </w:r>
      <w:r>
        <w:tab/>
        <w:t>46,  49,50,51,52,  54,55,  57};</w:t>
      </w:r>
    </w:p>
    <w:p w14:paraId="2A85AA7A" w14:textId="77777777" w:rsidR="00082508" w:rsidRDefault="00082508">
      <w:pPr>
        <w:pStyle w:val="LD10"/>
      </w:pPr>
      <w:r>
        <w:t>/* Ranks of the bits in Class 2 protected by the Second bit of the CRC */</w:t>
      </w:r>
    </w:p>
    <w:p w14:paraId="64E9E163" w14:textId="77777777" w:rsidR="00082508" w:rsidRDefault="00082508">
      <w:pPr>
        <w:pStyle w:val="LD10"/>
      </w:pPr>
    </w:p>
    <w:p w14:paraId="7B786F59" w14:textId="77777777" w:rsidR="00082508" w:rsidRDefault="00082508">
      <w:pPr>
        <w:pStyle w:val="LD10"/>
      </w:pPr>
      <w:r>
        <w:t>const Word16</w:t>
      </w:r>
      <w:r>
        <w:tab/>
        <w:t>TAB_CRC3[SIZE_TAB_CRC3] =</w:t>
      </w:r>
    </w:p>
    <w:p w14:paraId="5654A81C" w14:textId="77777777" w:rsidR="00082508" w:rsidRDefault="00082508">
      <w:pPr>
        <w:pStyle w:val="LD10"/>
      </w:pPr>
      <w:r>
        <w:tab/>
      </w:r>
      <w:r>
        <w:tab/>
      </w:r>
      <w:r>
        <w:tab/>
      </w:r>
      <w:r>
        <w:tab/>
      </w:r>
      <w:r>
        <w:tab/>
      </w:r>
      <w:r>
        <w:tab/>
        <w:t>{3,  7,  10,11,  15,</w:t>
      </w:r>
    </w:p>
    <w:p w14:paraId="08C220E7" w14:textId="77777777" w:rsidR="00082508" w:rsidRDefault="00082508">
      <w:pPr>
        <w:pStyle w:val="LD10"/>
      </w:pPr>
      <w:r>
        <w:tab/>
      </w:r>
      <w:r>
        <w:tab/>
      </w:r>
      <w:r>
        <w:tab/>
      </w:r>
      <w:r>
        <w:tab/>
      </w:r>
      <w:r>
        <w:tab/>
      </w:r>
      <w:r>
        <w:tab/>
        <w:t>17,18,19,  21,  23,24,  26,27,</w:t>
      </w:r>
    </w:p>
    <w:p w14:paraId="1A74F285" w14:textId="77777777" w:rsidR="00082508" w:rsidRDefault="00082508">
      <w:pPr>
        <w:pStyle w:val="LD10"/>
      </w:pPr>
      <w:r>
        <w:tab/>
      </w:r>
      <w:r>
        <w:tab/>
      </w:r>
      <w:r>
        <w:tab/>
      </w:r>
      <w:r>
        <w:tab/>
      </w:r>
      <w:r>
        <w:tab/>
      </w:r>
      <w:r>
        <w:tab/>
        <w:t>33,34,  37,38,  40,  42,  45,</w:t>
      </w:r>
    </w:p>
    <w:p w14:paraId="13889F6D" w14:textId="77777777" w:rsidR="00082508" w:rsidRDefault="00082508">
      <w:pPr>
        <w:pStyle w:val="LD10"/>
      </w:pPr>
      <w:r>
        <w:tab/>
      </w:r>
      <w:r>
        <w:tab/>
      </w:r>
      <w:r>
        <w:tab/>
      </w:r>
      <w:r>
        <w:tab/>
      </w:r>
      <w:r>
        <w:tab/>
      </w:r>
      <w:r>
        <w:tab/>
        <w:t>46,47,  50,51,52,53,  55,56,  58};</w:t>
      </w:r>
    </w:p>
    <w:p w14:paraId="7B58DA88" w14:textId="77777777" w:rsidR="00082508" w:rsidRDefault="00082508">
      <w:pPr>
        <w:pStyle w:val="LD10"/>
      </w:pPr>
      <w:r>
        <w:t>/* Ranks of the bits in Class 2 protected by the Third bit of the CRC */</w:t>
      </w:r>
    </w:p>
    <w:p w14:paraId="1AC48D9E" w14:textId="77777777" w:rsidR="00082508" w:rsidRDefault="00082508">
      <w:pPr>
        <w:pStyle w:val="LD10"/>
      </w:pPr>
    </w:p>
    <w:p w14:paraId="0179A3C5" w14:textId="77777777" w:rsidR="00082508" w:rsidRDefault="00082508">
      <w:pPr>
        <w:pStyle w:val="LD10"/>
      </w:pPr>
      <w:r>
        <w:t>const Word16</w:t>
      </w:r>
      <w:r>
        <w:tab/>
        <w:t>TAB_CRC4[SIZE_TAB_CRC4] =</w:t>
      </w:r>
    </w:p>
    <w:p w14:paraId="328C66FA" w14:textId="77777777" w:rsidR="00082508" w:rsidRDefault="00082508">
      <w:pPr>
        <w:pStyle w:val="LD10"/>
      </w:pPr>
      <w:r>
        <w:tab/>
      </w:r>
      <w:r>
        <w:tab/>
      </w:r>
      <w:r>
        <w:tab/>
      </w:r>
      <w:r>
        <w:tab/>
      </w:r>
      <w:r>
        <w:tab/>
      </w:r>
      <w:r>
        <w:tab/>
        <w:t>{1,  4,5,  9,  11,12,13,  15,</w:t>
      </w:r>
    </w:p>
    <w:p w14:paraId="4F575751" w14:textId="77777777" w:rsidR="00082508" w:rsidRDefault="00082508">
      <w:pPr>
        <w:pStyle w:val="LD10"/>
      </w:pPr>
      <w:r>
        <w:tab/>
      </w:r>
      <w:r>
        <w:tab/>
      </w:r>
      <w:r>
        <w:tab/>
      </w:r>
      <w:r>
        <w:tab/>
      </w:r>
      <w:r>
        <w:tab/>
      </w:r>
      <w:r>
        <w:tab/>
        <w:t>17,18,  20,21,  27,28,  31,</w:t>
      </w:r>
    </w:p>
    <w:p w14:paraId="64BDA33D" w14:textId="77777777" w:rsidR="00082508" w:rsidRDefault="00082508">
      <w:pPr>
        <w:pStyle w:val="LD10"/>
      </w:pPr>
      <w:r>
        <w:tab/>
      </w:r>
      <w:r>
        <w:tab/>
      </w:r>
      <w:r>
        <w:tab/>
      </w:r>
      <w:r>
        <w:tab/>
      </w:r>
      <w:r>
        <w:tab/>
      </w:r>
      <w:r>
        <w:tab/>
        <w:t>32,  34,  36,  39,40,41,  44,45,</w:t>
      </w:r>
    </w:p>
    <w:p w14:paraId="5A2C5764" w14:textId="77777777" w:rsidR="00082508" w:rsidRDefault="00082508">
      <w:pPr>
        <w:pStyle w:val="LD10"/>
      </w:pPr>
      <w:r>
        <w:tab/>
      </w:r>
      <w:r>
        <w:tab/>
      </w:r>
      <w:r>
        <w:tab/>
      </w:r>
      <w:r>
        <w:tab/>
      </w:r>
      <w:r>
        <w:tab/>
      </w:r>
      <w:r>
        <w:tab/>
        <w:t>46,47,  49,50,  52,  57,  59};</w:t>
      </w:r>
    </w:p>
    <w:p w14:paraId="7221774F" w14:textId="77777777" w:rsidR="00082508" w:rsidRDefault="00082508">
      <w:pPr>
        <w:pStyle w:val="LD10"/>
      </w:pPr>
      <w:r>
        <w:t>/* Ranks of the bits in Class 2 protected by the Fourth bit of the CRC */</w:t>
      </w:r>
    </w:p>
    <w:p w14:paraId="08EB05B1" w14:textId="77777777" w:rsidR="00082508" w:rsidRDefault="00082508">
      <w:pPr>
        <w:pStyle w:val="LD10"/>
      </w:pPr>
    </w:p>
    <w:p w14:paraId="3B4611AC" w14:textId="77777777" w:rsidR="00082508" w:rsidRDefault="00082508">
      <w:pPr>
        <w:pStyle w:val="LD10"/>
      </w:pPr>
      <w:r>
        <w:t>const Word16</w:t>
      </w:r>
      <w:r>
        <w:tab/>
        <w:t>TAB_CRC5[SIZE_TAB_CRC5] =</w:t>
      </w:r>
    </w:p>
    <w:p w14:paraId="0A20BA12" w14:textId="77777777" w:rsidR="00082508" w:rsidRDefault="00082508">
      <w:pPr>
        <w:pStyle w:val="LD10"/>
      </w:pPr>
      <w:r>
        <w:tab/>
      </w:r>
      <w:r>
        <w:tab/>
      </w:r>
      <w:r>
        <w:tab/>
      </w:r>
      <w:r>
        <w:tab/>
      </w:r>
      <w:r>
        <w:tab/>
      </w:r>
      <w:r>
        <w:tab/>
        <w:t>{2,  5,6,  10,  12,13,14,</w:t>
      </w:r>
    </w:p>
    <w:p w14:paraId="248EFC10" w14:textId="77777777" w:rsidR="00082508" w:rsidRDefault="00082508">
      <w:pPr>
        <w:pStyle w:val="LD10"/>
      </w:pPr>
      <w:r>
        <w:tab/>
      </w:r>
      <w:r>
        <w:tab/>
      </w:r>
      <w:r>
        <w:tab/>
      </w:r>
      <w:r>
        <w:tab/>
      </w:r>
      <w:r>
        <w:tab/>
      </w:r>
      <w:r>
        <w:tab/>
        <w:t>16,  18,19,  21,22,  28,29,</w:t>
      </w:r>
    </w:p>
    <w:p w14:paraId="1C68BC25" w14:textId="77777777" w:rsidR="00082508" w:rsidRDefault="00082508">
      <w:pPr>
        <w:pStyle w:val="LD10"/>
      </w:pPr>
      <w:r>
        <w:tab/>
      </w:r>
      <w:r>
        <w:tab/>
      </w:r>
      <w:r>
        <w:tab/>
      </w:r>
      <w:r>
        <w:tab/>
      </w:r>
      <w:r>
        <w:tab/>
      </w:r>
      <w:r>
        <w:tab/>
        <w:t>32,33,  35,  37,  40,41,42,  45,</w:t>
      </w:r>
    </w:p>
    <w:p w14:paraId="7906921B" w14:textId="77777777" w:rsidR="00082508" w:rsidRDefault="00082508">
      <w:pPr>
        <w:pStyle w:val="LD10"/>
      </w:pPr>
      <w:r>
        <w:tab/>
      </w:r>
      <w:r>
        <w:tab/>
      </w:r>
      <w:r>
        <w:tab/>
      </w:r>
      <w:r>
        <w:tab/>
      </w:r>
      <w:r>
        <w:tab/>
      </w:r>
      <w:r>
        <w:tab/>
        <w:t>46,47,48,  50,51,  53,  58,  60};</w:t>
      </w:r>
    </w:p>
    <w:p w14:paraId="0C201EA2" w14:textId="77777777" w:rsidR="00082508" w:rsidRDefault="00082508">
      <w:pPr>
        <w:pStyle w:val="LD10"/>
      </w:pPr>
      <w:r>
        <w:t>/* Ranks of the bits in Class 2 protected by the Fifth bit of the CRC */</w:t>
      </w:r>
    </w:p>
    <w:p w14:paraId="4743D40A" w14:textId="77777777" w:rsidR="00082508" w:rsidRDefault="00082508">
      <w:pPr>
        <w:pStyle w:val="LD10"/>
      </w:pPr>
    </w:p>
    <w:p w14:paraId="102A5D66" w14:textId="77777777" w:rsidR="00082508" w:rsidRDefault="00082508">
      <w:pPr>
        <w:pStyle w:val="LD10"/>
      </w:pPr>
      <w:r>
        <w:t>const Word16</w:t>
      </w:r>
      <w:r>
        <w:tab/>
        <w:t>TAB_CRC6[SIZE_TAB_CRC6] =</w:t>
      </w:r>
    </w:p>
    <w:p w14:paraId="444DDCC2" w14:textId="77777777" w:rsidR="00082508" w:rsidRDefault="00082508">
      <w:pPr>
        <w:pStyle w:val="LD10"/>
      </w:pPr>
      <w:r>
        <w:tab/>
      </w:r>
      <w:r>
        <w:tab/>
      </w:r>
      <w:r>
        <w:tab/>
      </w:r>
      <w:r>
        <w:tab/>
      </w:r>
      <w:r>
        <w:tab/>
      </w:r>
      <w:r>
        <w:tab/>
        <w:t>{3,  6,7,  11,  13,14,15,</w:t>
      </w:r>
    </w:p>
    <w:p w14:paraId="7A1ADBFC" w14:textId="77777777" w:rsidR="00082508" w:rsidRDefault="00082508">
      <w:pPr>
        <w:pStyle w:val="LD10"/>
      </w:pPr>
      <w:r>
        <w:tab/>
      </w:r>
      <w:r>
        <w:tab/>
      </w:r>
      <w:r>
        <w:tab/>
      </w:r>
      <w:r>
        <w:tab/>
      </w:r>
      <w:r>
        <w:tab/>
      </w:r>
      <w:r>
        <w:tab/>
        <w:t>17,  19,20,  22,23,  29,30,</w:t>
      </w:r>
    </w:p>
    <w:p w14:paraId="737646C2" w14:textId="77777777" w:rsidR="00082508" w:rsidRDefault="00082508">
      <w:pPr>
        <w:pStyle w:val="LD10"/>
      </w:pPr>
      <w:r>
        <w:tab/>
      </w:r>
      <w:r>
        <w:tab/>
      </w:r>
      <w:r>
        <w:tab/>
      </w:r>
      <w:r>
        <w:tab/>
      </w:r>
      <w:r>
        <w:tab/>
      </w:r>
      <w:r>
        <w:tab/>
        <w:t>33,34,  36,  38,  41,42,43,</w:t>
      </w:r>
    </w:p>
    <w:p w14:paraId="1B857631" w14:textId="77777777" w:rsidR="00082508" w:rsidRDefault="00082508">
      <w:pPr>
        <w:pStyle w:val="LD10"/>
      </w:pPr>
      <w:r>
        <w:tab/>
      </w:r>
      <w:r>
        <w:tab/>
      </w:r>
      <w:r>
        <w:tab/>
      </w:r>
      <w:r>
        <w:tab/>
      </w:r>
      <w:r>
        <w:tab/>
      </w:r>
      <w:r>
        <w:tab/>
        <w:t>46,47,48,49,  51,52,  54,  59};</w:t>
      </w:r>
    </w:p>
    <w:p w14:paraId="6A13F710" w14:textId="77777777" w:rsidR="00082508" w:rsidRDefault="00082508">
      <w:pPr>
        <w:pStyle w:val="LD10"/>
      </w:pPr>
      <w:r>
        <w:t>/* Ranks of the bits in Class 2 protected by the Sixth bit of the CRC */</w:t>
      </w:r>
    </w:p>
    <w:p w14:paraId="1AFA02AC" w14:textId="77777777" w:rsidR="00082508" w:rsidRDefault="00082508">
      <w:pPr>
        <w:pStyle w:val="LD10"/>
      </w:pPr>
    </w:p>
    <w:p w14:paraId="04453C82" w14:textId="77777777" w:rsidR="00082508" w:rsidRDefault="00082508">
      <w:pPr>
        <w:pStyle w:val="LD10"/>
      </w:pPr>
      <w:r>
        <w:t>const Word16</w:t>
      </w:r>
      <w:r>
        <w:tab/>
        <w:t>TAB_CRC7[SIZE_TAB_CRC7] =</w:t>
      </w:r>
    </w:p>
    <w:p w14:paraId="6F2EE74B" w14:textId="77777777" w:rsidR="00082508" w:rsidRDefault="00082508">
      <w:pPr>
        <w:pStyle w:val="LD10"/>
      </w:pPr>
      <w:r>
        <w:tab/>
      </w:r>
      <w:r>
        <w:tab/>
      </w:r>
      <w:r>
        <w:tab/>
      </w:r>
      <w:r>
        <w:tab/>
      </w:r>
      <w:r>
        <w:tab/>
      </w:r>
      <w:r>
        <w:tab/>
        <w:t>{4,  7,8,  12,  14,15,</w:t>
      </w:r>
    </w:p>
    <w:p w14:paraId="756C1E8E" w14:textId="77777777" w:rsidR="00082508" w:rsidRDefault="00082508">
      <w:pPr>
        <w:pStyle w:val="LD10"/>
      </w:pPr>
      <w:r>
        <w:tab/>
      </w:r>
      <w:r>
        <w:tab/>
      </w:r>
      <w:r>
        <w:tab/>
      </w:r>
      <w:r>
        <w:tab/>
      </w:r>
      <w:r>
        <w:tab/>
      </w:r>
      <w:r>
        <w:tab/>
        <w:t>16,  18,  20,21,  23,24,  30,</w:t>
      </w:r>
    </w:p>
    <w:p w14:paraId="4FDD2698" w14:textId="77777777" w:rsidR="00082508" w:rsidRDefault="00082508">
      <w:pPr>
        <w:pStyle w:val="LD10"/>
      </w:pPr>
      <w:r>
        <w:tab/>
      </w:r>
      <w:r>
        <w:tab/>
      </w:r>
      <w:r>
        <w:tab/>
      </w:r>
      <w:r>
        <w:tab/>
      </w:r>
      <w:r>
        <w:tab/>
      </w:r>
      <w:r>
        <w:tab/>
        <w:t>31,  34,35,  37,  39,  42,43,44,</w:t>
      </w:r>
    </w:p>
    <w:p w14:paraId="721E7C8B" w14:textId="77777777" w:rsidR="00082508" w:rsidRDefault="00082508">
      <w:pPr>
        <w:pStyle w:val="LD10"/>
      </w:pPr>
      <w:r>
        <w:tab/>
      </w:r>
      <w:r>
        <w:tab/>
      </w:r>
      <w:r>
        <w:tab/>
      </w:r>
      <w:r>
        <w:tab/>
      </w:r>
      <w:r>
        <w:tab/>
      </w:r>
      <w:r>
        <w:tab/>
        <w:t>47,48,49,50,  52,53,  55,  60};</w:t>
      </w:r>
    </w:p>
    <w:p w14:paraId="169CCCD8" w14:textId="77777777" w:rsidR="00082508" w:rsidRDefault="00082508">
      <w:pPr>
        <w:pStyle w:val="LD10"/>
      </w:pPr>
      <w:r>
        <w:t>/* Ranks of the bits in Class 2 protected by the Seventh bit of the CRC */</w:t>
      </w:r>
    </w:p>
    <w:p w14:paraId="186B4720" w14:textId="77777777" w:rsidR="00082508" w:rsidRDefault="00082508">
      <w:pPr>
        <w:pStyle w:val="LD10"/>
      </w:pPr>
    </w:p>
    <w:p w14:paraId="66944321" w14:textId="77777777" w:rsidR="00082508" w:rsidRDefault="00082508">
      <w:pPr>
        <w:pStyle w:val="LD10"/>
      </w:pPr>
      <w:r>
        <w:t>const Word16</w:t>
      </w:r>
      <w:r>
        <w:tab/>
        <w:t>TAB_CRC8[SIZE_TAB_CRC8] =</w:t>
      </w:r>
    </w:p>
    <w:p w14:paraId="60E04525" w14:textId="77777777" w:rsidR="00082508" w:rsidRDefault="00082508">
      <w:pPr>
        <w:pStyle w:val="LD10"/>
      </w:pPr>
      <w:r>
        <w:tab/>
      </w:r>
      <w:r>
        <w:tab/>
      </w:r>
      <w:r>
        <w:tab/>
      </w:r>
      <w:r>
        <w:tab/>
      </w:r>
      <w:r>
        <w:tab/>
      </w:r>
      <w:r>
        <w:tab/>
        <w:t>{1,2,3,4,  8,  13,14,  16,  19,</w:t>
      </w:r>
    </w:p>
    <w:p w14:paraId="16C97576" w14:textId="77777777" w:rsidR="00082508" w:rsidRDefault="00082508">
      <w:pPr>
        <w:pStyle w:val="LD10"/>
      </w:pPr>
      <w:r>
        <w:tab/>
      </w:r>
      <w:r>
        <w:tab/>
      </w:r>
      <w:r>
        <w:tab/>
      </w:r>
      <w:r>
        <w:tab/>
      </w:r>
      <w:r>
        <w:tab/>
      </w:r>
      <w:r>
        <w:tab/>
        <w:t>20,  22,23,  25,26,27,28,29,30,</w:t>
      </w:r>
    </w:p>
    <w:p w14:paraId="49ABDB40" w14:textId="77777777" w:rsidR="00082508" w:rsidRDefault="00082508">
      <w:pPr>
        <w:pStyle w:val="LD10"/>
      </w:pPr>
      <w:r>
        <w:tab/>
      </w:r>
      <w:r>
        <w:tab/>
      </w:r>
      <w:r>
        <w:tab/>
      </w:r>
      <w:r>
        <w:tab/>
      </w:r>
      <w:r>
        <w:tab/>
      </w:r>
      <w:r>
        <w:tab/>
        <w:t>32,33,34,  36,37,  40,41,42,  44,</w:t>
      </w:r>
    </w:p>
    <w:p w14:paraId="6107069B" w14:textId="77777777" w:rsidR="00082508" w:rsidRDefault="00082508">
      <w:pPr>
        <w:pStyle w:val="LD10"/>
      </w:pPr>
      <w:r>
        <w:tab/>
      </w:r>
      <w:r>
        <w:tab/>
      </w:r>
      <w:r>
        <w:tab/>
      </w:r>
      <w:r>
        <w:tab/>
      </w:r>
      <w:r>
        <w:tab/>
      </w:r>
      <w:r>
        <w:tab/>
        <w:t>48,  50,  53,  56,57,58,59,60};</w:t>
      </w:r>
    </w:p>
    <w:p w14:paraId="659558C6" w14:textId="77777777" w:rsidR="00082508" w:rsidRDefault="00082508">
      <w:pPr>
        <w:pStyle w:val="LD10"/>
      </w:pPr>
      <w:r>
        <w:t>/* Ranks of the bits in Class 2 protected by the Eighth bit of the CRC */</w:t>
      </w:r>
    </w:p>
    <w:p w14:paraId="2D7B966C" w14:textId="77777777" w:rsidR="00082508" w:rsidRDefault="00082508">
      <w:pPr>
        <w:pStyle w:val="LD10"/>
      </w:pPr>
    </w:p>
    <w:p w14:paraId="794675B0" w14:textId="77777777" w:rsidR="00082508" w:rsidRDefault="00082508">
      <w:pPr>
        <w:pStyle w:val="LD10"/>
      </w:pPr>
      <w:r>
        <w:br w:type="page"/>
      </w:r>
    </w:p>
    <w:p w14:paraId="1F1DD395" w14:textId="77777777" w:rsidR="00082508" w:rsidRDefault="00082508">
      <w:pPr>
        <w:pStyle w:val="LD10"/>
      </w:pPr>
      <w:r>
        <w:t>/* IN CASE OF FRAME STEALING :</w:t>
      </w:r>
    </w:p>
    <w:p w14:paraId="564AAB4F" w14:textId="77777777" w:rsidR="00082508" w:rsidRDefault="00082508">
      <w:pPr>
        <w:pStyle w:val="LD10"/>
      </w:pPr>
      <w:r>
        <w:t xml:space="preserve">   BAD FRAME INDICATOR : CRC (Cyclic Redundant Check)</w:t>
      </w:r>
    </w:p>
    <w:p w14:paraId="099AC7AD" w14:textId="77777777" w:rsidR="00082508" w:rsidRDefault="00082508">
      <w:pPr>
        <w:pStyle w:val="LD10"/>
      </w:pPr>
      <w:r>
        <w:t xml:space="preserve">   Definition of the 4 CRC bits */</w:t>
      </w:r>
    </w:p>
    <w:p w14:paraId="11EAE063" w14:textId="77777777" w:rsidR="00082508" w:rsidRDefault="00082508">
      <w:pPr>
        <w:pStyle w:val="LD10"/>
      </w:pPr>
    </w:p>
    <w:p w14:paraId="7AAEF3B4" w14:textId="77777777" w:rsidR="00082508" w:rsidRDefault="00082508">
      <w:pPr>
        <w:pStyle w:val="LD10"/>
      </w:pPr>
      <w:r>
        <w:t>#define</w:t>
      </w:r>
      <w:r>
        <w:tab/>
        <w:t>Fs_SIZE_TAB_CRC1</w:t>
      </w:r>
      <w:r>
        <w:tab/>
        <w:t>16</w:t>
      </w:r>
    </w:p>
    <w:p w14:paraId="24C83402" w14:textId="77777777" w:rsidR="00082508" w:rsidRDefault="00082508">
      <w:pPr>
        <w:pStyle w:val="LD10"/>
      </w:pPr>
      <w:r>
        <w:t>#define</w:t>
      </w:r>
      <w:r>
        <w:tab/>
        <w:t>Fs_SIZE_TAB_CRC2</w:t>
      </w:r>
      <w:r>
        <w:tab/>
        <w:t>16</w:t>
      </w:r>
    </w:p>
    <w:p w14:paraId="2F7FEEB2" w14:textId="77777777" w:rsidR="00082508" w:rsidRDefault="00082508">
      <w:pPr>
        <w:pStyle w:val="LD10"/>
      </w:pPr>
      <w:r>
        <w:t>#define</w:t>
      </w:r>
      <w:r>
        <w:tab/>
        <w:t>Fs_SIZE_TAB_CRC3</w:t>
      </w:r>
      <w:r>
        <w:tab/>
        <w:t>16</w:t>
      </w:r>
    </w:p>
    <w:p w14:paraId="59F4DE75" w14:textId="77777777" w:rsidR="00082508" w:rsidRDefault="00082508">
      <w:pPr>
        <w:pStyle w:val="LD10"/>
      </w:pPr>
      <w:r>
        <w:t>#define</w:t>
      </w:r>
      <w:r>
        <w:tab/>
        <w:t>Fs_SIZE_TAB_CRC4</w:t>
      </w:r>
      <w:r>
        <w:tab/>
        <w:t>16</w:t>
      </w:r>
    </w:p>
    <w:p w14:paraId="22070666" w14:textId="77777777" w:rsidR="00082508" w:rsidRDefault="00082508">
      <w:pPr>
        <w:pStyle w:val="LD10"/>
      </w:pPr>
    </w:p>
    <w:p w14:paraId="028D2D02" w14:textId="77777777" w:rsidR="00082508" w:rsidRDefault="00082508">
      <w:pPr>
        <w:pStyle w:val="LD10"/>
      </w:pPr>
      <w:r>
        <w:t>const Word16</w:t>
      </w:r>
      <w:r>
        <w:tab/>
        <w:t>Fs_TAB_CRC1[Fs_SIZE_TAB_CRC1] =</w:t>
      </w:r>
    </w:p>
    <w:p w14:paraId="7D0450CF" w14:textId="77777777" w:rsidR="00082508" w:rsidRDefault="00082508">
      <w:pPr>
        <w:pStyle w:val="LD10"/>
      </w:pPr>
      <w:r>
        <w:tab/>
      </w:r>
      <w:r>
        <w:tab/>
      </w:r>
      <w:r>
        <w:tab/>
      </w:r>
      <w:r>
        <w:tab/>
      </w:r>
      <w:r>
        <w:tab/>
      </w:r>
      <w:r>
        <w:tab/>
        <w:t>{1,  4,5,  7,  9,10,11,12,</w:t>
      </w:r>
    </w:p>
    <w:p w14:paraId="299D000D" w14:textId="77777777" w:rsidR="00082508" w:rsidRDefault="00082508">
      <w:pPr>
        <w:pStyle w:val="LD10"/>
      </w:pPr>
      <w:r>
        <w:tab/>
      </w:r>
      <w:r>
        <w:tab/>
      </w:r>
      <w:r>
        <w:tab/>
      </w:r>
      <w:r>
        <w:tab/>
      </w:r>
      <w:r>
        <w:tab/>
      </w:r>
      <w:r>
        <w:tab/>
        <w:t>16,  19,20,  22,  24,25,26,27  };</w:t>
      </w:r>
    </w:p>
    <w:p w14:paraId="0717BE08" w14:textId="77777777" w:rsidR="00082508" w:rsidRDefault="00082508">
      <w:pPr>
        <w:pStyle w:val="LD10"/>
      </w:pPr>
      <w:r>
        <w:t>/* Ranks of the bits in Class2 protected by the First bit of the CRC */</w:t>
      </w:r>
    </w:p>
    <w:p w14:paraId="34E1DB13" w14:textId="77777777" w:rsidR="00082508" w:rsidRDefault="00082508">
      <w:pPr>
        <w:pStyle w:val="LD10"/>
      </w:pPr>
    </w:p>
    <w:p w14:paraId="579E3B26" w14:textId="77777777" w:rsidR="00082508" w:rsidRDefault="00082508">
      <w:pPr>
        <w:pStyle w:val="LD10"/>
      </w:pPr>
      <w:r>
        <w:t>const Word16</w:t>
      </w:r>
      <w:r>
        <w:tab/>
        <w:t>Fs_TAB_CRC2[Fs_SIZE_TAB_CRC2] =</w:t>
      </w:r>
    </w:p>
    <w:p w14:paraId="6C4FF313" w14:textId="77777777" w:rsidR="00082508" w:rsidRDefault="00082508">
      <w:pPr>
        <w:pStyle w:val="LD10"/>
      </w:pPr>
      <w:r>
        <w:tab/>
      </w:r>
      <w:r>
        <w:tab/>
      </w:r>
      <w:r>
        <w:tab/>
      </w:r>
      <w:r>
        <w:tab/>
      </w:r>
      <w:r>
        <w:tab/>
      </w:r>
      <w:r>
        <w:tab/>
        <w:t>{1,2,  4,  6,7,8,9,  13,</w:t>
      </w:r>
    </w:p>
    <w:p w14:paraId="522D0AAD" w14:textId="77777777" w:rsidR="00082508" w:rsidRDefault="00082508">
      <w:pPr>
        <w:pStyle w:val="LD10"/>
      </w:pPr>
      <w:r>
        <w:tab/>
      </w:r>
      <w:r>
        <w:tab/>
      </w:r>
      <w:r>
        <w:tab/>
      </w:r>
      <w:r>
        <w:tab/>
      </w:r>
      <w:r>
        <w:tab/>
      </w:r>
      <w:r>
        <w:tab/>
        <w:t>16,17,  19,  21,22,23,24,  28  };</w:t>
      </w:r>
    </w:p>
    <w:p w14:paraId="24FF628B" w14:textId="77777777" w:rsidR="00082508" w:rsidRDefault="00082508">
      <w:pPr>
        <w:pStyle w:val="LD10"/>
      </w:pPr>
      <w:r>
        <w:t>/* Ranks of the bits in Class 2 protected by the Second bit of the CRC */</w:t>
      </w:r>
    </w:p>
    <w:p w14:paraId="74744436" w14:textId="77777777" w:rsidR="00082508" w:rsidRDefault="00082508">
      <w:pPr>
        <w:pStyle w:val="LD10"/>
      </w:pPr>
    </w:p>
    <w:p w14:paraId="2B69C407" w14:textId="77777777" w:rsidR="00082508" w:rsidRDefault="00082508">
      <w:pPr>
        <w:pStyle w:val="LD10"/>
      </w:pPr>
      <w:r>
        <w:t>const Word16</w:t>
      </w:r>
      <w:r>
        <w:tab/>
        <w:t>Fs_TAB_CRC3[Fs_SIZE_TAB_CRC3] =</w:t>
      </w:r>
    </w:p>
    <w:p w14:paraId="1392167D" w14:textId="77777777" w:rsidR="00082508" w:rsidRDefault="00082508">
      <w:pPr>
        <w:pStyle w:val="LD10"/>
      </w:pPr>
      <w:r>
        <w:tab/>
      </w:r>
      <w:r>
        <w:tab/>
      </w:r>
      <w:r>
        <w:tab/>
      </w:r>
      <w:r>
        <w:tab/>
      </w:r>
      <w:r>
        <w:tab/>
      </w:r>
      <w:r>
        <w:tab/>
        <w:t>{  2,3,  5,  7,8,9,10,  14,</w:t>
      </w:r>
    </w:p>
    <w:p w14:paraId="667579FF" w14:textId="77777777" w:rsidR="00082508" w:rsidRDefault="00082508">
      <w:pPr>
        <w:pStyle w:val="LD10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17,18,  20,  22,23,24,25,  29  };</w:t>
      </w:r>
    </w:p>
    <w:p w14:paraId="43D61B81" w14:textId="77777777" w:rsidR="00082508" w:rsidRDefault="00082508">
      <w:pPr>
        <w:pStyle w:val="LD10"/>
      </w:pPr>
      <w:r>
        <w:t>/* Ranks of the bits in Class 2 protected by the Third bit of the CRC */</w:t>
      </w:r>
    </w:p>
    <w:p w14:paraId="07EA04F9" w14:textId="77777777" w:rsidR="00082508" w:rsidRDefault="00082508">
      <w:pPr>
        <w:pStyle w:val="LD10"/>
      </w:pPr>
    </w:p>
    <w:p w14:paraId="37CD8785" w14:textId="77777777" w:rsidR="00082508" w:rsidRDefault="00082508">
      <w:pPr>
        <w:pStyle w:val="LD10"/>
      </w:pPr>
      <w:r>
        <w:t>const Word16</w:t>
      </w:r>
      <w:r>
        <w:tab/>
        <w:t>Fs_TAB_CRC4[Fs_SIZE_TAB_CRC4] =</w:t>
      </w:r>
    </w:p>
    <w:p w14:paraId="62D4C298" w14:textId="77777777" w:rsidR="00082508" w:rsidRDefault="00082508">
      <w:pPr>
        <w:pStyle w:val="LD10"/>
      </w:pPr>
      <w:r>
        <w:tab/>
      </w:r>
      <w:r>
        <w:tab/>
      </w:r>
      <w:r>
        <w:tab/>
      </w:r>
      <w:r>
        <w:tab/>
      </w:r>
      <w:r>
        <w:tab/>
      </w:r>
      <w:r>
        <w:tab/>
        <w:t>{  3,4,  6,  8,9,10,11,  15,</w:t>
      </w:r>
    </w:p>
    <w:p w14:paraId="173A33C9" w14:textId="77777777" w:rsidR="00082508" w:rsidRDefault="00082508">
      <w:pPr>
        <w:pStyle w:val="LD10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18,19,  21,  23,24,25,26,  30};</w:t>
      </w:r>
    </w:p>
    <w:p w14:paraId="2EE17572" w14:textId="77777777" w:rsidR="00082508" w:rsidRDefault="00082508">
      <w:pPr>
        <w:pStyle w:val="LD10"/>
      </w:pPr>
      <w:r>
        <w:t>/* Ranks of the bits in Class 2 protected by the Fourth bit of the CRC */</w:t>
      </w:r>
    </w:p>
    <w:p w14:paraId="1A635E93" w14:textId="77777777" w:rsidR="00082508" w:rsidRDefault="00082508">
      <w:pPr>
        <w:pStyle w:val="LD10"/>
      </w:pPr>
    </w:p>
    <w:p w14:paraId="712FDDCE" w14:textId="77777777" w:rsidR="00082508" w:rsidRDefault="00082508">
      <w:pPr>
        <w:pStyle w:val="LD10"/>
      </w:pPr>
    </w:p>
    <w:p w14:paraId="545D0EB6" w14:textId="77777777" w:rsidR="00082508" w:rsidRDefault="00082508">
      <w:pPr>
        <w:pStyle w:val="LD10"/>
      </w:pPr>
      <w:r>
        <w:t>#define</w:t>
      </w:r>
      <w:r>
        <w:tab/>
        <w:t>N1_coded</w:t>
      </w:r>
      <w:r>
        <w:tab/>
        <w:t>84</w:t>
      </w:r>
      <w:r>
        <w:tab/>
        <w:t>/* Size of Class1 (one speech frame) after coding 8/12 */</w:t>
      </w:r>
    </w:p>
    <w:p w14:paraId="110A4518" w14:textId="77777777" w:rsidR="00082508" w:rsidRDefault="00082508">
      <w:pPr>
        <w:pStyle w:val="LD10"/>
      </w:pPr>
      <w:r>
        <w:t>#define</w:t>
      </w:r>
      <w:r>
        <w:tab/>
        <w:t>N2_coded</w:t>
      </w:r>
      <w:r>
        <w:tab/>
        <w:t>81</w:t>
      </w:r>
      <w:r>
        <w:tab/>
        <w:t>/* Size of Class2 (one speech frame) after coding 8/17 */</w:t>
      </w:r>
    </w:p>
    <w:p w14:paraId="52096F8D" w14:textId="77777777" w:rsidR="00082508" w:rsidRDefault="00082508">
      <w:pPr>
        <w:pStyle w:val="LD10"/>
      </w:pPr>
    </w:p>
    <w:p w14:paraId="4F095927" w14:textId="77777777" w:rsidR="00082508" w:rsidRDefault="00082508">
      <w:pPr>
        <w:pStyle w:val="LD10"/>
      </w:pPr>
    </w:p>
    <w:p w14:paraId="34ADFA58" w14:textId="77777777" w:rsidR="00082508" w:rsidRDefault="00082508">
      <w:pPr>
        <w:pStyle w:val="LD10"/>
      </w:pPr>
      <w:r>
        <w:t>Word16</w:t>
      </w:r>
      <w:r>
        <w:tab/>
        <w:t>Previous[(1 &lt;&lt; (K - 1))][2];</w:t>
      </w:r>
    </w:p>
    <w:p w14:paraId="1169DF42" w14:textId="77777777" w:rsidR="00082508" w:rsidRDefault="00082508">
      <w:pPr>
        <w:pStyle w:val="LD10"/>
      </w:pPr>
      <w:r>
        <w:t>Word16</w:t>
      </w:r>
      <w:r>
        <w:tab/>
        <w:t>Best_previous[(1 &lt;&lt; (K - 1))][Decoding_delay];</w:t>
      </w:r>
    </w:p>
    <w:p w14:paraId="25A69FED" w14:textId="77777777" w:rsidR="00082508" w:rsidRDefault="00082508">
      <w:pPr>
        <w:pStyle w:val="LD10"/>
      </w:pPr>
      <w:r>
        <w:t>Word16</w:t>
      </w:r>
      <w:r>
        <w:tab/>
        <w:t>T1[(1 &lt;&lt; (K - 1))][2], T2[(1 &lt;&lt; (K - 1))][2], T3[(1 &lt;&lt; (K - 1))][2];</w:t>
      </w:r>
    </w:p>
    <w:p w14:paraId="0451FC60" w14:textId="77777777" w:rsidR="00082508" w:rsidRDefault="00082508">
      <w:pPr>
        <w:pStyle w:val="LD10"/>
      </w:pPr>
      <w:r>
        <w:t>Word16</w:t>
      </w:r>
      <w:r>
        <w:tab/>
        <w:t>Score[(1 &lt;&lt; (K - 1))];</w:t>
      </w:r>
    </w:p>
    <w:p w14:paraId="584BA7F8" w14:textId="77777777" w:rsidR="00082508" w:rsidRDefault="00082508">
      <w:pPr>
        <w:pStyle w:val="LD10"/>
      </w:pPr>
      <w:r>
        <w:t>Word16</w:t>
      </w:r>
      <w:r>
        <w:tab/>
        <w:t>Ex_score[(1 &lt;&lt; (K - 1))];</w:t>
      </w:r>
    </w:p>
    <w:p w14:paraId="6977BEAA" w14:textId="77777777" w:rsidR="00082508" w:rsidRDefault="00082508">
      <w:pPr>
        <w:pStyle w:val="LD10"/>
      </w:pPr>
      <w:r>
        <w:t>Word16</w:t>
      </w:r>
      <w:r>
        <w:tab/>
        <w:t>Received[3];</w:t>
      </w:r>
    </w:p>
    <w:p w14:paraId="31DA7D57" w14:textId="77777777" w:rsidR="00082508" w:rsidRDefault="00082508">
      <w:pPr>
        <w:pStyle w:val="LD10"/>
      </w:pPr>
    </w:p>
    <w:p w14:paraId="26073691" w14:textId="77777777" w:rsidR="00082508" w:rsidRDefault="00082508">
      <w:pPr>
        <w:pStyle w:val="LD10"/>
      </w:pPr>
      <w:r>
        <w:t>Word16</w:t>
      </w:r>
      <w:r>
        <w:tab/>
        <w:t>Initialization;</w:t>
      </w:r>
    </w:p>
    <w:p w14:paraId="7DC528D8" w14:textId="77777777" w:rsidR="00082508" w:rsidRDefault="00082508">
      <w:pPr>
        <w:pStyle w:val="LD10"/>
      </w:pPr>
      <w:r>
        <w:t>Word16</w:t>
      </w:r>
      <w:r>
        <w:tab/>
        <w:t>Nber_Info_Bits;</w:t>
      </w:r>
    </w:p>
    <w:p w14:paraId="0FBCF450" w14:textId="77777777" w:rsidR="00082508" w:rsidRDefault="00082508">
      <w:pPr>
        <w:pStyle w:val="LD10"/>
      </w:pPr>
      <w:r>
        <w:t>Word16</w:t>
      </w:r>
      <w:r>
        <w:tab/>
        <w:t>Msb_bit;</w:t>
      </w:r>
    </w:p>
    <w:p w14:paraId="5EF54EB1" w14:textId="77777777" w:rsidR="00082508" w:rsidRDefault="00082508">
      <w:pPr>
        <w:pStyle w:val="LD10"/>
      </w:pPr>
      <w:r>
        <w:t>Word16</w:t>
      </w:r>
      <w:r>
        <w:tab/>
        <w:t>M_1;</w:t>
      </w:r>
    </w:p>
    <w:p w14:paraId="03D8CDE5" w14:textId="77777777" w:rsidR="00082508" w:rsidRDefault="00082508">
      <w:pPr>
        <w:pStyle w:val="LD10"/>
      </w:pPr>
      <w:r>
        <w:t>Word16</w:t>
      </w:r>
      <w:r>
        <w:tab/>
        <w:t>Min_value_allowed;</w:t>
      </w:r>
    </w:p>
    <w:p w14:paraId="2F5F8BC1" w14:textId="77777777" w:rsidR="00082508" w:rsidRDefault="00082508">
      <w:pPr>
        <w:pStyle w:val="LD10"/>
      </w:pPr>
      <w:r>
        <w:t>Word16</w:t>
      </w:r>
      <w:r>
        <w:tab/>
        <w:t>Max_value_allowed;</w:t>
      </w:r>
    </w:p>
    <w:p w14:paraId="7F81427A" w14:textId="77777777" w:rsidR="00082508" w:rsidRDefault="00082508">
      <w:pPr>
        <w:pStyle w:val="LD10"/>
      </w:pPr>
      <w:r>
        <w:t>/* END GLOBAL VARIABLES ***********************************/</w:t>
      </w:r>
    </w:p>
    <w:p w14:paraId="1CE03A95" w14:textId="77777777" w:rsidR="00082508" w:rsidRDefault="00082508"/>
    <w:p w14:paraId="61342E22" w14:textId="77777777" w:rsidR="00082508" w:rsidRDefault="00082508">
      <w:pPr>
        <w:pStyle w:val="WP"/>
        <w:keepNext/>
        <w:tabs>
          <w:tab w:val="left" w:pos="426"/>
        </w:tabs>
      </w:pPr>
      <w:r>
        <w:br w:type="page"/>
      </w:r>
    </w:p>
    <w:p w14:paraId="29DABD8C" w14:textId="77777777" w:rsidR="00082508" w:rsidRDefault="00082508">
      <w:pPr>
        <w:pStyle w:val="WP"/>
        <w:keepNext/>
        <w:tabs>
          <w:tab w:val="left" w:pos="426"/>
        </w:tabs>
      </w:pPr>
      <w:r>
        <w:t>/**************************************************************************</w:t>
      </w:r>
    </w:p>
    <w:p w14:paraId="47A66C9D" w14:textId="77777777" w:rsidR="00082508" w:rsidRDefault="00082508">
      <w:pPr>
        <w:pStyle w:val="WP"/>
        <w:keepNext/>
        <w:tabs>
          <w:tab w:val="left" w:pos="426"/>
        </w:tabs>
      </w:pPr>
      <w:r>
        <w:t>*</w:t>
      </w:r>
    </w:p>
    <w:p w14:paraId="56A1AB2F" w14:textId="77777777" w:rsidR="00082508" w:rsidRDefault="00082508">
      <w:pPr>
        <w:pStyle w:val="WP"/>
        <w:keepNext/>
        <w:tabs>
          <w:tab w:val="left" w:pos="426"/>
        </w:tabs>
      </w:pPr>
      <w:r>
        <w:t>*</w:t>
      </w:r>
      <w:r>
        <w:tab/>
        <w:t>FILENAME</w:t>
      </w:r>
      <w:r>
        <w:tab/>
      </w:r>
      <w:r>
        <w:tab/>
      </w:r>
      <w:r>
        <w:tab/>
      </w:r>
      <w:r>
        <w:tab/>
        <w:t>:</w:t>
      </w:r>
      <w:r>
        <w:tab/>
        <w:t>const.tab</w:t>
      </w:r>
      <w:bookmarkStart w:id="6" w:name="const_tab"/>
      <w:bookmarkEnd w:id="6"/>
    </w:p>
    <w:p w14:paraId="13311659" w14:textId="77777777" w:rsidR="00082508" w:rsidRDefault="00082508">
      <w:pPr>
        <w:pStyle w:val="WP"/>
        <w:keepNext/>
        <w:tabs>
          <w:tab w:val="left" w:pos="426"/>
        </w:tabs>
      </w:pPr>
      <w:r>
        <w:t>*</w:t>
      </w:r>
    </w:p>
    <w:p w14:paraId="5D3319DD" w14:textId="77777777" w:rsidR="00082508" w:rsidRDefault="00082508">
      <w:pPr>
        <w:pStyle w:val="WP"/>
        <w:keepNext/>
        <w:tabs>
          <w:tab w:val="left" w:pos="426"/>
        </w:tabs>
      </w:pPr>
      <w:r>
        <w:t>*</w:t>
      </w:r>
      <w:r>
        <w:tab/>
        <w:t>DESCRIPTION</w:t>
      </w:r>
      <w:r>
        <w:tab/>
      </w:r>
      <w:r>
        <w:tab/>
      </w:r>
      <w:r>
        <w:tab/>
        <w:t>:</w:t>
      </w:r>
      <w:r>
        <w:tab/>
        <w:t>Constants for speech channel coding and decoding</w:t>
      </w:r>
    </w:p>
    <w:p w14:paraId="0C7422B5" w14:textId="77777777" w:rsidR="00082508" w:rsidRDefault="00082508">
      <w:pPr>
        <w:pStyle w:val="WP"/>
        <w:keepNext/>
        <w:tabs>
          <w:tab w:val="left" w:pos="426"/>
        </w:tabs>
      </w:pPr>
      <w:r>
        <w:t>*</w:t>
      </w:r>
    </w:p>
    <w:p w14:paraId="5E64310D" w14:textId="77777777" w:rsidR="00082508" w:rsidRDefault="00082508">
      <w:pPr>
        <w:pStyle w:val="WP"/>
        <w:keepNext/>
        <w:tabs>
          <w:tab w:val="left" w:pos="426"/>
        </w:tabs>
      </w:pPr>
      <w:r>
        <w:t>**************************************************************************/</w:t>
      </w:r>
    </w:p>
    <w:p w14:paraId="44BA9B83" w14:textId="77777777" w:rsidR="00082508" w:rsidRDefault="00082508">
      <w:pPr>
        <w:pStyle w:val="LD10"/>
      </w:pPr>
    </w:p>
    <w:p w14:paraId="45ECB79F" w14:textId="77777777" w:rsidR="00082508" w:rsidRDefault="00082508">
      <w:pPr>
        <w:pStyle w:val="LD10"/>
      </w:pPr>
      <w:r>
        <w:t>/* CONSTANTS FOR CONVOLUTIONAL CODING */</w:t>
      </w:r>
    </w:p>
    <w:p w14:paraId="254D3018" w14:textId="77777777" w:rsidR="00082508" w:rsidRDefault="00082508">
      <w:pPr>
        <w:pStyle w:val="LD10"/>
      </w:pPr>
      <w:r>
        <w:t>#define</w:t>
      </w:r>
      <w:r>
        <w:tab/>
        <w:t>K</w:t>
      </w:r>
      <w:r>
        <w:tab/>
      </w:r>
      <w:r>
        <w:tab/>
      </w:r>
      <w:r>
        <w:tab/>
      </w:r>
      <w:r>
        <w:tab/>
        <w:t>5 /* Constraint Length */</w:t>
      </w:r>
    </w:p>
    <w:p w14:paraId="1D3AE0B0" w14:textId="77777777" w:rsidR="00082508" w:rsidRDefault="00082508">
      <w:pPr>
        <w:pStyle w:val="LD10"/>
      </w:pPr>
      <w:r>
        <w:t>#define</w:t>
      </w:r>
      <w:r>
        <w:tab/>
        <w:t>Nber_bits_quantif</w:t>
      </w:r>
      <w:r>
        <w:tab/>
      </w:r>
      <w:r>
        <w:tab/>
        <w:t>8 /* Quantization */</w:t>
      </w:r>
    </w:p>
    <w:p w14:paraId="76CA7CDA" w14:textId="77777777" w:rsidR="00082508" w:rsidRDefault="00082508">
      <w:pPr>
        <w:pStyle w:val="LD10"/>
      </w:pPr>
      <w:r>
        <w:t>#define</w:t>
      </w:r>
      <w:r>
        <w:tab/>
        <w:t>Decoding_delay</w:t>
      </w:r>
      <w:r>
        <w:tab/>
      </w:r>
      <w:r>
        <w:tab/>
        <w:t>30 /* Decoding Delay */</w:t>
      </w:r>
    </w:p>
    <w:p w14:paraId="5124AAE2" w14:textId="77777777" w:rsidR="00082508" w:rsidRDefault="00082508">
      <w:pPr>
        <w:pStyle w:val="LD10"/>
      </w:pPr>
      <w:r>
        <w:t>/* Polynomial generators : these polynomials should be under the format</w:t>
      </w:r>
    </w:p>
    <w:p w14:paraId="06BC8B54" w14:textId="77777777" w:rsidR="00082508" w:rsidRDefault="00082508">
      <w:pPr>
        <w:pStyle w:val="LD10"/>
      </w:pPr>
      <w:r>
        <w:t>1+...+X**4 to match the decoding procedure : */</w:t>
      </w:r>
    </w:p>
    <w:p w14:paraId="0A39C639" w14:textId="77777777" w:rsidR="00082508" w:rsidRDefault="00082508">
      <w:pPr>
        <w:pStyle w:val="LD10"/>
      </w:pPr>
      <w:r>
        <w:t>#define</w:t>
      </w:r>
      <w:r>
        <w:tab/>
        <w:t>G1</w:t>
      </w:r>
      <w:r>
        <w:tab/>
      </w:r>
      <w:r>
        <w:tab/>
      </w:r>
      <w:r>
        <w:tab/>
      </w:r>
      <w:r>
        <w:tab/>
        <w:t>0x01F /* First Polynomial */</w:t>
      </w:r>
    </w:p>
    <w:p w14:paraId="65762EBA" w14:textId="77777777" w:rsidR="00082508" w:rsidRDefault="00082508">
      <w:pPr>
        <w:pStyle w:val="LD10"/>
      </w:pPr>
      <w:r>
        <w:t>#define</w:t>
      </w:r>
      <w:r>
        <w:tab/>
        <w:t>G2</w:t>
      </w:r>
      <w:r>
        <w:tab/>
      </w:r>
      <w:r>
        <w:tab/>
      </w:r>
      <w:r>
        <w:tab/>
      </w:r>
      <w:r>
        <w:tab/>
        <w:t>0x01B /* Second Polynomial */</w:t>
      </w:r>
    </w:p>
    <w:p w14:paraId="01EB945A" w14:textId="77777777" w:rsidR="00082508" w:rsidRDefault="00082508">
      <w:pPr>
        <w:pStyle w:val="LD10"/>
      </w:pPr>
      <w:r>
        <w:t>#define</w:t>
      </w:r>
      <w:r>
        <w:tab/>
        <w:t>G3</w:t>
      </w:r>
      <w:r>
        <w:tab/>
      </w:r>
      <w:r>
        <w:tab/>
      </w:r>
      <w:r>
        <w:tab/>
      </w:r>
      <w:r>
        <w:tab/>
        <w:t>0x015 /* Third Polynomial */</w:t>
      </w:r>
    </w:p>
    <w:p w14:paraId="45A7010F" w14:textId="77777777" w:rsidR="00082508" w:rsidRDefault="00082508">
      <w:pPr>
        <w:pStyle w:val="LD10"/>
      </w:pPr>
    </w:p>
    <w:p w14:paraId="32E0776A" w14:textId="77777777" w:rsidR="00082508" w:rsidRDefault="00082508">
      <w:pPr>
        <w:pStyle w:val="LD10"/>
      </w:pPr>
      <w:r>
        <w:t>/* FRAME FORMAT : */</w:t>
      </w:r>
    </w:p>
    <w:p w14:paraId="6851FB9E" w14:textId="77777777" w:rsidR="00082508" w:rsidRDefault="00082508">
      <w:pPr>
        <w:pStyle w:val="LD10"/>
      </w:pPr>
      <w:r>
        <w:t>/* Size of the three sensitivity classes  */</w:t>
      </w:r>
    </w:p>
    <w:p w14:paraId="2C2EBBA2" w14:textId="77777777" w:rsidR="00082508" w:rsidRDefault="00082508">
      <w:pPr>
        <w:pStyle w:val="LD10"/>
      </w:pPr>
      <w:r>
        <w:t>/* these sizes correspond to the coding of two speech frames at a time */</w:t>
      </w:r>
    </w:p>
    <w:p w14:paraId="17E10A86" w14:textId="77777777" w:rsidR="00082508" w:rsidRDefault="00082508">
      <w:pPr>
        <w:pStyle w:val="LD10"/>
      </w:pPr>
      <w:r>
        <w:t>/*                                         ---                         */</w:t>
      </w:r>
    </w:p>
    <w:p w14:paraId="2F5D73E6" w14:textId="77777777" w:rsidR="00082508" w:rsidRDefault="00082508">
      <w:pPr>
        <w:pStyle w:val="LD10"/>
      </w:pPr>
      <w:r>
        <w:t>#define</w:t>
      </w:r>
      <w:r>
        <w:tab/>
        <w:t>N0</w:t>
      </w:r>
      <w:r>
        <w:tab/>
      </w:r>
      <w:r>
        <w:tab/>
        <w:t>51 /* One Frame : Less sensitive class (class 0) */</w:t>
      </w:r>
    </w:p>
    <w:p w14:paraId="2F340164" w14:textId="77777777" w:rsidR="00082508" w:rsidRDefault="00082508">
      <w:pPr>
        <w:pStyle w:val="LD10"/>
      </w:pPr>
      <w:r>
        <w:t>#define</w:t>
      </w:r>
      <w:r>
        <w:tab/>
        <w:t>N1</w:t>
      </w:r>
      <w:r>
        <w:tab/>
      </w:r>
      <w:r>
        <w:tab/>
        <w:t>56 /* One Frame : Moderate sensitive (class 1) */</w:t>
      </w:r>
    </w:p>
    <w:p w14:paraId="79263410" w14:textId="77777777" w:rsidR="00082508" w:rsidRDefault="00082508">
      <w:pPr>
        <w:pStyle w:val="LD10"/>
      </w:pPr>
      <w:r>
        <w:t>#define</w:t>
      </w:r>
      <w:r>
        <w:tab/>
        <w:t>N2</w:t>
      </w:r>
      <w:r>
        <w:tab/>
      </w:r>
      <w:r>
        <w:tab/>
        <w:t>30 /* One Frame : Most sensitive (class2) */</w:t>
      </w:r>
    </w:p>
    <w:p w14:paraId="49A848BE" w14:textId="77777777" w:rsidR="00082508" w:rsidRDefault="00082508">
      <w:pPr>
        <w:pStyle w:val="LD10"/>
      </w:pPr>
      <w:r>
        <w:t>#define</w:t>
      </w:r>
      <w:r>
        <w:tab/>
        <w:t>N0_2</w:t>
      </w:r>
      <w:r>
        <w:tab/>
      </w:r>
      <w:r>
        <w:tab/>
        <w:t>102 /* Two Frames : Less sensitive class (class 0) */</w:t>
      </w:r>
    </w:p>
    <w:p w14:paraId="57FB6F79" w14:textId="77777777" w:rsidR="00082508" w:rsidRDefault="00082508">
      <w:pPr>
        <w:pStyle w:val="LD10"/>
      </w:pPr>
      <w:r>
        <w:t>#define</w:t>
      </w:r>
      <w:r>
        <w:tab/>
        <w:t>N1_2</w:t>
      </w:r>
      <w:r>
        <w:tab/>
      </w:r>
      <w:r>
        <w:tab/>
        <w:t>112 /* Two Frames : Moderate sensitive (class 1) */</w:t>
      </w:r>
    </w:p>
    <w:p w14:paraId="63F0559D" w14:textId="77777777" w:rsidR="00082508" w:rsidRDefault="00082508">
      <w:pPr>
        <w:pStyle w:val="LD10"/>
      </w:pPr>
      <w:r>
        <w:t>#define</w:t>
      </w:r>
      <w:r>
        <w:tab/>
        <w:t>N2_2</w:t>
      </w:r>
      <w:r>
        <w:tab/>
      </w:r>
      <w:r>
        <w:tab/>
        <w:t>60 /* Two Frames : Most sensitive (class 2) */</w:t>
      </w:r>
    </w:p>
    <w:p w14:paraId="16114E04" w14:textId="77777777" w:rsidR="00082508" w:rsidRDefault="00082508">
      <w:pPr>
        <w:pStyle w:val="LD10"/>
      </w:pPr>
      <w:r>
        <w:t>#define</w:t>
      </w:r>
      <w:r>
        <w:tab/>
        <w:t>N1_2_coded</w:t>
      </w:r>
      <w:r>
        <w:tab/>
        <w:t>168 /* Two Frames after coding : size of class 1 after coding */</w:t>
      </w:r>
    </w:p>
    <w:p w14:paraId="30EAAB19" w14:textId="77777777" w:rsidR="00082508" w:rsidRDefault="00082508">
      <w:pPr>
        <w:pStyle w:val="LD10"/>
      </w:pPr>
      <w:r>
        <w:t>#define</w:t>
      </w:r>
      <w:r>
        <w:tab/>
        <w:t>N2_2_coded</w:t>
      </w:r>
      <w:r>
        <w:tab/>
        <w:t>162 /* Two Frames after coding : size of class 2 after coding including CRC bits, (K-1) bits to empty the encoder */</w:t>
      </w:r>
    </w:p>
    <w:p w14:paraId="35B2A80A" w14:textId="77777777" w:rsidR="00082508" w:rsidRDefault="00082508">
      <w:pPr>
        <w:pStyle w:val="LD10"/>
      </w:pPr>
      <w:r>
        <w:t>/* N0_2 + N1_2_coded + N2_2_coded</w:t>
      </w:r>
      <w:r>
        <w:tab/>
        <w:t>=</w:t>
      </w:r>
      <w:r>
        <w:tab/>
        <w:t>size of a coded frame (60 ms  at 7200b/s)</w:t>
      </w:r>
    </w:p>
    <w:p w14:paraId="21E545D3" w14:textId="77777777" w:rsidR="00082508" w:rsidRDefault="00082508">
      <w:pPr>
        <w:pStyle w:val="LD10"/>
      </w:pPr>
      <w:r>
        <w:tab/>
      </w:r>
      <w:r>
        <w:tab/>
      </w:r>
      <w:r>
        <w:tab/>
      </w:r>
      <w:r>
        <w:tab/>
      </w:r>
      <w:r>
        <w:tab/>
      </w:r>
      <w:r>
        <w:tab/>
        <w:t>=</w:t>
      </w:r>
      <w:r>
        <w:tab/>
        <w:t>432</w:t>
      </w:r>
    </w:p>
    <w:p w14:paraId="73B48059" w14:textId="77777777" w:rsidR="00082508" w:rsidRDefault="00082508">
      <w:pPr>
        <w:pStyle w:val="LD10"/>
      </w:pPr>
      <w:r>
        <w:tab/>
      </w:r>
      <w:r>
        <w:tab/>
      </w:r>
      <w:r>
        <w:tab/>
      </w:r>
      <w:r>
        <w:tab/>
      </w:r>
      <w:r>
        <w:tab/>
      </w:r>
      <w:r>
        <w:tab/>
        <w:t>=</w:t>
      </w:r>
      <w:r>
        <w:tab/>
        <w:t>Long_time_slot */</w:t>
      </w:r>
    </w:p>
    <w:p w14:paraId="6EACC838" w14:textId="77777777" w:rsidR="00082508" w:rsidRDefault="00082508">
      <w:pPr>
        <w:pStyle w:val="LD10"/>
      </w:pPr>
    </w:p>
    <w:p w14:paraId="758A1024" w14:textId="77777777" w:rsidR="00082508" w:rsidRDefault="00082508">
      <w:pPr>
        <w:pStyle w:val="LD10"/>
      </w:pPr>
      <w:r>
        <w:t>#define</w:t>
      </w:r>
      <w:r>
        <w:tab/>
        <w:t>Length_vocoder_frame</w:t>
      </w:r>
      <w:r>
        <w:tab/>
        <w:t>137 /* 30 ms speech frame at 4567 b/s */</w:t>
      </w:r>
    </w:p>
    <w:p w14:paraId="4C9A2266" w14:textId="77777777" w:rsidR="00082508" w:rsidRDefault="00082508">
      <w:pPr>
        <w:pStyle w:val="LD10"/>
      </w:pPr>
      <w:r>
        <w:t>#define</w:t>
      </w:r>
      <w:r>
        <w:tab/>
        <w:t>Length_2_frames</w:t>
      </w:r>
      <w:r>
        <w:tab/>
      </w:r>
      <w:r>
        <w:tab/>
        <w:t>274 /* Two 30 ms speech frames */</w:t>
      </w:r>
    </w:p>
    <w:p w14:paraId="50267D7E" w14:textId="77777777" w:rsidR="00082508" w:rsidRDefault="00082508">
      <w:pPr>
        <w:pStyle w:val="LD10"/>
      </w:pPr>
      <w:r>
        <w:t>#define</w:t>
      </w:r>
      <w:r>
        <w:tab/>
        <w:t>Length_time_slot</w:t>
      </w:r>
      <w:r>
        <w:tab/>
      </w:r>
      <w:r>
        <w:tab/>
        <w:t>432 /* 60 ms frame at 7200 b/s */</w:t>
      </w:r>
    </w:p>
    <w:p w14:paraId="6FA92DD3" w14:textId="77777777" w:rsidR="00082508" w:rsidRDefault="00082508">
      <w:pPr>
        <w:pStyle w:val="LD10"/>
      </w:pPr>
    </w:p>
    <w:p w14:paraId="484FFCCD" w14:textId="77777777" w:rsidR="00082508" w:rsidRDefault="00082508">
      <w:pPr>
        <w:pStyle w:val="LD10"/>
      </w:pPr>
      <w:r>
        <w:t>/* PUNCTURING CHARACTERISTICS: */</w:t>
      </w:r>
    </w:p>
    <w:p w14:paraId="3FA215C5" w14:textId="77777777" w:rsidR="00082508" w:rsidRDefault="00082508">
      <w:pPr>
        <w:pStyle w:val="LD10"/>
      </w:pPr>
      <w:r>
        <w:t>#define</w:t>
      </w:r>
      <w:r>
        <w:tab/>
        <w:t>Period_pct</w:t>
      </w:r>
      <w:r>
        <w:tab/>
      </w:r>
      <w:r>
        <w:tab/>
      </w:r>
      <w:r>
        <w:tab/>
        <w:t>8 /* Puncturing Period */</w:t>
      </w:r>
    </w:p>
    <w:p w14:paraId="482A037A" w14:textId="77777777" w:rsidR="00082508" w:rsidRDefault="00082508">
      <w:pPr>
        <w:pStyle w:val="LD10"/>
      </w:pPr>
      <w:r>
        <w:t>#define</w:t>
      </w:r>
      <w:r>
        <w:tab/>
        <w:t>Ai_j_SIZE</w:t>
      </w:r>
      <w:r>
        <w:tab/>
      </w:r>
      <w:r>
        <w:tab/>
        <w:t>Period_pct*6 /* Size of Puncturing Arrays */</w:t>
      </w:r>
    </w:p>
    <w:p w14:paraId="0ED44227" w14:textId="77777777" w:rsidR="00082508" w:rsidRDefault="00082508">
      <w:pPr>
        <w:pStyle w:val="LD10"/>
      </w:pPr>
    </w:p>
    <w:p w14:paraId="7FFA9C0B" w14:textId="77777777" w:rsidR="00082508" w:rsidRDefault="00082508">
      <w:pPr>
        <w:pStyle w:val="LD10"/>
      </w:pPr>
      <w:r>
        <w:t>/* BAD FRAME INDICATOR: CRC */</w:t>
      </w:r>
    </w:p>
    <w:p w14:paraId="4C4155F2" w14:textId="77777777" w:rsidR="00082508" w:rsidRDefault="00082508">
      <w:pPr>
        <w:pStyle w:val="LD10"/>
      </w:pPr>
      <w:r>
        <w:t>#define</w:t>
      </w:r>
      <w:r>
        <w:tab/>
        <w:t>SIZE_CRC</w:t>
      </w:r>
      <w:r>
        <w:tab/>
      </w:r>
      <w:r>
        <w:tab/>
      </w:r>
      <w:r>
        <w:tab/>
        <w:t>8 /* Number of bits of the CRC (Cyclic Redundant Check) */</w:t>
      </w:r>
    </w:p>
    <w:p w14:paraId="018AF9D0" w14:textId="77777777" w:rsidR="00082508" w:rsidRDefault="00082508">
      <w:pPr>
        <w:pStyle w:val="LD10"/>
      </w:pPr>
      <w:r>
        <w:t>#define</w:t>
      </w:r>
      <w:r>
        <w:tab/>
        <w:t>Fs_SIZE_CRC</w:t>
      </w:r>
      <w:r>
        <w:tab/>
      </w:r>
      <w:r>
        <w:tab/>
      </w:r>
      <w:r>
        <w:tab/>
        <w:t>4 /* Number of bits of the CRC (Frame Stealing Active) */</w:t>
      </w:r>
    </w:p>
    <w:p w14:paraId="4B9E4C52" w14:textId="77777777" w:rsidR="00082508" w:rsidRDefault="00082508">
      <w:pPr>
        <w:pStyle w:val="LD10"/>
      </w:pPr>
    </w:p>
    <w:p w14:paraId="12E2C2A1" w14:textId="77777777" w:rsidR="00082508" w:rsidRDefault="00082508">
      <w:pPr>
        <w:pStyle w:val="LD10"/>
      </w:pPr>
      <w:r>
        <w:t>#define</w:t>
      </w:r>
      <w:r>
        <w:tab/>
        <w:t>SIZE_TAB_CRC1</w:t>
      </w:r>
      <w:r>
        <w:tab/>
      </w:r>
      <w:r>
        <w:tab/>
        <w:t>29</w:t>
      </w:r>
      <w:r>
        <w:tab/>
        <w:t>/* Amount of bits taken into account */</w:t>
      </w:r>
    </w:p>
    <w:p w14:paraId="20515B74" w14:textId="77777777" w:rsidR="00082508" w:rsidRDefault="00082508">
      <w:pPr>
        <w:pStyle w:val="LD10"/>
      </w:pPr>
      <w:r>
        <w:t>#define</w:t>
      </w:r>
      <w:r>
        <w:tab/>
        <w:t>SIZE_TAB_CRC2</w:t>
      </w:r>
      <w:r>
        <w:tab/>
      </w:r>
      <w:r>
        <w:tab/>
        <w:t>29</w:t>
      </w:r>
      <w:r>
        <w:tab/>
        <w:t>/* In every of the 8 CRC bits */</w:t>
      </w:r>
    </w:p>
    <w:p w14:paraId="6C2E371F" w14:textId="77777777" w:rsidR="00082508" w:rsidRDefault="00082508">
      <w:pPr>
        <w:pStyle w:val="LD10"/>
      </w:pPr>
      <w:r>
        <w:t>#define</w:t>
      </w:r>
      <w:r>
        <w:tab/>
        <w:t>SIZE_TAB_CRC3</w:t>
      </w:r>
      <w:r>
        <w:tab/>
      </w:r>
      <w:r>
        <w:tab/>
        <w:t>29</w:t>
      </w:r>
    </w:p>
    <w:p w14:paraId="44059320" w14:textId="77777777" w:rsidR="00082508" w:rsidRDefault="00082508">
      <w:pPr>
        <w:pStyle w:val="LD10"/>
      </w:pPr>
      <w:r>
        <w:t>#define</w:t>
      </w:r>
      <w:r>
        <w:tab/>
        <w:t>SIZE_TAB_CRC4</w:t>
      </w:r>
      <w:r>
        <w:tab/>
      </w:r>
      <w:r>
        <w:tab/>
        <w:t>30</w:t>
      </w:r>
    </w:p>
    <w:p w14:paraId="24EA1E00" w14:textId="77777777" w:rsidR="00082508" w:rsidRDefault="00082508">
      <w:pPr>
        <w:pStyle w:val="LD10"/>
      </w:pPr>
      <w:r>
        <w:t>#define</w:t>
      </w:r>
      <w:r>
        <w:tab/>
        <w:t>SIZE_TAB_CRC5</w:t>
      </w:r>
      <w:r>
        <w:tab/>
      </w:r>
      <w:r>
        <w:tab/>
        <w:t>30</w:t>
      </w:r>
    </w:p>
    <w:p w14:paraId="448DA4A4" w14:textId="77777777" w:rsidR="00082508" w:rsidRDefault="00082508">
      <w:pPr>
        <w:pStyle w:val="LD10"/>
      </w:pPr>
      <w:r>
        <w:t>#define</w:t>
      </w:r>
      <w:r>
        <w:tab/>
        <w:t>SIZE_TAB_CRC6</w:t>
      </w:r>
      <w:r>
        <w:tab/>
      </w:r>
      <w:r>
        <w:tab/>
        <w:t>29</w:t>
      </w:r>
    </w:p>
    <w:p w14:paraId="08F1FBBA" w14:textId="77777777" w:rsidR="00082508" w:rsidRDefault="00082508">
      <w:pPr>
        <w:pStyle w:val="LD10"/>
      </w:pPr>
      <w:r>
        <w:t>#define</w:t>
      </w:r>
      <w:r>
        <w:tab/>
        <w:t>SIZE_TAB_CRC7</w:t>
      </w:r>
      <w:r>
        <w:tab/>
      </w:r>
      <w:r>
        <w:tab/>
        <w:t>29</w:t>
      </w:r>
    </w:p>
    <w:p w14:paraId="4652C15F" w14:textId="77777777" w:rsidR="00082508" w:rsidRDefault="00082508">
      <w:pPr>
        <w:pStyle w:val="LD10"/>
      </w:pPr>
      <w:r>
        <w:t>#define</w:t>
      </w:r>
      <w:r>
        <w:tab/>
        <w:t>SIZE_TAB_CRC8</w:t>
      </w:r>
      <w:r>
        <w:tab/>
      </w:r>
      <w:r>
        <w:tab/>
        <w:t>35</w:t>
      </w:r>
    </w:p>
    <w:p w14:paraId="6FD13931" w14:textId="77777777" w:rsidR="00082508" w:rsidRDefault="00082508">
      <w:pPr>
        <w:pStyle w:val="LD10"/>
      </w:pPr>
    </w:p>
    <w:p w14:paraId="488C0B48" w14:textId="77777777" w:rsidR="00082508" w:rsidRDefault="00082508">
      <w:pPr>
        <w:pStyle w:val="LD10"/>
      </w:pPr>
      <w:r>
        <w:t>/* CONSTANTS FOR MATRIX INTERLEAVING */</w:t>
      </w:r>
    </w:p>
    <w:p w14:paraId="3F999403" w14:textId="77777777" w:rsidR="00082508" w:rsidRDefault="00082508">
      <w:pPr>
        <w:pStyle w:val="LD10"/>
      </w:pPr>
      <w:r>
        <w:lastRenderedPageBreak/>
        <w:t>#define</w:t>
      </w:r>
      <w:r>
        <w:tab/>
        <w:t>LINES</w:t>
      </w:r>
      <w:r>
        <w:tab/>
      </w:r>
      <w:r>
        <w:tab/>
      </w:r>
      <w:r>
        <w:tab/>
      </w:r>
      <w:r>
        <w:tab/>
        <w:t>24</w:t>
      </w:r>
    </w:p>
    <w:p w14:paraId="01CFFC2E" w14:textId="77777777" w:rsidR="00082508" w:rsidRDefault="00082508">
      <w:pPr>
        <w:pStyle w:val="LD10"/>
      </w:pPr>
      <w:r>
        <w:t>#define</w:t>
      </w:r>
      <w:r>
        <w:tab/>
        <w:t>COLUMNS</w:t>
      </w:r>
      <w:r>
        <w:tab/>
      </w:r>
      <w:r>
        <w:tab/>
      </w:r>
      <w:r>
        <w:tab/>
        <w:t>18</w:t>
      </w:r>
    </w:p>
    <w:p w14:paraId="230A0FF5" w14:textId="77777777" w:rsidR="00082508" w:rsidRDefault="00082508">
      <w:pPr>
        <w:pStyle w:val="LD10"/>
        <w:keepLines w:val="0"/>
        <w:tabs>
          <w:tab w:val="left" w:pos="426"/>
        </w:tabs>
        <w:jc w:val="both"/>
      </w:pPr>
      <w:r>
        <w:t>/* LINES * COLUMNS = Length_time_slot  = 432 */</w:t>
      </w:r>
    </w:p>
    <w:sectPr w:rsidR="00000000">
      <w:pgSz w:w="11896" w:h="16834"/>
      <w:pgMar w:top="1134" w:right="851" w:bottom="1134" w:left="851" w:header="454" w:footer="851" w:gutter="851"/>
      <w:paperSrc w:first="7" w:other="7"/>
      <w:cols w:space="7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 (WN)">
    <w:altName w:val="Univers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Sans Serif">
    <w:altName w:val="Microsoft Sans Serif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ubicPS"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pica"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hideGrammaticalErrors/>
  <w:attachedTemplate r:id="rId1"/>
  <w:revisionView w:inkAnnotations="0"/>
  <w:defaultTabStop w:val="720"/>
  <w:hyphenationZone w:val="0"/>
  <w:doNotHyphenateCaps/>
  <w:drawingGridHorizontalSpacing w:val="120"/>
  <w:drawingGridVerticalSpacing w:val="120"/>
  <w:displayVerticalDrawingGridEvery w:val="0"/>
  <w:doNotUseMarginsForDrawingGridOrigin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2508"/>
    <w:rsid w:val="00082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2B5217"/>
  <w15:chartTrackingRefBased/>
  <w15:docId w15:val="{C881246A-975B-452C-B7C6-89BA69544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40"/>
      <w:jc w:val="both"/>
    </w:pPr>
    <w:rPr>
      <w:rFonts w:ascii="Univers (WN)" w:hAnsi="Univers (WN)" w:cs="Univers (WN)"/>
    </w:rPr>
  </w:style>
  <w:style w:type="paragraph" w:styleId="Heading1">
    <w:name w:val="heading 1"/>
    <w:next w:val="Normal"/>
    <w:qFormat/>
    <w:pPr>
      <w:keepNext/>
      <w:keepLines/>
      <w:tabs>
        <w:tab w:val="left" w:pos="709"/>
      </w:tabs>
      <w:spacing w:after="240"/>
      <w:ind w:left="709" w:hanging="709"/>
      <w:jc w:val="both"/>
      <w:outlineLvl w:val="0"/>
    </w:pPr>
    <w:rPr>
      <w:rFonts w:ascii="Univers (WN)" w:hAnsi="Univers (WN)" w:cs="Univers (WN)"/>
      <w:b/>
      <w:sz w:val="24"/>
    </w:rPr>
  </w:style>
  <w:style w:type="paragraph" w:styleId="Heading2">
    <w:name w:val="heading 2"/>
    <w:next w:val="Normal"/>
    <w:qFormat/>
    <w:pPr>
      <w:keepNext/>
      <w:keepLines/>
      <w:tabs>
        <w:tab w:val="left" w:pos="851"/>
      </w:tabs>
      <w:spacing w:after="240"/>
      <w:ind w:left="851" w:hanging="851"/>
      <w:jc w:val="both"/>
      <w:outlineLvl w:val="1"/>
    </w:pPr>
    <w:rPr>
      <w:rFonts w:ascii="Univers (WN)" w:hAnsi="Univers (WN)" w:cs="Univers (WN)"/>
      <w:b/>
    </w:rPr>
  </w:style>
  <w:style w:type="paragraph" w:styleId="Heading3">
    <w:name w:val="heading 3"/>
    <w:next w:val="Normal"/>
    <w:qFormat/>
    <w:pPr>
      <w:keepNext/>
      <w:keepLines/>
      <w:tabs>
        <w:tab w:val="left" w:pos="1134"/>
      </w:tabs>
      <w:spacing w:after="240"/>
      <w:ind w:left="1134" w:hanging="1134"/>
      <w:jc w:val="both"/>
      <w:outlineLvl w:val="2"/>
    </w:pPr>
    <w:rPr>
      <w:rFonts w:ascii="Univers (WN)" w:hAnsi="Univers (WN)" w:cs="Univers (WN)"/>
      <w:b/>
    </w:rPr>
  </w:style>
  <w:style w:type="paragraph" w:styleId="Heading4">
    <w:name w:val="heading 4"/>
    <w:next w:val="Normal"/>
    <w:qFormat/>
    <w:pPr>
      <w:keepNext/>
      <w:keepLines/>
      <w:tabs>
        <w:tab w:val="left" w:pos="1418"/>
      </w:tabs>
      <w:spacing w:after="240"/>
      <w:ind w:left="1418" w:hanging="1418"/>
      <w:jc w:val="both"/>
      <w:outlineLvl w:val="3"/>
    </w:pPr>
    <w:rPr>
      <w:rFonts w:ascii="Univers (WN)" w:hAnsi="Univers (WN)" w:cs="Univers (WN)"/>
      <w:b/>
    </w:rPr>
  </w:style>
  <w:style w:type="paragraph" w:styleId="Heading5">
    <w:name w:val="heading 5"/>
    <w:next w:val="Normal"/>
    <w:qFormat/>
    <w:pPr>
      <w:keepNext/>
      <w:keepLines/>
      <w:tabs>
        <w:tab w:val="left" w:pos="1701"/>
      </w:tabs>
      <w:spacing w:after="240"/>
      <w:ind w:left="1701" w:hanging="1701"/>
      <w:jc w:val="both"/>
      <w:outlineLvl w:val="4"/>
    </w:pPr>
    <w:rPr>
      <w:rFonts w:ascii="Univers (WN)" w:hAnsi="Univers (WN)" w:cs="Univers (WN)"/>
      <w:b/>
    </w:r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ind w:left="2977" w:hanging="2977"/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tabs>
        <w:tab w:val="clear" w:pos="567"/>
        <w:tab w:val="left" w:pos="2268"/>
      </w:tabs>
      <w:ind w:left="2268" w:hanging="2268"/>
    </w:pPr>
  </w:style>
  <w:style w:type="paragraph" w:styleId="TOC5">
    <w:name w:val="toc 5"/>
    <w:pPr>
      <w:keepLines/>
      <w:tabs>
        <w:tab w:val="left" w:pos="5670"/>
        <w:tab w:val="right" w:leader="dot" w:pos="9356"/>
      </w:tabs>
      <w:ind w:left="5670" w:right="284" w:hanging="1701"/>
      <w:jc w:val="both"/>
    </w:pPr>
    <w:rPr>
      <w:rFonts w:ascii="Univers (WN)" w:hAnsi="Univers (WN)" w:cs="Univers (WN)"/>
    </w:rPr>
  </w:style>
  <w:style w:type="paragraph" w:styleId="TOC4">
    <w:name w:val="toc 4"/>
    <w:pPr>
      <w:keepLines/>
      <w:tabs>
        <w:tab w:val="left" w:pos="3969"/>
        <w:tab w:val="right" w:leader="dot" w:pos="9356"/>
      </w:tabs>
      <w:ind w:left="3969" w:right="284" w:hanging="1418"/>
      <w:jc w:val="both"/>
    </w:pPr>
    <w:rPr>
      <w:rFonts w:ascii="Univers (WN)" w:hAnsi="Univers (WN)" w:cs="Univers (WN)"/>
    </w:rPr>
  </w:style>
  <w:style w:type="paragraph" w:styleId="TOC3">
    <w:name w:val="toc 3"/>
    <w:pPr>
      <w:keepLines/>
      <w:tabs>
        <w:tab w:val="left" w:pos="2552"/>
        <w:tab w:val="right" w:leader="dot" w:pos="9356"/>
      </w:tabs>
      <w:ind w:left="2552" w:right="284" w:hanging="1134"/>
      <w:jc w:val="both"/>
    </w:pPr>
    <w:rPr>
      <w:rFonts w:ascii="Univers (WN)" w:hAnsi="Univers (WN)" w:cs="Univers (WN)"/>
    </w:rPr>
  </w:style>
  <w:style w:type="paragraph" w:styleId="TOC2">
    <w:name w:val="toc 2"/>
    <w:pPr>
      <w:keepLines/>
      <w:tabs>
        <w:tab w:val="left" w:pos="1418"/>
        <w:tab w:val="right" w:leader="dot" w:pos="9356"/>
      </w:tabs>
      <w:ind w:left="1418" w:right="284" w:hanging="851"/>
      <w:jc w:val="both"/>
    </w:pPr>
    <w:rPr>
      <w:rFonts w:ascii="Univers (WN)" w:hAnsi="Univers (WN)" w:cs="Univers (WN)"/>
    </w:rPr>
  </w:style>
  <w:style w:type="paragraph" w:styleId="TOC1">
    <w:name w:val="toc 1"/>
    <w:pPr>
      <w:keepLines/>
      <w:tabs>
        <w:tab w:val="left" w:pos="567"/>
        <w:tab w:val="right" w:leader="dot" w:pos="9356"/>
      </w:tabs>
      <w:spacing w:before="240"/>
      <w:ind w:left="567" w:right="284" w:hanging="567"/>
      <w:jc w:val="both"/>
    </w:pPr>
    <w:rPr>
      <w:rFonts w:ascii="Univers (WN)" w:hAnsi="Univers (WN)" w:cs="Univers (WN)"/>
    </w:rPr>
  </w:style>
  <w:style w:type="paragraph" w:styleId="Index2">
    <w:name w:val="index 2"/>
    <w:basedOn w:val="Normal"/>
    <w:pPr>
      <w:spacing w:after="0"/>
      <w:ind w:left="567"/>
    </w:pPr>
  </w:style>
  <w:style w:type="paragraph" w:styleId="Index1">
    <w:name w:val="index 1"/>
    <w:basedOn w:val="Normal"/>
    <w:pPr>
      <w:spacing w:after="0"/>
    </w:pPr>
  </w:style>
  <w:style w:type="paragraph" w:styleId="IndexHeading">
    <w:name w:val="index heading"/>
    <w:basedOn w:val="Normal"/>
    <w:pPr>
      <w:keepNext/>
      <w:keepLines/>
      <w:spacing w:before="240" w:after="0"/>
    </w:pPr>
    <w:rPr>
      <w:rFonts w:ascii="MS Sans Serif" w:hAnsi="MS Sans Serif" w:cs="MS Sans Serif"/>
      <w:b/>
      <w:sz w:val="24"/>
    </w:rPr>
  </w:style>
  <w:style w:type="paragraph" w:styleId="Footer">
    <w:name w:val="footer"/>
    <w:basedOn w:val="Normal"/>
    <w:pPr>
      <w:tabs>
        <w:tab w:val="center" w:pos="4819"/>
        <w:tab w:val="right" w:pos="9071"/>
      </w:tabs>
    </w:pPr>
  </w:style>
  <w:style w:type="paragraph" w:styleId="Header">
    <w:name w:val="header"/>
    <w:basedOn w:val="Normal"/>
    <w:pPr>
      <w:tabs>
        <w:tab w:val="center" w:pos="4819"/>
        <w:tab w:val="right" w:pos="9071"/>
      </w:tabs>
    </w:pPr>
  </w:style>
  <w:style w:type="paragraph" w:styleId="FootnoteText">
    <w:name w:val="footnote text"/>
    <w:pPr>
      <w:keepNext/>
      <w:keepLines/>
      <w:tabs>
        <w:tab w:val="left" w:pos="454"/>
      </w:tabs>
      <w:ind w:left="454" w:hanging="454"/>
      <w:jc w:val="both"/>
    </w:pPr>
    <w:rPr>
      <w:rFonts w:ascii="Univers (WN)" w:hAnsi="Univers (WN)" w:cs="Univers (WN)"/>
      <w:sz w:val="16"/>
    </w:rPr>
  </w:style>
  <w:style w:type="paragraph" w:styleId="NormalIndent">
    <w:name w:val="Normal Indent"/>
    <w:basedOn w:val="Normal"/>
    <w:next w:val="Normal"/>
    <w:pPr>
      <w:ind w:left="708"/>
    </w:pPr>
  </w:style>
  <w:style w:type="paragraph" w:customStyle="1" w:styleId="endnotetext">
    <w:name w:val="endnote text"/>
    <w:basedOn w:val="Normal"/>
  </w:style>
  <w:style w:type="paragraph" w:customStyle="1" w:styleId="TAH">
    <w:name w:val="TAH"/>
    <w:basedOn w:val="TAC"/>
    <w:rPr>
      <w:rFonts w:ascii="MS Sans Serif" w:hAnsi="MS Sans Serif" w:cs="MS Sans Serif"/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jc w:val="both"/>
    </w:pPr>
    <w:rPr>
      <w:rFonts w:ascii="Univers (WN)" w:hAnsi="Univers (WN)" w:cs="Univers (WN)"/>
    </w:rPr>
  </w:style>
  <w:style w:type="paragraph" w:customStyle="1" w:styleId="TT">
    <w:name w:val="TT"/>
    <w:next w:val="Normal"/>
    <w:pPr>
      <w:spacing w:after="960"/>
      <w:jc w:val="center"/>
    </w:pPr>
    <w:rPr>
      <w:rFonts w:ascii="Univers (WN)" w:hAnsi="Univers (WN)" w:cs="Univers (WN)"/>
      <w:b/>
      <w:sz w:val="24"/>
    </w:rPr>
  </w:style>
  <w:style w:type="paragraph" w:customStyle="1" w:styleId="NO">
    <w:name w:val="NO"/>
    <w:next w:val="Normal"/>
    <w:pPr>
      <w:tabs>
        <w:tab w:val="left" w:pos="1701"/>
      </w:tabs>
      <w:spacing w:after="240"/>
      <w:ind w:left="1701" w:hanging="1134"/>
      <w:jc w:val="both"/>
    </w:pPr>
    <w:rPr>
      <w:rFonts w:ascii="Univers (WN)" w:hAnsi="Univers (WN)" w:cs="Univers (WN)"/>
    </w:rPr>
  </w:style>
  <w:style w:type="paragraph" w:customStyle="1" w:styleId="HO">
    <w:name w:val="HO"/>
    <w:next w:val="Normal"/>
    <w:pPr>
      <w:jc w:val="right"/>
    </w:pPr>
    <w:rPr>
      <w:rFonts w:ascii="Univers (WN)" w:hAnsi="Univers (WN)" w:cs="Univers (WN)"/>
      <w:b/>
    </w:rPr>
  </w:style>
  <w:style w:type="paragraph" w:customStyle="1" w:styleId="HE">
    <w:name w:val="HE"/>
    <w:next w:val="Normal"/>
    <w:rPr>
      <w:rFonts w:ascii="Univers (WN)" w:hAnsi="Univers (WN)" w:cs="Univers (WN)"/>
      <w:b/>
    </w:rPr>
  </w:style>
  <w:style w:type="paragraph" w:customStyle="1" w:styleId="LD">
    <w:name w:val="LD"/>
    <w:pPr>
      <w:keepNext/>
      <w:keepLines/>
    </w:pPr>
    <w:rPr>
      <w:rFonts w:ascii="Courier" w:hAnsi="Courier" w:cs="Courier"/>
      <w:sz w:val="24"/>
    </w:rPr>
  </w:style>
  <w:style w:type="paragraph" w:customStyle="1" w:styleId="EX">
    <w:name w:val="EX"/>
    <w:next w:val="Normal"/>
    <w:pPr>
      <w:tabs>
        <w:tab w:val="left" w:pos="2268"/>
      </w:tabs>
      <w:spacing w:after="240"/>
      <w:ind w:left="2268" w:hanging="2268"/>
      <w:jc w:val="both"/>
    </w:pPr>
    <w:rPr>
      <w:rFonts w:ascii="Univers (WN)" w:hAnsi="Univers (WN)" w:cs="Univers (WN)"/>
    </w:rPr>
  </w:style>
  <w:style w:type="paragraph" w:customStyle="1" w:styleId="FP">
    <w:name w:val="FP"/>
    <w:rPr>
      <w:rFonts w:ascii="Univers (WN)" w:hAnsi="Univers (WN)" w:cs="Univers (WN)"/>
    </w:rPr>
  </w:style>
  <w:style w:type="paragraph" w:customStyle="1" w:styleId="TC">
    <w:name w:val="TC"/>
    <w:pPr>
      <w:keepNext/>
      <w:keepLines/>
      <w:jc w:val="center"/>
    </w:pPr>
    <w:rPr>
      <w:rFonts w:ascii="Courier" w:hAnsi="Courier" w:cs="Courier"/>
      <w:sz w:val="24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tabs>
        <w:tab w:val="left" w:pos="2268"/>
      </w:tabs>
      <w:ind w:left="2268" w:hanging="2268"/>
      <w:jc w:val="both"/>
    </w:pPr>
    <w:rPr>
      <w:rFonts w:ascii="Univers (WN)" w:hAnsi="Univers (WN)" w:cs="Univers (WN)"/>
    </w:rPr>
  </w:style>
  <w:style w:type="paragraph" w:customStyle="1" w:styleId="B2">
    <w:name w:val="B2"/>
    <w:pPr>
      <w:tabs>
        <w:tab w:val="left" w:pos="1134"/>
      </w:tabs>
      <w:ind w:left="1134" w:hanging="567"/>
      <w:jc w:val="both"/>
    </w:pPr>
    <w:rPr>
      <w:rFonts w:ascii="Univers (WN)" w:hAnsi="Univers (WN)" w:cs="Univers (WN)"/>
    </w:rPr>
  </w:style>
  <w:style w:type="paragraph" w:customStyle="1" w:styleId="B3">
    <w:name w:val="B3"/>
    <w:pPr>
      <w:tabs>
        <w:tab w:val="left" w:pos="1701"/>
      </w:tabs>
      <w:ind w:left="1701" w:hanging="567"/>
      <w:jc w:val="both"/>
    </w:pPr>
    <w:rPr>
      <w:rFonts w:ascii="Univers (WN)" w:hAnsi="Univers (WN)" w:cs="Univers (WN)"/>
    </w:rPr>
  </w:style>
  <w:style w:type="paragraph" w:customStyle="1" w:styleId="B4">
    <w:name w:val="B4"/>
    <w:pPr>
      <w:tabs>
        <w:tab w:val="left" w:pos="2268"/>
      </w:tabs>
      <w:ind w:left="2268" w:hanging="567"/>
      <w:jc w:val="both"/>
    </w:pPr>
    <w:rPr>
      <w:rFonts w:ascii="Univers (WN)" w:hAnsi="Univers (WN)" w:cs="Univers (WN)"/>
    </w:rPr>
  </w:style>
  <w:style w:type="paragraph" w:customStyle="1" w:styleId="B5">
    <w:name w:val="B5"/>
    <w:pPr>
      <w:tabs>
        <w:tab w:val="left" w:pos="2835"/>
      </w:tabs>
      <w:ind w:left="2835" w:hanging="567"/>
      <w:jc w:val="both"/>
    </w:pPr>
    <w:rPr>
      <w:rFonts w:ascii="Univers (WN)" w:hAnsi="Univers (WN)" w:cs="Univers (WN)"/>
    </w:rPr>
  </w:style>
  <w:style w:type="paragraph" w:customStyle="1" w:styleId="TL">
    <w:name w:val="TL"/>
    <w:pPr>
      <w:keepNext/>
      <w:keepLines/>
      <w:jc w:val="center"/>
    </w:pPr>
    <w:rPr>
      <w:rFonts w:ascii="cubicPS" w:hAnsi="cubicPS" w:cs="cubicPS"/>
      <w:sz w:val="18"/>
      <w:lang w:val="en-US"/>
    </w:rPr>
  </w:style>
  <w:style w:type="paragraph" w:customStyle="1" w:styleId="TH">
    <w:name w:val="TH"/>
    <w:next w:val="Normal"/>
    <w:pPr>
      <w:keepNext/>
      <w:keepLines/>
      <w:spacing w:after="240"/>
      <w:jc w:val="center"/>
    </w:pPr>
    <w:rPr>
      <w:rFonts w:ascii="Univers (WN)" w:hAnsi="Univers (WN)" w:cs="Univers (WN)"/>
    </w:rPr>
  </w:style>
  <w:style w:type="paragraph" w:customStyle="1" w:styleId="TF">
    <w:name w:val="TF"/>
    <w:next w:val="Normal"/>
    <w:pPr>
      <w:keepLines/>
      <w:spacing w:before="240" w:after="240"/>
      <w:jc w:val="center"/>
    </w:pPr>
    <w:rPr>
      <w:rFonts w:ascii="Univers (WN)" w:hAnsi="Univers (WN)" w:cs="Univers (WN)"/>
    </w:rPr>
  </w:style>
  <w:style w:type="paragraph" w:customStyle="1" w:styleId="TB">
    <w:name w:val="TB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</w:pPr>
    <w:rPr>
      <w:rFonts w:ascii="Univers (WN)" w:hAnsi="Univers (WN)" w:cs="Univers (WN)"/>
    </w:rPr>
  </w:style>
  <w:style w:type="paragraph" w:customStyle="1" w:styleId="T5">
    <w:name w:val="T5"/>
    <w:pPr>
      <w:keepLines/>
      <w:tabs>
        <w:tab w:val="left" w:pos="5670"/>
        <w:tab w:val="right" w:leader="dot" w:pos="9356"/>
      </w:tabs>
      <w:ind w:left="5670" w:right="567" w:hanging="1701"/>
      <w:jc w:val="both"/>
    </w:pPr>
    <w:rPr>
      <w:rFonts w:ascii="Helvetica" w:hAnsi="Helvetica" w:cs="Helvetica"/>
      <w:lang w:val="en-US"/>
    </w:rPr>
  </w:style>
  <w:style w:type="paragraph" w:customStyle="1" w:styleId="B1">
    <w:name w:val="B1"/>
    <w:pPr>
      <w:tabs>
        <w:tab w:val="left" w:pos="567"/>
      </w:tabs>
      <w:ind w:left="567" w:hanging="567"/>
      <w:jc w:val="both"/>
    </w:pPr>
    <w:rPr>
      <w:rFonts w:ascii="Univers (WN)" w:hAnsi="Univers (WN)" w:cs="Univers (WN)"/>
    </w:rPr>
  </w:style>
  <w:style w:type="paragraph" w:customStyle="1" w:styleId="TN">
    <w:name w:val="TN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1247"/>
      </w:tabs>
      <w:ind w:left="1134" w:hanging="1134"/>
      <w:jc w:val="both"/>
    </w:pPr>
    <w:rPr>
      <w:rFonts w:ascii="Helvetica" w:hAnsi="Helvetica" w:cs="Helvetica"/>
      <w:lang w:val="en-US"/>
    </w:rPr>
  </w:style>
  <w:style w:type="paragraph" w:customStyle="1" w:styleId="TR">
    <w:name w:val="TR"/>
    <w:pPr>
      <w:keepNext/>
      <w:keepLines/>
      <w:jc w:val="center"/>
    </w:pPr>
    <w:rPr>
      <w:rFonts w:ascii="pica" w:hAnsi="pica" w:cs="pica"/>
      <w:lang w:val="en-US"/>
    </w:rPr>
  </w:style>
  <w:style w:type="paragraph" w:customStyle="1" w:styleId="ZA">
    <w:name w:val="ZA"/>
    <w:pPr>
      <w:keepNext/>
      <w:keepLines/>
      <w:tabs>
        <w:tab w:val="left" w:pos="142"/>
        <w:tab w:val="left" w:pos="6464"/>
        <w:tab w:val="left" w:pos="6804"/>
      </w:tabs>
      <w:spacing w:line="480" w:lineRule="exact"/>
    </w:pPr>
    <w:rPr>
      <w:rFonts w:ascii="Univers (WN)" w:hAnsi="Univers (WN)" w:cs="Univers (WN)"/>
    </w:rPr>
  </w:style>
  <w:style w:type="paragraph" w:customStyle="1" w:styleId="ZB">
    <w:name w:val="ZB"/>
    <w:pPr>
      <w:keepNext/>
      <w:keepLines/>
      <w:tabs>
        <w:tab w:val="left" w:pos="5387"/>
      </w:tabs>
      <w:spacing w:after="240"/>
    </w:pPr>
    <w:rPr>
      <w:rFonts w:ascii="Univers (WN)" w:hAnsi="Univers (WN)" w:cs="Univers (WN)"/>
      <w:b/>
      <w:sz w:val="32"/>
    </w:rPr>
  </w:style>
  <w:style w:type="paragraph" w:customStyle="1" w:styleId="ZU">
    <w:name w:val="ZU"/>
    <w:pPr>
      <w:keepNext/>
      <w:keepLines/>
      <w:tabs>
        <w:tab w:val="left" w:pos="624"/>
      </w:tabs>
      <w:spacing w:after="240"/>
      <w:ind w:left="624" w:right="113" w:hanging="624"/>
      <w:jc w:val="both"/>
    </w:pPr>
    <w:rPr>
      <w:rFonts w:ascii="Univers (WN)" w:hAnsi="Univers (WN)" w:cs="Univers (WN)"/>
    </w:rPr>
  </w:style>
  <w:style w:type="paragraph" w:customStyle="1" w:styleId="ZW">
    <w:name w:val="ZW"/>
    <w:pPr>
      <w:keepNext/>
      <w:keepLines/>
      <w:tabs>
        <w:tab w:val="left" w:pos="5387"/>
      </w:tabs>
      <w:spacing w:after="240"/>
    </w:pPr>
    <w:rPr>
      <w:rFonts w:ascii="Univers (WN)" w:hAnsi="Univers (WN)" w:cs="Univers (WN)"/>
    </w:rPr>
  </w:style>
  <w:style w:type="paragraph" w:customStyle="1" w:styleId="ZK">
    <w:name w:val="ZK"/>
    <w:pPr>
      <w:keepNext/>
      <w:keepLines/>
      <w:tabs>
        <w:tab w:val="left" w:pos="1191"/>
      </w:tabs>
      <w:spacing w:after="240"/>
      <w:ind w:left="1191" w:right="113" w:hanging="1191"/>
      <w:jc w:val="both"/>
    </w:pPr>
    <w:rPr>
      <w:rFonts w:ascii="Univers (WN)" w:hAnsi="Univers (WN)" w:cs="Univers (WN)"/>
    </w:rPr>
  </w:style>
  <w:style w:type="paragraph" w:customStyle="1" w:styleId="ZT">
    <w:name w:val="ZT"/>
    <w:pPr>
      <w:keepNext/>
      <w:keepLines/>
      <w:spacing w:after="96"/>
      <w:jc w:val="center"/>
    </w:pPr>
    <w:rPr>
      <w:rFonts w:ascii="Univers (WN)" w:hAnsi="Univers (WN)" w:cs="Univers (WN)"/>
      <w:b/>
      <w:sz w:val="32"/>
    </w:rPr>
  </w:style>
  <w:style w:type="paragraph" w:customStyle="1" w:styleId="ZC">
    <w:name w:val="ZC"/>
    <w:pPr>
      <w:keepNext/>
      <w:keepLines/>
      <w:spacing w:line="360" w:lineRule="atLeast"/>
      <w:jc w:val="center"/>
    </w:pPr>
    <w:rPr>
      <w:rFonts w:ascii="Univers (WN)" w:hAnsi="Univers (WN)" w:cs="Univers (WN)"/>
    </w:rPr>
  </w:style>
  <w:style w:type="paragraph" w:customStyle="1" w:styleId="ZE">
    <w:name w:val="ZE"/>
    <w:pPr>
      <w:spacing w:after="960" w:line="408" w:lineRule="atLeast"/>
      <w:jc w:val="center"/>
    </w:pPr>
    <w:rPr>
      <w:rFonts w:ascii="Univers (WN)" w:hAnsi="Univers (WN)" w:cs="Univers (WN)"/>
    </w:rPr>
  </w:style>
  <w:style w:type="paragraph" w:customStyle="1" w:styleId="TD">
    <w:name w:val="TD"/>
    <w:pPr>
      <w:keepNext/>
      <w:keepLines/>
      <w:pBdr>
        <w:top w:val="single" w:sz="6" w:space="0" w:color="auto"/>
        <w:left w:val="single" w:sz="6" w:space="0" w:color="auto"/>
        <w:right w:val="single" w:sz="6" w:space="0" w:color="auto"/>
      </w:pBdr>
    </w:pPr>
    <w:rPr>
      <w:rFonts w:ascii="Helvetica" w:hAnsi="Helvetica" w:cs="Helvetica"/>
      <w:lang w:val="en-US"/>
    </w:rPr>
  </w:style>
  <w:style w:type="paragraph" w:customStyle="1" w:styleId="TM">
    <w:name w:val="TM"/>
    <w:pPr>
      <w:keepNext/>
      <w:keepLines/>
      <w:pBdr>
        <w:left w:val="single" w:sz="6" w:space="0" w:color="auto"/>
        <w:right w:val="single" w:sz="6" w:space="0" w:color="auto"/>
      </w:pBdr>
    </w:pPr>
    <w:rPr>
      <w:rFonts w:ascii="Helvetica" w:hAnsi="Helvetica" w:cs="Helvetica"/>
      <w:lang w:val="en-US"/>
    </w:rPr>
  </w:style>
  <w:style w:type="paragraph" w:customStyle="1" w:styleId="H6">
    <w:name w:val="H6"/>
    <w:next w:val="Normal"/>
    <w:pPr>
      <w:keepNext/>
      <w:keepLines/>
      <w:tabs>
        <w:tab w:val="left" w:pos="1985"/>
      </w:tabs>
      <w:spacing w:after="240"/>
      <w:ind w:left="1985" w:hanging="1985"/>
      <w:jc w:val="both"/>
    </w:pPr>
    <w:rPr>
      <w:rFonts w:ascii="Univers (WN)" w:hAnsi="Univers (WN)" w:cs="Univers (WN)"/>
      <w:b/>
    </w:rPr>
  </w:style>
  <w:style w:type="paragraph" w:customStyle="1" w:styleId="TU">
    <w:name w:val="TU"/>
    <w:pPr>
      <w:keepNext/>
      <w:keepLines/>
      <w:pBdr>
        <w:left w:val="single" w:sz="6" w:space="0" w:color="auto"/>
        <w:bottom w:val="single" w:sz="6" w:space="0" w:color="auto"/>
        <w:right w:val="single" w:sz="6" w:space="0" w:color="auto"/>
      </w:pBdr>
    </w:pPr>
    <w:rPr>
      <w:rFonts w:ascii="Helvetica" w:hAnsi="Helvetica" w:cs="Helvetica"/>
      <w:lang w:val="en-US"/>
    </w:rPr>
  </w:style>
  <w:style w:type="paragraph" w:customStyle="1" w:styleId="TX">
    <w:name w:val="TX"/>
    <w:pPr>
      <w:keepNext/>
      <w:keepLines/>
      <w:pBdr>
        <w:top w:val="single" w:sz="6" w:space="0" w:color="auto"/>
        <w:left w:val="single" w:sz="6" w:space="0" w:color="auto"/>
        <w:right w:val="single" w:sz="6" w:space="0" w:color="auto"/>
      </w:pBdr>
      <w:tabs>
        <w:tab w:val="left" w:pos="1247"/>
      </w:tabs>
      <w:ind w:left="1134" w:hanging="1134"/>
      <w:jc w:val="both"/>
    </w:pPr>
    <w:rPr>
      <w:rFonts w:ascii="Helvetica" w:hAnsi="Helvetica" w:cs="Helvetica"/>
      <w:lang w:val="en-US"/>
    </w:rPr>
  </w:style>
  <w:style w:type="paragraph" w:customStyle="1" w:styleId="TY">
    <w:name w:val="TY"/>
    <w:pPr>
      <w:keepNext/>
      <w:keepLines/>
      <w:pBdr>
        <w:left w:val="single" w:sz="6" w:space="0" w:color="auto"/>
        <w:right w:val="single" w:sz="6" w:space="0" w:color="auto"/>
      </w:pBdr>
      <w:tabs>
        <w:tab w:val="left" w:pos="1247"/>
      </w:tabs>
      <w:ind w:left="1134" w:hanging="1134"/>
      <w:jc w:val="both"/>
    </w:pPr>
    <w:rPr>
      <w:rFonts w:ascii="Helvetica" w:hAnsi="Helvetica" w:cs="Helvetica"/>
      <w:lang w:val="en-US"/>
    </w:rPr>
  </w:style>
  <w:style w:type="paragraph" w:customStyle="1" w:styleId="TZ">
    <w:name w:val="TZ"/>
    <w:pPr>
      <w:keepNext/>
      <w:keepLines/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left" w:pos="1247"/>
      </w:tabs>
      <w:ind w:left="1134" w:hanging="1134"/>
      <w:jc w:val="both"/>
    </w:pPr>
    <w:rPr>
      <w:rFonts w:ascii="Helvetica" w:hAnsi="Helvetica" w:cs="Helvetica"/>
      <w:lang w:val="en-US"/>
    </w:rPr>
  </w:style>
  <w:style w:type="paragraph" w:customStyle="1" w:styleId="AB">
    <w:name w:val="AB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</w:pPr>
    <w:rPr>
      <w:rFonts w:ascii="Helvetica" w:hAnsi="Helvetica" w:cs="Helvetica"/>
      <w:lang w:val="en-US"/>
    </w:rPr>
  </w:style>
  <w:style w:type="paragraph" w:customStyle="1" w:styleId="AD">
    <w:name w:val="AD"/>
    <w:pPr>
      <w:keepLines/>
      <w:pBdr>
        <w:top w:val="single" w:sz="6" w:space="0" w:color="auto"/>
        <w:left w:val="single" w:sz="6" w:space="0" w:color="auto"/>
        <w:right w:val="single" w:sz="6" w:space="0" w:color="auto"/>
      </w:pBdr>
    </w:pPr>
    <w:rPr>
      <w:rFonts w:ascii="Helvetica" w:hAnsi="Helvetica" w:cs="Helvetica"/>
      <w:lang w:val="en-US"/>
    </w:rPr>
  </w:style>
  <w:style w:type="paragraph" w:customStyle="1" w:styleId="AM">
    <w:name w:val="AM"/>
    <w:pPr>
      <w:keepLines/>
      <w:pBdr>
        <w:left w:val="single" w:sz="6" w:space="0" w:color="auto"/>
        <w:right w:val="single" w:sz="6" w:space="0" w:color="auto"/>
      </w:pBdr>
    </w:pPr>
    <w:rPr>
      <w:rFonts w:ascii="Helvetica" w:hAnsi="Helvetica" w:cs="Helvetica"/>
      <w:lang w:val="en-US"/>
    </w:rPr>
  </w:style>
  <w:style w:type="paragraph" w:customStyle="1" w:styleId="AU">
    <w:name w:val="AU"/>
    <w:pPr>
      <w:keepLines/>
      <w:pBdr>
        <w:left w:val="single" w:sz="6" w:space="0" w:color="auto"/>
        <w:bottom w:val="single" w:sz="6" w:space="0" w:color="auto"/>
        <w:right w:val="single" w:sz="6" w:space="0" w:color="auto"/>
      </w:pBdr>
    </w:pPr>
    <w:rPr>
      <w:rFonts w:ascii="Helvetica" w:hAnsi="Helvetica" w:cs="Helvetica"/>
      <w:lang w:val="en-US"/>
    </w:rPr>
  </w:style>
  <w:style w:type="paragraph" w:customStyle="1" w:styleId="NN">
    <w:name w:val="NN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1247"/>
      </w:tabs>
      <w:ind w:left="1134" w:hanging="1134"/>
      <w:jc w:val="both"/>
    </w:pPr>
    <w:rPr>
      <w:rFonts w:ascii="Helvetica" w:hAnsi="Helvetica" w:cs="Helvetica"/>
      <w:lang w:val="en-US"/>
    </w:rPr>
  </w:style>
  <w:style w:type="paragraph" w:customStyle="1" w:styleId="NX">
    <w:name w:val="NX"/>
    <w:pPr>
      <w:keepLines/>
      <w:pBdr>
        <w:top w:val="single" w:sz="6" w:space="0" w:color="auto"/>
        <w:left w:val="single" w:sz="6" w:space="0" w:color="auto"/>
        <w:right w:val="single" w:sz="6" w:space="0" w:color="auto"/>
      </w:pBdr>
      <w:tabs>
        <w:tab w:val="left" w:pos="1247"/>
      </w:tabs>
      <w:ind w:left="1134" w:hanging="1134"/>
      <w:jc w:val="both"/>
    </w:pPr>
    <w:rPr>
      <w:rFonts w:ascii="Helvetica" w:hAnsi="Helvetica" w:cs="Helvetica"/>
      <w:lang w:val="en-US"/>
    </w:rPr>
  </w:style>
  <w:style w:type="paragraph" w:customStyle="1" w:styleId="NY">
    <w:name w:val="NY"/>
    <w:pPr>
      <w:keepLines/>
      <w:pBdr>
        <w:left w:val="single" w:sz="6" w:space="0" w:color="auto"/>
        <w:right w:val="single" w:sz="6" w:space="0" w:color="auto"/>
      </w:pBdr>
      <w:tabs>
        <w:tab w:val="left" w:pos="1247"/>
      </w:tabs>
      <w:ind w:left="1134" w:hanging="1134"/>
      <w:jc w:val="both"/>
    </w:pPr>
    <w:rPr>
      <w:rFonts w:ascii="Helvetica" w:hAnsi="Helvetica" w:cs="Helvetica"/>
      <w:lang w:val="en-US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paragraph" w:customStyle="1" w:styleId="NZ">
    <w:name w:val="NZ"/>
    <w:pPr>
      <w:keepLines/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left" w:pos="1247"/>
      </w:tabs>
      <w:ind w:left="1134" w:hanging="1134"/>
      <w:jc w:val="both"/>
    </w:pPr>
    <w:rPr>
      <w:rFonts w:ascii="Helvetica" w:hAnsi="Helvetica" w:cs="Helvetica"/>
      <w:lang w:val="en-US"/>
    </w:rPr>
  </w:style>
  <w:style w:type="paragraph" w:customStyle="1" w:styleId="LD10">
    <w:name w:val="LD10"/>
    <w:pPr>
      <w:keepNext/>
      <w:keepLines/>
    </w:pPr>
    <w:rPr>
      <w:rFonts w:ascii="Courier" w:hAnsi="Courier" w:cs="Courie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ETSIW_2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ETSIW_21</Template>
  <TotalTime>0</TotalTime>
  <Pages>38</Pages>
  <Words>6941</Words>
  <Characters>39569</Characters>
  <Application>Microsoft Office Word</Application>
  <DocSecurity>4</DocSecurity>
  <Lines>329</Lines>
  <Paragraphs>92</Paragraphs>
  <ScaleCrop>false</ScaleCrop>
  <Company/>
  <LinksUpToDate>false</LinksUpToDate>
  <CharactersWithSpaces>46418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 code for speech channel coding</dc:title>
  <dc:subject>ETS 300 395 part 2 annex c</dc:subject>
  <dc:creator>PT29</dc:creator>
  <cp:keywords/>
  <dc:description>ETSIW_21</dc:description>
  <cp:lastModifiedBy>Brian murgatroyd</cp:lastModifiedBy>
  <cp:revision>2</cp:revision>
  <dcterms:created xsi:type="dcterms:W3CDTF">2024-03-13T12:11:00Z</dcterms:created>
  <dcterms:modified xsi:type="dcterms:W3CDTF">2024-03-13T12:11:00Z</dcterms:modified>
</cp:coreProperties>
</file>