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92474" w14:textId="77777777" w:rsidR="00642402" w:rsidRDefault="00642402">
      <w:pPr>
        <w:pStyle w:val="Heading1"/>
      </w:pPr>
      <w:bookmarkStart w:id="0" w:name="a300395_2_02_title"/>
      <w:r>
        <w:t>B</w:t>
      </w:r>
      <w:bookmarkEnd w:id="0"/>
      <w:r>
        <w:tab/>
        <w:t>C Code for the TETRA Basic Operators</w:t>
      </w:r>
    </w:p>
    <w:p w14:paraId="1E4876B8" w14:textId="77777777" w:rsidR="00642402" w:rsidRDefault="00642402">
      <w:pPr>
        <w:pStyle w:val="WP"/>
      </w:pPr>
    </w:p>
    <w:p w14:paraId="5CFF3EFE" w14:textId="77777777" w:rsidR="00642402" w:rsidRDefault="00642402">
      <w:pPr>
        <w:pStyle w:val="WP"/>
      </w:pPr>
      <w:r>
        <w:t>/***********************************************************************</w:t>
      </w:r>
    </w:p>
    <w:p w14:paraId="4720816C" w14:textId="77777777" w:rsidR="00642402" w:rsidRDefault="00642402">
      <w:pPr>
        <w:pStyle w:val="WP"/>
      </w:pPr>
      <w:r>
        <w:t>*</w:t>
      </w:r>
    </w:p>
    <w:p w14:paraId="4511DC55" w14:textId="77777777" w:rsidR="00642402" w:rsidRDefault="00642402">
      <w:pPr>
        <w:pStyle w:val="WP"/>
      </w:pPr>
      <w:r>
        <w:t>*</w:t>
      </w:r>
      <w:r>
        <w:tab/>
        <w:t>FILENAME</w:t>
      </w:r>
      <w:bookmarkStart w:id="1" w:name="tetra_op_c"/>
      <w:bookmarkEnd w:id="1"/>
      <w:r>
        <w:tab/>
      </w:r>
      <w:r>
        <w:tab/>
        <w:t>:</w:t>
      </w:r>
      <w:r>
        <w:tab/>
        <w:t>tetra_op.c</w:t>
      </w:r>
    </w:p>
    <w:p w14:paraId="593E8963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4F297301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TETRA  basic operators</w:t>
      </w:r>
    </w:p>
    <w:p w14:paraId="042DD79E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6DB56B3D" w14:textId="77777777" w:rsidR="00642402" w:rsidRDefault="00642402">
      <w:pPr>
        <w:pStyle w:val="WP"/>
        <w:keepNext/>
        <w:keepLines/>
        <w:ind w:right="282"/>
      </w:pPr>
      <w:r>
        <w:t>************************************************************************</w:t>
      </w:r>
    </w:p>
    <w:p w14:paraId="63DFEEC1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20D75C06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  <w:t>FUNCTIONS</w:t>
      </w:r>
      <w:r>
        <w:tab/>
      </w:r>
      <w:r>
        <w:tab/>
        <w:t>:</w:t>
      </w:r>
      <w:r>
        <w:tab/>
        <w:t>- abs_s()</w:t>
      </w:r>
    </w:p>
    <w:p w14:paraId="00F219F7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add()</w:t>
      </w:r>
    </w:p>
    <w:p w14:paraId="62DACCA7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div_s()</w:t>
      </w:r>
    </w:p>
    <w:p w14:paraId="7EEA1E26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extract_h()</w:t>
      </w:r>
    </w:p>
    <w:p w14:paraId="76938A4B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extract_l()</w:t>
      </w:r>
    </w:p>
    <w:p w14:paraId="152D4E11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L_abs()</w:t>
      </w:r>
    </w:p>
    <w:p w14:paraId="0618AE88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L_add()</w:t>
      </w:r>
    </w:p>
    <w:p w14:paraId="7BEC4E66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L_deposit_h()</w:t>
      </w:r>
    </w:p>
    <w:p w14:paraId="3388ABB2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L_deposit_l()</w:t>
      </w:r>
    </w:p>
    <w:p w14:paraId="1D2FA342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L_mac()</w:t>
      </w:r>
    </w:p>
    <w:p w14:paraId="4796DB6A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L_mac0()</w:t>
      </w:r>
    </w:p>
    <w:p w14:paraId="016C5371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L_msu()</w:t>
      </w:r>
    </w:p>
    <w:p w14:paraId="33C9D90A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L_msu0()</w:t>
      </w:r>
    </w:p>
    <w:p w14:paraId="619816F2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L_mult()</w:t>
      </w:r>
    </w:p>
    <w:p w14:paraId="22B51DBE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L_mult0()</w:t>
      </w:r>
    </w:p>
    <w:p w14:paraId="1942B953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L_negate()</w:t>
      </w:r>
    </w:p>
    <w:p w14:paraId="2FCC5A94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L_shl()</w:t>
      </w:r>
    </w:p>
    <w:p w14:paraId="4DBBA6C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L_shr()</w:t>
      </w:r>
    </w:p>
    <w:p w14:paraId="32FAC171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L_shr_r()</w:t>
      </w:r>
    </w:p>
    <w:p w14:paraId="58DBE404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L_sub()</w:t>
      </w:r>
    </w:p>
    <w:p w14:paraId="06C750BD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mult()</w:t>
      </w:r>
    </w:p>
    <w:p w14:paraId="277109A0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mult_r()</w:t>
      </w:r>
    </w:p>
    <w:p w14:paraId="368B03F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negate()</w:t>
      </w:r>
    </w:p>
    <w:p w14:paraId="0E24B19E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norm_l()</w:t>
      </w:r>
    </w:p>
    <w:p w14:paraId="30BEB06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norm_s()</w:t>
      </w:r>
    </w:p>
    <w:p w14:paraId="1E82F7A7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round()</w:t>
      </w:r>
    </w:p>
    <w:p w14:paraId="21638209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sature()</w:t>
      </w:r>
    </w:p>
    <w:p w14:paraId="018047E0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shl()</w:t>
      </w:r>
    </w:p>
    <w:p w14:paraId="3151FD1F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shr()</w:t>
      </w:r>
    </w:p>
    <w:p w14:paraId="31685033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- sub()</w:t>
      </w:r>
    </w:p>
    <w:p w14:paraId="09D993E1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7B0AC450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>Only the operators used in the actual version</w:t>
      </w:r>
    </w:p>
    <w:p w14:paraId="671A21A4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of the TETRA codec are included in this file</w:t>
      </w:r>
    </w:p>
    <w:p w14:paraId="70897A73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652B80DE" w14:textId="77777777" w:rsidR="00642402" w:rsidRDefault="00642402">
      <w:pPr>
        <w:pStyle w:val="WP"/>
        <w:keepNext/>
        <w:keepLines/>
        <w:ind w:right="282"/>
      </w:pPr>
      <w:r>
        <w:t>************************************************************************</w:t>
      </w:r>
    </w:p>
    <w:p w14:paraId="50FB9E7D" w14:textId="77777777" w:rsidR="00642402" w:rsidRDefault="00642402">
      <w:pPr>
        <w:pStyle w:val="WP"/>
        <w:keepNext/>
        <w:keepLines/>
      </w:pPr>
      <w:r>
        <w:t>*</w:t>
      </w:r>
    </w:p>
    <w:p w14:paraId="5FFBF315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5FA94604" w14:textId="77777777" w:rsidR="00642402" w:rsidRDefault="00642402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stdio.h</w:t>
      </w:r>
    </w:p>
    <w:p w14:paraId="7BEFFC0A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40A4FDC0" w14:textId="77777777" w:rsidR="00642402" w:rsidRDefault="00642402">
      <w:pPr>
        <w:pStyle w:val="WP"/>
        <w:keepNext/>
        <w:keepLines/>
        <w:ind w:right="282"/>
      </w:pPr>
      <w:r>
        <w:t>*</w:t>
      </w:r>
    </w:p>
    <w:p w14:paraId="14A77ACE" w14:textId="77777777" w:rsidR="00642402" w:rsidRDefault="00642402">
      <w:pPr>
        <w:pStyle w:val="WP"/>
        <w:keepNext/>
        <w:keepLines/>
        <w:ind w:right="282"/>
      </w:pPr>
      <w:r>
        <w:t>************************************************************************/</w:t>
      </w:r>
    </w:p>
    <w:p w14:paraId="781EF252" w14:textId="77777777" w:rsidR="00642402" w:rsidRDefault="00642402">
      <w:pPr>
        <w:pStyle w:val="LD10"/>
      </w:pPr>
      <w:r>
        <w:br w:type="page"/>
      </w:r>
    </w:p>
    <w:p w14:paraId="56432A8D" w14:textId="77777777" w:rsidR="00642402" w:rsidRDefault="00642402">
      <w:pPr>
        <w:pStyle w:val="LD10"/>
      </w:pPr>
      <w:r>
        <w:t>#include &lt;stdio.h&gt;</w:t>
      </w:r>
    </w:p>
    <w:p w14:paraId="69C43950" w14:textId="77777777" w:rsidR="00642402" w:rsidRDefault="00642402">
      <w:pPr>
        <w:pStyle w:val="LD10"/>
      </w:pPr>
      <w:r>
        <w:t>#include &lt;stdlib.h&gt;</w:t>
      </w:r>
    </w:p>
    <w:p w14:paraId="27D7A6F4" w14:textId="77777777" w:rsidR="00642402" w:rsidRDefault="00642402">
      <w:pPr>
        <w:pStyle w:val="LD10"/>
      </w:pPr>
      <w:r>
        <w:t>#include "source.h"</w:t>
      </w:r>
    </w:p>
    <w:p w14:paraId="172C9FE8" w14:textId="77777777" w:rsidR="00642402" w:rsidRDefault="00642402">
      <w:pPr>
        <w:pStyle w:val="LD10"/>
      </w:pPr>
    </w:p>
    <w:p w14:paraId="25FF42C7" w14:textId="77777777" w:rsidR="00642402" w:rsidRDefault="00642402">
      <w:pPr>
        <w:pStyle w:val="LD10"/>
      </w:pPr>
      <w:r>
        <w:t>/*-----------------*</w:t>
      </w:r>
    </w:p>
    <w:p w14:paraId="4CB1884F" w14:textId="77777777" w:rsidR="00642402" w:rsidRDefault="00642402">
      <w:pPr>
        <w:pStyle w:val="LD10"/>
      </w:pPr>
      <w:r>
        <w:t xml:space="preserve"> * Local Functions *</w:t>
      </w:r>
    </w:p>
    <w:p w14:paraId="51C72B7F" w14:textId="77777777" w:rsidR="00642402" w:rsidRDefault="00642402">
      <w:pPr>
        <w:pStyle w:val="LD10"/>
      </w:pPr>
      <w:r>
        <w:t xml:space="preserve"> *-----------------*/</w:t>
      </w:r>
    </w:p>
    <w:p w14:paraId="60DC7715" w14:textId="77777777" w:rsidR="00642402" w:rsidRDefault="00642402">
      <w:pPr>
        <w:pStyle w:val="LD10"/>
      </w:pPr>
    </w:p>
    <w:p w14:paraId="04D15991" w14:textId="77777777" w:rsidR="00642402" w:rsidRDefault="00642402">
      <w:pPr>
        <w:pStyle w:val="LD10"/>
      </w:pPr>
      <w:r>
        <w:t>Word16 sature(Word32 L_var1);</w:t>
      </w:r>
    </w:p>
    <w:p w14:paraId="6E65C998" w14:textId="77777777" w:rsidR="00642402" w:rsidRDefault="00642402">
      <w:pPr>
        <w:pStyle w:val="LD10"/>
      </w:pPr>
    </w:p>
    <w:p w14:paraId="51F3B5B8" w14:textId="77777777" w:rsidR="00642402" w:rsidRDefault="00642402">
      <w:pPr>
        <w:pStyle w:val="LD10"/>
      </w:pPr>
      <w:r>
        <w:t>/*-----------------------*</w:t>
      </w:r>
    </w:p>
    <w:p w14:paraId="0D8F2418" w14:textId="77777777" w:rsidR="00642402" w:rsidRDefault="00642402">
      <w:pPr>
        <w:pStyle w:val="LD10"/>
      </w:pPr>
      <w:r>
        <w:t xml:space="preserve"> * Constants and Globals *</w:t>
      </w:r>
    </w:p>
    <w:p w14:paraId="476874CD" w14:textId="77777777" w:rsidR="00642402" w:rsidRDefault="00642402">
      <w:pPr>
        <w:pStyle w:val="LD10"/>
      </w:pPr>
      <w:r>
        <w:t xml:space="preserve"> *-----------------------*/</w:t>
      </w:r>
    </w:p>
    <w:p w14:paraId="0D55AC46" w14:textId="77777777" w:rsidR="00642402" w:rsidRDefault="00642402">
      <w:pPr>
        <w:pStyle w:val="LD10"/>
      </w:pPr>
    </w:p>
    <w:p w14:paraId="2ABEBE11" w14:textId="77777777" w:rsidR="00642402" w:rsidRDefault="00642402">
      <w:pPr>
        <w:pStyle w:val="LD10"/>
      </w:pPr>
      <w:r>
        <w:t>Flag Overflow =0;</w:t>
      </w:r>
    </w:p>
    <w:p w14:paraId="728E5456" w14:textId="77777777" w:rsidR="00642402" w:rsidRDefault="00642402">
      <w:pPr>
        <w:pStyle w:val="LD10"/>
      </w:pPr>
      <w:r>
        <w:t>Flag Carry =0;</w:t>
      </w:r>
    </w:p>
    <w:p w14:paraId="59464FFE" w14:textId="77777777" w:rsidR="00642402" w:rsidRDefault="00642402">
      <w:pPr>
        <w:pStyle w:val="LD10"/>
      </w:pPr>
    </w:p>
    <w:p w14:paraId="79779AB6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C773758" w14:textId="77777777" w:rsidR="00642402" w:rsidRDefault="00642402">
      <w:pPr>
        <w:pStyle w:val="WP"/>
      </w:pPr>
      <w:r>
        <w:t>*</w:t>
      </w:r>
    </w:p>
    <w:p w14:paraId="0493154C" w14:textId="77777777" w:rsidR="00642402" w:rsidRDefault="00642402">
      <w:pPr>
        <w:pStyle w:val="WP"/>
      </w:pPr>
      <w:r>
        <w:t>*</w:t>
      </w:r>
      <w:r>
        <w:tab/>
        <w:t>Function Name : abs_s</w:t>
      </w:r>
      <w:r>
        <w:fldChar w:fldCharType="begin"/>
      </w:r>
      <w:r>
        <w:instrText>xe "abs_s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19A4AE7F" w14:textId="77777777" w:rsidR="00642402" w:rsidRDefault="00642402">
      <w:pPr>
        <w:pStyle w:val="WP"/>
      </w:pPr>
      <w:r>
        <w:t>*</w:t>
      </w:r>
    </w:p>
    <w:p w14:paraId="5DC70637" w14:textId="77777777" w:rsidR="00642402" w:rsidRDefault="00642402">
      <w:pPr>
        <w:pStyle w:val="WP"/>
      </w:pPr>
      <w:r>
        <w:t>*</w:t>
      </w:r>
      <w:r>
        <w:tab/>
        <w:t>Purpose :</w:t>
      </w:r>
    </w:p>
    <w:p w14:paraId="37466225" w14:textId="77777777" w:rsidR="00642402" w:rsidRDefault="00642402">
      <w:pPr>
        <w:pStyle w:val="WP"/>
      </w:pPr>
      <w:r>
        <w:t>*</w:t>
      </w:r>
    </w:p>
    <w:p w14:paraId="222FEA14" w14:textId="77777777" w:rsidR="00642402" w:rsidRDefault="00642402">
      <w:pPr>
        <w:pStyle w:val="WP"/>
      </w:pPr>
      <w:r>
        <w:t>*</w:t>
      </w:r>
      <w:r>
        <w:tab/>
      </w:r>
      <w:r>
        <w:tab/>
        <w:t>Absolute value of var1; abs_s(-32768) = 32767.</w:t>
      </w:r>
    </w:p>
    <w:p w14:paraId="2333C36E" w14:textId="77777777" w:rsidR="00642402" w:rsidRDefault="00642402">
      <w:pPr>
        <w:pStyle w:val="WP"/>
      </w:pPr>
      <w:r>
        <w:t>*</w:t>
      </w:r>
    </w:p>
    <w:p w14:paraId="13DD155A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2388CEA0" w14:textId="77777777" w:rsidR="00642402" w:rsidRDefault="00642402">
      <w:pPr>
        <w:pStyle w:val="WP"/>
      </w:pPr>
      <w:r>
        <w:t>*</w:t>
      </w:r>
    </w:p>
    <w:p w14:paraId="526B9B0D" w14:textId="77777777" w:rsidR="00642402" w:rsidRDefault="00642402">
      <w:pPr>
        <w:pStyle w:val="WP"/>
      </w:pPr>
      <w:r>
        <w:t>*</w:t>
      </w:r>
      <w:r>
        <w:tab/>
        <w:t>Inputs :</w:t>
      </w:r>
    </w:p>
    <w:p w14:paraId="05283424" w14:textId="77777777" w:rsidR="00642402" w:rsidRDefault="00642402">
      <w:pPr>
        <w:pStyle w:val="WP"/>
      </w:pPr>
      <w:r>
        <w:t>*</w:t>
      </w:r>
    </w:p>
    <w:p w14:paraId="72650A90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29532D1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6F507F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3140902A" w14:textId="77777777" w:rsidR="00642402" w:rsidRDefault="00642402">
      <w:pPr>
        <w:pStyle w:val="WP"/>
      </w:pPr>
      <w:r>
        <w:t>*</w:t>
      </w:r>
    </w:p>
    <w:p w14:paraId="14E75C86" w14:textId="77777777" w:rsidR="00642402" w:rsidRDefault="00642402">
      <w:pPr>
        <w:pStyle w:val="WP"/>
      </w:pPr>
      <w:r>
        <w:t>*</w:t>
      </w:r>
      <w:r>
        <w:tab/>
        <w:t>Outputs :</w:t>
      </w:r>
    </w:p>
    <w:p w14:paraId="0AD53C2D" w14:textId="77777777" w:rsidR="00642402" w:rsidRDefault="00642402">
      <w:pPr>
        <w:pStyle w:val="WP"/>
      </w:pPr>
      <w:r>
        <w:t>*</w:t>
      </w:r>
    </w:p>
    <w:p w14:paraId="3172465E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08024A96" w14:textId="77777777" w:rsidR="00642402" w:rsidRDefault="00642402">
      <w:pPr>
        <w:pStyle w:val="WP"/>
      </w:pPr>
      <w:r>
        <w:t>*</w:t>
      </w:r>
    </w:p>
    <w:p w14:paraId="5AF40613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E99FFD6" w14:textId="77777777" w:rsidR="00642402" w:rsidRDefault="00642402">
      <w:pPr>
        <w:pStyle w:val="WP"/>
      </w:pPr>
      <w:r>
        <w:t>*</w:t>
      </w:r>
    </w:p>
    <w:p w14:paraId="54F89506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5F79F0A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413137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0x0000 0000 &lt;= var_out &lt;= 0x0000 7fff.</w:t>
      </w:r>
    </w:p>
    <w:p w14:paraId="4ADE5DF3" w14:textId="77777777" w:rsidR="00642402" w:rsidRDefault="00642402">
      <w:pPr>
        <w:pStyle w:val="WP"/>
      </w:pPr>
      <w:r>
        <w:t>*</w:t>
      </w:r>
    </w:p>
    <w:p w14:paraId="4FC70313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0CDDAE7" w14:textId="77777777" w:rsidR="00642402" w:rsidRDefault="00642402">
      <w:pPr>
        <w:pStyle w:val="LD10"/>
        <w:keepNext w:val="0"/>
        <w:keepLines w:val="0"/>
      </w:pPr>
    </w:p>
    <w:p w14:paraId="14539215" w14:textId="77777777" w:rsidR="00642402" w:rsidRDefault="00642402">
      <w:pPr>
        <w:pStyle w:val="LD10"/>
        <w:keepNext w:val="0"/>
        <w:keepLines w:val="0"/>
      </w:pPr>
      <w:r>
        <w:t>Word16 abs_s(Word16 var1)</w:t>
      </w:r>
    </w:p>
    <w:p w14:paraId="6517F203" w14:textId="77777777" w:rsidR="00642402" w:rsidRDefault="00642402">
      <w:pPr>
        <w:pStyle w:val="LD10"/>
        <w:keepNext w:val="0"/>
        <w:keepLines w:val="0"/>
      </w:pPr>
      <w:r>
        <w:t xml:space="preserve">  {</w:t>
      </w:r>
    </w:p>
    <w:p w14:paraId="62AC5ABE" w14:textId="77777777" w:rsidR="00642402" w:rsidRDefault="00642402">
      <w:pPr>
        <w:pStyle w:val="LD10"/>
        <w:keepNext w:val="0"/>
        <w:keepLines w:val="0"/>
      </w:pPr>
      <w:r>
        <w:t xml:space="preserve">   Word16 var_out;</w:t>
      </w:r>
    </w:p>
    <w:p w14:paraId="09221C52" w14:textId="77777777" w:rsidR="00642402" w:rsidRDefault="00642402">
      <w:pPr>
        <w:pStyle w:val="LD10"/>
        <w:keepNext w:val="0"/>
        <w:keepLines w:val="0"/>
      </w:pPr>
    </w:p>
    <w:p w14:paraId="7CA51B7A" w14:textId="77777777" w:rsidR="00642402" w:rsidRDefault="00642402">
      <w:pPr>
        <w:pStyle w:val="LD10"/>
        <w:keepNext w:val="0"/>
        <w:keepLines w:val="0"/>
      </w:pPr>
      <w:r>
        <w:t xml:space="preserve">   if (var1 == (Word16)0X8000 )</w:t>
      </w:r>
    </w:p>
    <w:p w14:paraId="651BFF2B" w14:textId="77777777" w:rsidR="00642402" w:rsidRDefault="00642402">
      <w:pPr>
        <w:pStyle w:val="LD10"/>
        <w:keepNext w:val="0"/>
        <w:keepLines w:val="0"/>
      </w:pPr>
      <w:r>
        <w:t xml:space="preserve">     {</w:t>
      </w:r>
    </w:p>
    <w:p w14:paraId="7E190B87" w14:textId="77777777" w:rsidR="00642402" w:rsidRDefault="00642402">
      <w:pPr>
        <w:pStyle w:val="LD10"/>
        <w:keepNext w:val="0"/>
        <w:keepLines w:val="0"/>
      </w:pPr>
      <w:r>
        <w:t xml:space="preserve">      var_out = MAX_16;</w:t>
      </w:r>
    </w:p>
    <w:p w14:paraId="21DC445D" w14:textId="77777777" w:rsidR="00642402" w:rsidRDefault="00642402">
      <w:pPr>
        <w:pStyle w:val="LD10"/>
        <w:keepNext w:val="0"/>
        <w:keepLines w:val="0"/>
      </w:pPr>
      <w:r>
        <w:t xml:space="preserve">     }</w:t>
      </w:r>
    </w:p>
    <w:p w14:paraId="1A376341" w14:textId="77777777" w:rsidR="00642402" w:rsidRDefault="00642402">
      <w:pPr>
        <w:pStyle w:val="LD10"/>
        <w:keepNext w:val="0"/>
        <w:keepLines w:val="0"/>
      </w:pPr>
      <w:r>
        <w:t xml:space="preserve">   else</w:t>
      </w:r>
    </w:p>
    <w:p w14:paraId="59E76251" w14:textId="77777777" w:rsidR="00642402" w:rsidRDefault="00642402">
      <w:pPr>
        <w:pStyle w:val="LD10"/>
        <w:keepNext w:val="0"/>
        <w:keepLines w:val="0"/>
      </w:pPr>
      <w:r>
        <w:t xml:space="preserve">     {</w:t>
      </w:r>
    </w:p>
    <w:p w14:paraId="1CB3B5FD" w14:textId="77777777" w:rsidR="00642402" w:rsidRDefault="00642402">
      <w:pPr>
        <w:pStyle w:val="LD10"/>
        <w:keepNext w:val="0"/>
        <w:keepLines w:val="0"/>
      </w:pPr>
      <w:r>
        <w:t xml:space="preserve">      if (var1 &lt; 0)</w:t>
      </w:r>
    </w:p>
    <w:p w14:paraId="3559685A" w14:textId="77777777" w:rsidR="00642402" w:rsidRDefault="00642402">
      <w:pPr>
        <w:pStyle w:val="LD10"/>
        <w:keepNext w:val="0"/>
        <w:keepLines w:val="0"/>
      </w:pPr>
      <w:r>
        <w:t xml:space="preserve"> {</w:t>
      </w:r>
    </w:p>
    <w:p w14:paraId="42051C70" w14:textId="77777777" w:rsidR="00642402" w:rsidRDefault="00642402">
      <w:pPr>
        <w:pStyle w:val="LD10"/>
        <w:keepNext w:val="0"/>
        <w:keepLines w:val="0"/>
      </w:pPr>
      <w:r>
        <w:t xml:space="preserve">  var_out = -var1;</w:t>
      </w:r>
    </w:p>
    <w:p w14:paraId="5920C310" w14:textId="77777777" w:rsidR="00642402" w:rsidRDefault="00642402">
      <w:pPr>
        <w:pStyle w:val="LD10"/>
        <w:keepNext w:val="0"/>
        <w:keepLines w:val="0"/>
      </w:pPr>
      <w:r>
        <w:t xml:space="preserve"> }</w:t>
      </w:r>
    </w:p>
    <w:p w14:paraId="58E81680" w14:textId="77777777" w:rsidR="00642402" w:rsidRDefault="00642402">
      <w:pPr>
        <w:pStyle w:val="LD10"/>
        <w:keepNext w:val="0"/>
        <w:keepLines w:val="0"/>
      </w:pPr>
      <w:r>
        <w:t xml:space="preserve">      else</w:t>
      </w:r>
    </w:p>
    <w:p w14:paraId="5AB41699" w14:textId="77777777" w:rsidR="00642402" w:rsidRDefault="00642402">
      <w:pPr>
        <w:pStyle w:val="LD10"/>
        <w:keepNext w:val="0"/>
        <w:keepLines w:val="0"/>
      </w:pPr>
      <w:r>
        <w:t xml:space="preserve"> {</w:t>
      </w:r>
    </w:p>
    <w:p w14:paraId="49D3CD37" w14:textId="77777777" w:rsidR="00642402" w:rsidRDefault="00642402">
      <w:pPr>
        <w:pStyle w:val="LD10"/>
        <w:keepNext w:val="0"/>
        <w:keepLines w:val="0"/>
      </w:pPr>
      <w:r>
        <w:t xml:space="preserve">  var_out = var1;</w:t>
      </w:r>
    </w:p>
    <w:p w14:paraId="5D748474" w14:textId="77777777" w:rsidR="00642402" w:rsidRDefault="00642402">
      <w:pPr>
        <w:pStyle w:val="LD10"/>
        <w:keepNext w:val="0"/>
        <w:keepLines w:val="0"/>
      </w:pPr>
      <w:r>
        <w:t xml:space="preserve"> }</w:t>
      </w:r>
    </w:p>
    <w:p w14:paraId="5A0A4F4C" w14:textId="77777777" w:rsidR="00642402" w:rsidRDefault="00642402">
      <w:pPr>
        <w:pStyle w:val="LD10"/>
        <w:keepNext w:val="0"/>
        <w:keepLines w:val="0"/>
      </w:pPr>
      <w:r>
        <w:t xml:space="preserve">     }</w:t>
      </w:r>
    </w:p>
    <w:p w14:paraId="58910BCC" w14:textId="77777777" w:rsidR="00642402" w:rsidRDefault="00642402">
      <w:pPr>
        <w:pStyle w:val="LD10"/>
        <w:keepNext w:val="0"/>
        <w:keepLines w:val="0"/>
      </w:pPr>
    </w:p>
    <w:p w14:paraId="4F7E6E3F" w14:textId="77777777" w:rsidR="00642402" w:rsidRDefault="00642402">
      <w:pPr>
        <w:pStyle w:val="LD10"/>
        <w:keepNext w:val="0"/>
        <w:keepLines w:val="0"/>
      </w:pPr>
      <w:r>
        <w:t xml:space="preserve">   return(var_out);</w:t>
      </w:r>
    </w:p>
    <w:p w14:paraId="40583842" w14:textId="77777777" w:rsidR="00642402" w:rsidRDefault="00642402">
      <w:pPr>
        <w:pStyle w:val="LD10"/>
        <w:keepNext w:val="0"/>
        <w:keepLines w:val="0"/>
      </w:pPr>
      <w:r>
        <w:t xml:space="preserve">  }</w:t>
      </w:r>
    </w:p>
    <w:p w14:paraId="13731FDC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4299F345" w14:textId="77777777" w:rsidR="00642402" w:rsidRDefault="00642402">
      <w:pPr>
        <w:pStyle w:val="WP"/>
      </w:pPr>
      <w:r>
        <w:t>*</w:t>
      </w:r>
    </w:p>
    <w:p w14:paraId="27166852" w14:textId="77777777" w:rsidR="00642402" w:rsidRDefault="00642402">
      <w:pPr>
        <w:pStyle w:val="WP"/>
      </w:pPr>
      <w:r>
        <w:t>*</w:t>
      </w:r>
      <w:r>
        <w:tab/>
        <w:t>Function Name : add</w:t>
      </w:r>
      <w:r>
        <w:fldChar w:fldCharType="begin"/>
      </w:r>
      <w:r>
        <w:instrText>xe "add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1ACEBDB" w14:textId="77777777" w:rsidR="00642402" w:rsidRDefault="00642402">
      <w:pPr>
        <w:pStyle w:val="WP"/>
      </w:pPr>
      <w:r>
        <w:t>*</w:t>
      </w:r>
    </w:p>
    <w:p w14:paraId="01E0F0C7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D81A8F5" w14:textId="77777777" w:rsidR="00642402" w:rsidRDefault="00642402">
      <w:pPr>
        <w:pStyle w:val="WP"/>
      </w:pPr>
      <w:r>
        <w:t>*</w:t>
      </w:r>
    </w:p>
    <w:p w14:paraId="623B8E5B" w14:textId="77777777" w:rsidR="00642402" w:rsidRDefault="00642402">
      <w:pPr>
        <w:pStyle w:val="WP"/>
      </w:pPr>
      <w:r>
        <w:t>*</w:t>
      </w:r>
      <w:r>
        <w:tab/>
      </w:r>
      <w:r>
        <w:tab/>
        <w:t>Performs the addition (var1+var2) with overflow control and saturation;|</w:t>
      </w:r>
    </w:p>
    <w:p w14:paraId="21D11140" w14:textId="77777777" w:rsidR="00642402" w:rsidRDefault="00642402">
      <w:pPr>
        <w:pStyle w:val="WP"/>
      </w:pPr>
      <w:r>
        <w:t>*</w:t>
      </w:r>
      <w:r>
        <w:tab/>
      </w:r>
      <w:r>
        <w:tab/>
        <w:t>the 16 bit result is set at +32767 when overflow occurs or at -32768</w:t>
      </w:r>
    </w:p>
    <w:p w14:paraId="6C8F9612" w14:textId="77777777" w:rsidR="00642402" w:rsidRDefault="00642402">
      <w:pPr>
        <w:pStyle w:val="WP"/>
      </w:pPr>
      <w:r>
        <w:t>*</w:t>
      </w:r>
      <w:r>
        <w:tab/>
      </w:r>
      <w:r>
        <w:tab/>
        <w:t>when underflow occurs.</w:t>
      </w:r>
    </w:p>
    <w:p w14:paraId="5B7D17DD" w14:textId="77777777" w:rsidR="00642402" w:rsidRDefault="00642402">
      <w:pPr>
        <w:pStyle w:val="WP"/>
      </w:pPr>
      <w:r>
        <w:t>*</w:t>
      </w:r>
    </w:p>
    <w:p w14:paraId="690965B4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288FA43A" w14:textId="77777777" w:rsidR="00642402" w:rsidRDefault="00642402">
      <w:pPr>
        <w:pStyle w:val="WP"/>
      </w:pPr>
      <w:r>
        <w:t>*</w:t>
      </w:r>
    </w:p>
    <w:p w14:paraId="299C05E3" w14:textId="77777777" w:rsidR="00642402" w:rsidRDefault="00642402">
      <w:pPr>
        <w:pStyle w:val="WP"/>
      </w:pPr>
      <w:r>
        <w:t>*</w:t>
      </w:r>
      <w:r>
        <w:tab/>
        <w:t>Inputs :</w:t>
      </w:r>
    </w:p>
    <w:p w14:paraId="619A8D82" w14:textId="77777777" w:rsidR="00642402" w:rsidRDefault="00642402">
      <w:pPr>
        <w:pStyle w:val="WP"/>
      </w:pPr>
      <w:r>
        <w:t>*</w:t>
      </w:r>
    </w:p>
    <w:p w14:paraId="0133AF57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36DA3A6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D004CA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3F8A6F6D" w14:textId="77777777" w:rsidR="00642402" w:rsidRDefault="00642402">
      <w:pPr>
        <w:pStyle w:val="WP"/>
      </w:pPr>
      <w:r>
        <w:t>*</w:t>
      </w:r>
    </w:p>
    <w:p w14:paraId="3CE175B3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306D2A5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6FE5566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461F0551" w14:textId="77777777" w:rsidR="00642402" w:rsidRDefault="00642402">
      <w:pPr>
        <w:pStyle w:val="WP"/>
      </w:pPr>
      <w:r>
        <w:t>*</w:t>
      </w:r>
    </w:p>
    <w:p w14:paraId="2F1BD768" w14:textId="77777777" w:rsidR="00642402" w:rsidRDefault="00642402">
      <w:pPr>
        <w:pStyle w:val="WP"/>
      </w:pPr>
      <w:r>
        <w:t>*</w:t>
      </w:r>
      <w:r>
        <w:tab/>
        <w:t>Outputs :</w:t>
      </w:r>
    </w:p>
    <w:p w14:paraId="5A238899" w14:textId="77777777" w:rsidR="00642402" w:rsidRDefault="00642402">
      <w:pPr>
        <w:pStyle w:val="WP"/>
      </w:pPr>
      <w:r>
        <w:t>*</w:t>
      </w:r>
    </w:p>
    <w:p w14:paraId="203C2AED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3F479BAB" w14:textId="77777777" w:rsidR="00642402" w:rsidRDefault="00642402">
      <w:pPr>
        <w:pStyle w:val="WP"/>
      </w:pPr>
      <w:r>
        <w:t>*</w:t>
      </w:r>
    </w:p>
    <w:p w14:paraId="392BB33B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C87BC8B" w14:textId="77777777" w:rsidR="00642402" w:rsidRDefault="00642402">
      <w:pPr>
        <w:pStyle w:val="WP"/>
      </w:pPr>
      <w:r>
        <w:t>*</w:t>
      </w:r>
    </w:p>
    <w:p w14:paraId="5E58FFBA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17577D9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127A608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7BD5DDE0" w14:textId="77777777" w:rsidR="00642402" w:rsidRDefault="00642402">
      <w:pPr>
        <w:pStyle w:val="WP"/>
      </w:pPr>
      <w:r>
        <w:t>*</w:t>
      </w:r>
    </w:p>
    <w:p w14:paraId="56ADDB7A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66C9AFF5" w14:textId="77777777" w:rsidR="00642402" w:rsidRDefault="00642402">
      <w:pPr>
        <w:pStyle w:val="LD10"/>
      </w:pPr>
    </w:p>
    <w:p w14:paraId="627045A2" w14:textId="77777777" w:rsidR="00642402" w:rsidRDefault="00642402">
      <w:pPr>
        <w:pStyle w:val="LD10"/>
      </w:pPr>
      <w:r>
        <w:t>Word16 add(Word16 var1,Word16 var2)</w:t>
      </w:r>
    </w:p>
    <w:p w14:paraId="082C4CD1" w14:textId="77777777" w:rsidR="00642402" w:rsidRDefault="00642402">
      <w:pPr>
        <w:pStyle w:val="LD10"/>
      </w:pPr>
      <w:r>
        <w:t xml:space="preserve">  {</w:t>
      </w:r>
    </w:p>
    <w:p w14:paraId="268BB629" w14:textId="77777777" w:rsidR="00642402" w:rsidRDefault="00642402">
      <w:pPr>
        <w:pStyle w:val="LD10"/>
      </w:pPr>
      <w:r>
        <w:t xml:space="preserve">   Word16 var_out;</w:t>
      </w:r>
    </w:p>
    <w:p w14:paraId="58D7FA44" w14:textId="77777777" w:rsidR="00642402" w:rsidRDefault="00642402">
      <w:pPr>
        <w:pStyle w:val="LD10"/>
      </w:pPr>
      <w:r>
        <w:t xml:space="preserve">   Word32 L_somme;</w:t>
      </w:r>
    </w:p>
    <w:p w14:paraId="70A8E575" w14:textId="77777777" w:rsidR="00642402" w:rsidRDefault="00642402">
      <w:pPr>
        <w:pStyle w:val="LD10"/>
      </w:pPr>
    </w:p>
    <w:p w14:paraId="1A77A2C8" w14:textId="77777777" w:rsidR="00642402" w:rsidRDefault="00642402">
      <w:pPr>
        <w:pStyle w:val="LD10"/>
      </w:pPr>
      <w:r>
        <w:t xml:space="preserve">   L_somme = (Word32) var1 + var2;</w:t>
      </w:r>
    </w:p>
    <w:p w14:paraId="7AAC8E12" w14:textId="77777777" w:rsidR="00642402" w:rsidRDefault="00642402">
      <w:pPr>
        <w:pStyle w:val="LD10"/>
      </w:pPr>
      <w:r>
        <w:t xml:space="preserve">   var_out = sature(L_somme);</w:t>
      </w:r>
    </w:p>
    <w:p w14:paraId="48D34A51" w14:textId="77777777" w:rsidR="00642402" w:rsidRDefault="00642402">
      <w:pPr>
        <w:pStyle w:val="LD10"/>
      </w:pPr>
      <w:r>
        <w:t xml:space="preserve">   return(var_out);</w:t>
      </w:r>
    </w:p>
    <w:p w14:paraId="6CD6CFFA" w14:textId="77777777" w:rsidR="00642402" w:rsidRDefault="00642402">
      <w:pPr>
        <w:pStyle w:val="LD10"/>
      </w:pPr>
      <w:r>
        <w:t xml:space="preserve">  }</w:t>
      </w:r>
    </w:p>
    <w:p w14:paraId="07F59FC3" w14:textId="77777777" w:rsidR="00642402" w:rsidRDefault="00642402">
      <w:pPr>
        <w:pStyle w:val="LD10"/>
      </w:pPr>
    </w:p>
    <w:p w14:paraId="74FEABB7" w14:textId="77777777" w:rsidR="00642402" w:rsidRDefault="00642402">
      <w:pPr>
        <w:pStyle w:val="WP"/>
        <w:keepNext/>
        <w:keepLines/>
      </w:pPr>
      <w:r>
        <w:br w:type="page"/>
      </w:r>
      <w:r>
        <w:lastRenderedPageBreak/>
        <w:t>/************************************************************************</w:t>
      </w:r>
    </w:p>
    <w:p w14:paraId="690E8E4E" w14:textId="77777777" w:rsidR="00642402" w:rsidRDefault="00642402">
      <w:pPr>
        <w:pStyle w:val="WP"/>
        <w:keepNext/>
        <w:keepLines/>
      </w:pPr>
      <w:r>
        <w:t>*</w:t>
      </w:r>
    </w:p>
    <w:p w14:paraId="6E7625DE" w14:textId="77777777" w:rsidR="00642402" w:rsidRDefault="00642402">
      <w:pPr>
        <w:pStyle w:val="WP"/>
        <w:keepNext/>
        <w:keepLines/>
      </w:pPr>
      <w:r>
        <w:t>*</w:t>
      </w:r>
      <w:r>
        <w:tab/>
        <w:t>Function Name : div_s</w:t>
      </w:r>
      <w:r>
        <w:fldChar w:fldCharType="begin"/>
      </w:r>
      <w:r>
        <w:instrText>xe "div_s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4597A631" w14:textId="77777777" w:rsidR="00642402" w:rsidRDefault="00642402">
      <w:pPr>
        <w:pStyle w:val="WP"/>
        <w:keepNext/>
        <w:keepLines/>
      </w:pPr>
      <w:r>
        <w:t>*</w:t>
      </w:r>
    </w:p>
    <w:p w14:paraId="65CF790B" w14:textId="77777777" w:rsidR="00642402" w:rsidRDefault="00642402">
      <w:pPr>
        <w:pStyle w:val="WP"/>
        <w:keepNext/>
        <w:keepLines/>
      </w:pPr>
      <w:r>
        <w:t>*</w:t>
      </w:r>
      <w:r>
        <w:tab/>
        <w:t>Purpose :</w:t>
      </w:r>
    </w:p>
    <w:p w14:paraId="636393A1" w14:textId="77777777" w:rsidR="00642402" w:rsidRDefault="00642402">
      <w:pPr>
        <w:pStyle w:val="WP"/>
        <w:keepNext/>
        <w:keepLines/>
      </w:pPr>
      <w:r>
        <w:t>*</w:t>
      </w:r>
    </w:p>
    <w:p w14:paraId="7E237242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Produces a result which is the fractionnal integer division of var1 by</w:t>
      </w:r>
    </w:p>
    <w:p w14:paraId="30E347F6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var2; var1 and var2 must be positive and var2 must be greater or equal</w:t>
      </w:r>
    </w:p>
    <w:p w14:paraId="1A4C771F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to var1; the result is positive (leading bit equal to 0) and truncated</w:t>
      </w:r>
    </w:p>
    <w:p w14:paraId="02829012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to 16 bits.</w:t>
      </w:r>
    </w:p>
    <w:p w14:paraId="65DDB1AB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If var1 = var2 then div(var1,var2) = 32767.</w:t>
      </w:r>
    </w:p>
    <w:p w14:paraId="04F5D0A2" w14:textId="77777777" w:rsidR="00642402" w:rsidRDefault="00642402">
      <w:pPr>
        <w:pStyle w:val="WP"/>
        <w:keepNext/>
        <w:keepLines/>
      </w:pPr>
      <w:r>
        <w:t>*</w:t>
      </w:r>
    </w:p>
    <w:p w14:paraId="6551835B" w14:textId="77777777" w:rsidR="00642402" w:rsidRDefault="00642402">
      <w:pPr>
        <w:pStyle w:val="WP"/>
        <w:keepNext/>
        <w:keepLines/>
      </w:pPr>
      <w:r>
        <w:t>*</w:t>
      </w:r>
      <w:r>
        <w:tab/>
        <w:t>Complexity Weight : 18</w:t>
      </w:r>
    </w:p>
    <w:p w14:paraId="03293638" w14:textId="77777777" w:rsidR="00642402" w:rsidRDefault="00642402">
      <w:pPr>
        <w:pStyle w:val="WP"/>
        <w:keepNext/>
        <w:keepLines/>
      </w:pPr>
      <w:r>
        <w:t>*</w:t>
      </w:r>
    </w:p>
    <w:p w14:paraId="5F11B4FE" w14:textId="77777777" w:rsidR="00642402" w:rsidRDefault="00642402">
      <w:pPr>
        <w:pStyle w:val="WP"/>
        <w:keepNext/>
        <w:keepLines/>
      </w:pPr>
      <w:r>
        <w:t>*</w:t>
      </w:r>
      <w:r>
        <w:tab/>
        <w:t>Inputs :</w:t>
      </w:r>
    </w:p>
    <w:p w14:paraId="45596C63" w14:textId="77777777" w:rsidR="00642402" w:rsidRDefault="00642402">
      <w:pPr>
        <w:pStyle w:val="WP"/>
        <w:keepNext/>
        <w:keepLines/>
      </w:pPr>
      <w:r>
        <w:t>*</w:t>
      </w:r>
    </w:p>
    <w:p w14:paraId="129FE2F7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var1</w:t>
      </w:r>
    </w:p>
    <w:p w14:paraId="1AD2DEC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6B8F88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0x0000 0000 &lt;= var1 &lt;= var2 and var2 != 0.</w:t>
      </w:r>
    </w:p>
    <w:p w14:paraId="2122CEB3" w14:textId="77777777" w:rsidR="00642402" w:rsidRDefault="00642402">
      <w:pPr>
        <w:pStyle w:val="WP"/>
        <w:keepNext/>
        <w:keepLines/>
      </w:pPr>
      <w:r>
        <w:t>*</w:t>
      </w:r>
    </w:p>
    <w:p w14:paraId="4F606E56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var2</w:t>
      </w:r>
    </w:p>
    <w:p w14:paraId="4175B3C1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B7DDD23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var1 &lt;= var2 &lt;= 0x0000 7fff and var2 != 0.</w:t>
      </w:r>
    </w:p>
    <w:p w14:paraId="06996262" w14:textId="77777777" w:rsidR="00642402" w:rsidRDefault="00642402">
      <w:pPr>
        <w:pStyle w:val="WP"/>
        <w:keepNext/>
        <w:keepLines/>
      </w:pPr>
      <w:r>
        <w:t>*</w:t>
      </w:r>
    </w:p>
    <w:p w14:paraId="455FF4D6" w14:textId="77777777" w:rsidR="00642402" w:rsidRDefault="00642402">
      <w:pPr>
        <w:pStyle w:val="WP"/>
        <w:keepNext/>
        <w:keepLines/>
      </w:pPr>
      <w:r>
        <w:t>*</w:t>
      </w:r>
      <w:r>
        <w:tab/>
        <w:t>Outputs :</w:t>
      </w:r>
    </w:p>
    <w:p w14:paraId="0D40882B" w14:textId="77777777" w:rsidR="00642402" w:rsidRDefault="00642402">
      <w:pPr>
        <w:pStyle w:val="WP"/>
        <w:keepNext/>
        <w:keepLines/>
      </w:pPr>
      <w:r>
        <w:t>*</w:t>
      </w:r>
    </w:p>
    <w:p w14:paraId="7FB4859A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none</w:t>
      </w:r>
    </w:p>
    <w:p w14:paraId="4B7656B0" w14:textId="77777777" w:rsidR="00642402" w:rsidRDefault="00642402">
      <w:pPr>
        <w:pStyle w:val="WP"/>
        <w:keepNext/>
        <w:keepLines/>
      </w:pPr>
      <w:r>
        <w:t>*</w:t>
      </w:r>
    </w:p>
    <w:p w14:paraId="15E86D97" w14:textId="77777777" w:rsidR="00642402" w:rsidRDefault="00642402">
      <w:pPr>
        <w:pStyle w:val="WP"/>
        <w:keepNext/>
        <w:keepLines/>
      </w:pPr>
      <w:r>
        <w:t>*</w:t>
      </w:r>
      <w:r>
        <w:tab/>
        <w:t>Returned Value :</w:t>
      </w:r>
    </w:p>
    <w:p w14:paraId="10C0F08E" w14:textId="77777777" w:rsidR="00642402" w:rsidRDefault="00642402">
      <w:pPr>
        <w:pStyle w:val="WP"/>
        <w:keepNext/>
        <w:keepLines/>
      </w:pPr>
      <w:r>
        <w:t>*</w:t>
      </w:r>
    </w:p>
    <w:p w14:paraId="54D941FD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var_out</w:t>
      </w:r>
    </w:p>
    <w:p w14:paraId="2DC56EE9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A3CBEF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0x0000 0000 &lt;= var_out &lt;= 0x0000 7fff.</w:t>
      </w:r>
    </w:p>
    <w:p w14:paraId="577770F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It's a Q15 value (point between b15 and b14).</w:t>
      </w:r>
    </w:p>
    <w:p w14:paraId="1C3555AD" w14:textId="77777777" w:rsidR="00642402" w:rsidRDefault="00642402">
      <w:pPr>
        <w:pStyle w:val="WP"/>
        <w:keepNext/>
        <w:keepLines/>
      </w:pPr>
      <w:r>
        <w:t>*</w:t>
      </w:r>
    </w:p>
    <w:p w14:paraId="45248C30" w14:textId="77777777" w:rsidR="00642402" w:rsidRDefault="00642402">
      <w:pPr>
        <w:pStyle w:val="WP"/>
        <w:keepNext/>
        <w:keepLines/>
      </w:pPr>
      <w:r>
        <w:t>************************************************************************/</w:t>
      </w:r>
    </w:p>
    <w:p w14:paraId="2622EC13" w14:textId="77777777" w:rsidR="00642402" w:rsidRDefault="00642402">
      <w:pPr>
        <w:pStyle w:val="LD10"/>
      </w:pPr>
    </w:p>
    <w:p w14:paraId="24C75831" w14:textId="77777777" w:rsidR="00642402" w:rsidRDefault="00642402">
      <w:pPr>
        <w:pStyle w:val="LD10"/>
      </w:pPr>
      <w:r>
        <w:t>Word16 div_s(Word16 var1, Word16 var2)</w:t>
      </w:r>
    </w:p>
    <w:p w14:paraId="0E8F07A0" w14:textId="77777777" w:rsidR="00642402" w:rsidRDefault="00642402">
      <w:pPr>
        <w:pStyle w:val="LD10"/>
      </w:pPr>
      <w:r>
        <w:t xml:space="preserve">  {</w:t>
      </w:r>
    </w:p>
    <w:p w14:paraId="202444F7" w14:textId="77777777" w:rsidR="00642402" w:rsidRDefault="00642402">
      <w:pPr>
        <w:pStyle w:val="LD10"/>
      </w:pPr>
      <w:r>
        <w:t xml:space="preserve">   Word16 var_out = 0;</w:t>
      </w:r>
    </w:p>
    <w:p w14:paraId="2A768848" w14:textId="77777777" w:rsidR="00642402" w:rsidRDefault="00642402">
      <w:pPr>
        <w:pStyle w:val="LD10"/>
      </w:pPr>
      <w:r>
        <w:t xml:space="preserve">   Word16 iteration;</w:t>
      </w:r>
    </w:p>
    <w:p w14:paraId="2056EFC0" w14:textId="77777777" w:rsidR="00642402" w:rsidRDefault="00642402">
      <w:pPr>
        <w:pStyle w:val="LD10"/>
      </w:pPr>
      <w:r>
        <w:t xml:space="preserve">   Word32 L_num;</w:t>
      </w:r>
    </w:p>
    <w:p w14:paraId="42385811" w14:textId="77777777" w:rsidR="00642402" w:rsidRDefault="00642402">
      <w:pPr>
        <w:pStyle w:val="LD10"/>
      </w:pPr>
      <w:r>
        <w:t xml:space="preserve">   Word32 L_denom;</w:t>
      </w:r>
    </w:p>
    <w:p w14:paraId="06974A50" w14:textId="77777777" w:rsidR="00642402" w:rsidRDefault="00642402">
      <w:pPr>
        <w:pStyle w:val="LD10"/>
      </w:pPr>
    </w:p>
    <w:p w14:paraId="750A9322" w14:textId="77777777" w:rsidR="00642402" w:rsidRDefault="00642402">
      <w:pPr>
        <w:pStyle w:val="LD10"/>
      </w:pPr>
      <w:r>
        <w:t xml:space="preserve">   if ((var1 &gt; var2) || (var1 &lt; 0) || (var2 &lt; 0))</w:t>
      </w:r>
    </w:p>
    <w:p w14:paraId="31BB88C5" w14:textId="77777777" w:rsidR="00642402" w:rsidRDefault="00642402">
      <w:pPr>
        <w:pStyle w:val="LD10"/>
      </w:pPr>
      <w:r>
        <w:t xml:space="preserve">     {</w:t>
      </w:r>
    </w:p>
    <w:p w14:paraId="027ACC81" w14:textId="77777777" w:rsidR="00642402" w:rsidRDefault="00642402">
      <w:pPr>
        <w:pStyle w:val="LD10"/>
      </w:pPr>
      <w:r>
        <w:t xml:space="preserve">      printf("Division Error\n");</w:t>
      </w:r>
    </w:p>
    <w:p w14:paraId="3C0429A9" w14:textId="77777777" w:rsidR="00642402" w:rsidRDefault="00642402">
      <w:pPr>
        <w:pStyle w:val="LD10"/>
      </w:pPr>
      <w:r>
        <w:t xml:space="preserve">      exit(0);</w:t>
      </w:r>
    </w:p>
    <w:p w14:paraId="06BF061A" w14:textId="77777777" w:rsidR="00642402" w:rsidRDefault="00642402">
      <w:pPr>
        <w:pStyle w:val="LD10"/>
      </w:pPr>
      <w:r>
        <w:t xml:space="preserve">     }</w:t>
      </w:r>
    </w:p>
    <w:p w14:paraId="6959C56C" w14:textId="77777777" w:rsidR="00642402" w:rsidRDefault="00642402">
      <w:pPr>
        <w:pStyle w:val="LD10"/>
      </w:pPr>
    </w:p>
    <w:p w14:paraId="33F79FFE" w14:textId="77777777" w:rsidR="00642402" w:rsidRDefault="00642402">
      <w:pPr>
        <w:pStyle w:val="LD10"/>
      </w:pPr>
      <w:r>
        <w:t xml:space="preserve">   if (var2 == 0)</w:t>
      </w:r>
    </w:p>
    <w:p w14:paraId="3DC1B25C" w14:textId="77777777" w:rsidR="00642402" w:rsidRDefault="00642402">
      <w:pPr>
        <w:pStyle w:val="LD10"/>
      </w:pPr>
      <w:r>
        <w:t xml:space="preserve">     {</w:t>
      </w:r>
    </w:p>
    <w:p w14:paraId="4AE43A27" w14:textId="77777777" w:rsidR="00642402" w:rsidRDefault="00642402">
      <w:pPr>
        <w:pStyle w:val="LD10"/>
      </w:pPr>
      <w:r>
        <w:t xml:space="preserve">      printf("Division by 0, Fatal error \n");</w:t>
      </w:r>
    </w:p>
    <w:p w14:paraId="3097D5FE" w14:textId="77777777" w:rsidR="00642402" w:rsidRDefault="00642402">
      <w:pPr>
        <w:pStyle w:val="LD10"/>
      </w:pPr>
      <w:r>
        <w:t xml:space="preserve">      exit(0);</w:t>
      </w:r>
    </w:p>
    <w:p w14:paraId="4BF9335C" w14:textId="77777777" w:rsidR="00642402" w:rsidRDefault="00642402">
      <w:pPr>
        <w:pStyle w:val="LD10"/>
      </w:pPr>
      <w:r>
        <w:t xml:space="preserve">     }</w:t>
      </w:r>
    </w:p>
    <w:p w14:paraId="32343234" w14:textId="77777777" w:rsidR="00642402" w:rsidRDefault="00642402">
      <w:pPr>
        <w:pStyle w:val="LD10"/>
      </w:pPr>
    </w:p>
    <w:p w14:paraId="1776D04E" w14:textId="77777777" w:rsidR="00642402" w:rsidRDefault="00642402">
      <w:pPr>
        <w:pStyle w:val="LD10"/>
      </w:pPr>
      <w:r>
        <w:t xml:space="preserve">   if (var1 == 0)</w:t>
      </w:r>
    </w:p>
    <w:p w14:paraId="44220AE4" w14:textId="77777777" w:rsidR="00642402" w:rsidRDefault="00642402">
      <w:pPr>
        <w:pStyle w:val="LD10"/>
      </w:pPr>
      <w:r>
        <w:t xml:space="preserve">     {</w:t>
      </w:r>
    </w:p>
    <w:p w14:paraId="69089C66" w14:textId="77777777" w:rsidR="00642402" w:rsidRDefault="00642402">
      <w:pPr>
        <w:pStyle w:val="LD10"/>
      </w:pPr>
      <w:r>
        <w:t xml:space="preserve">      var_out = 0;</w:t>
      </w:r>
    </w:p>
    <w:p w14:paraId="0A64F184" w14:textId="77777777" w:rsidR="00642402" w:rsidRDefault="00642402">
      <w:pPr>
        <w:pStyle w:val="LD10"/>
      </w:pPr>
      <w:r>
        <w:t xml:space="preserve">     }</w:t>
      </w:r>
    </w:p>
    <w:p w14:paraId="5D91FD1D" w14:textId="77777777" w:rsidR="00642402" w:rsidRDefault="00642402">
      <w:pPr>
        <w:pStyle w:val="LD10"/>
      </w:pPr>
      <w:r>
        <w:lastRenderedPageBreak/>
        <w:t xml:space="preserve">   else</w:t>
      </w:r>
    </w:p>
    <w:p w14:paraId="44A82929" w14:textId="77777777" w:rsidR="00642402" w:rsidRDefault="00642402">
      <w:pPr>
        <w:pStyle w:val="LD10"/>
      </w:pPr>
      <w:r>
        <w:t xml:space="preserve">     {</w:t>
      </w:r>
    </w:p>
    <w:p w14:paraId="023FEBC1" w14:textId="77777777" w:rsidR="00642402" w:rsidRDefault="00642402">
      <w:pPr>
        <w:pStyle w:val="LD10"/>
      </w:pPr>
      <w:r>
        <w:t xml:space="preserve">      if (var1 == var2)</w:t>
      </w:r>
    </w:p>
    <w:p w14:paraId="69440721" w14:textId="77777777" w:rsidR="00642402" w:rsidRDefault="00642402">
      <w:pPr>
        <w:pStyle w:val="LD10"/>
      </w:pPr>
      <w:r>
        <w:t xml:space="preserve"> {</w:t>
      </w:r>
    </w:p>
    <w:p w14:paraId="71D269C9" w14:textId="77777777" w:rsidR="00642402" w:rsidRDefault="00642402">
      <w:pPr>
        <w:pStyle w:val="LD10"/>
      </w:pPr>
      <w:r>
        <w:t xml:space="preserve">  var_out = MAX_16;</w:t>
      </w:r>
    </w:p>
    <w:p w14:paraId="30312AF9" w14:textId="77777777" w:rsidR="00642402" w:rsidRDefault="00642402">
      <w:pPr>
        <w:pStyle w:val="LD10"/>
      </w:pPr>
      <w:r>
        <w:t xml:space="preserve"> }</w:t>
      </w:r>
    </w:p>
    <w:p w14:paraId="694A5C1C" w14:textId="77777777" w:rsidR="00642402" w:rsidRDefault="00642402">
      <w:pPr>
        <w:pStyle w:val="LD10"/>
      </w:pPr>
      <w:r>
        <w:t xml:space="preserve">      else</w:t>
      </w:r>
    </w:p>
    <w:p w14:paraId="64BC8D37" w14:textId="77777777" w:rsidR="00642402" w:rsidRDefault="00642402">
      <w:pPr>
        <w:pStyle w:val="LD10"/>
      </w:pPr>
      <w:r>
        <w:t xml:space="preserve"> {</w:t>
      </w:r>
    </w:p>
    <w:p w14:paraId="3082582A" w14:textId="77777777" w:rsidR="00642402" w:rsidRDefault="00642402">
      <w:pPr>
        <w:pStyle w:val="LD10"/>
      </w:pPr>
      <w:r>
        <w:t xml:space="preserve">  L_num = L_deposit_l(var1);</w:t>
      </w:r>
    </w:p>
    <w:p w14:paraId="137D0D4A" w14:textId="77777777" w:rsidR="00642402" w:rsidRDefault="00642402">
      <w:pPr>
        <w:pStyle w:val="LD10"/>
      </w:pPr>
      <w:r>
        <w:t xml:space="preserve">  L_denom = L_deposit_l(var2);</w:t>
      </w:r>
    </w:p>
    <w:p w14:paraId="3F73950B" w14:textId="77777777" w:rsidR="00642402" w:rsidRDefault="00642402">
      <w:pPr>
        <w:pStyle w:val="LD10"/>
      </w:pPr>
    </w:p>
    <w:p w14:paraId="50299392" w14:textId="77777777" w:rsidR="00642402" w:rsidRDefault="00642402">
      <w:pPr>
        <w:pStyle w:val="LD10"/>
      </w:pPr>
      <w:r>
        <w:t xml:space="preserve">  for(iteration=0;iteration&lt;15;iteration++)</w:t>
      </w:r>
    </w:p>
    <w:p w14:paraId="660F3A4D" w14:textId="77777777" w:rsidR="00642402" w:rsidRDefault="00642402">
      <w:pPr>
        <w:pStyle w:val="LD10"/>
      </w:pPr>
      <w:r>
        <w:t xml:space="preserve">    {</w:t>
      </w:r>
    </w:p>
    <w:p w14:paraId="713C9C3F" w14:textId="77777777" w:rsidR="00642402" w:rsidRDefault="00642402">
      <w:pPr>
        <w:pStyle w:val="LD10"/>
      </w:pPr>
      <w:r>
        <w:t xml:space="preserve">     var_out &lt;&lt;=1;</w:t>
      </w:r>
    </w:p>
    <w:p w14:paraId="3D431BE4" w14:textId="77777777" w:rsidR="00642402" w:rsidRDefault="00642402">
      <w:pPr>
        <w:pStyle w:val="LD10"/>
      </w:pPr>
      <w:r>
        <w:t xml:space="preserve">     L_num &lt;&lt;= 1;</w:t>
      </w:r>
    </w:p>
    <w:p w14:paraId="5291CF2C" w14:textId="77777777" w:rsidR="00642402" w:rsidRDefault="00642402">
      <w:pPr>
        <w:pStyle w:val="LD10"/>
      </w:pPr>
    </w:p>
    <w:p w14:paraId="3EC5A08E" w14:textId="77777777" w:rsidR="00642402" w:rsidRDefault="00642402">
      <w:pPr>
        <w:pStyle w:val="LD10"/>
      </w:pPr>
      <w:r>
        <w:t xml:space="preserve">     if (L_num &gt;= L_denom)</w:t>
      </w:r>
    </w:p>
    <w:p w14:paraId="3EAD2BB2" w14:textId="77777777" w:rsidR="00642402" w:rsidRDefault="00642402">
      <w:pPr>
        <w:pStyle w:val="LD10"/>
      </w:pPr>
      <w:r>
        <w:t xml:space="preserve">       {</w:t>
      </w:r>
    </w:p>
    <w:p w14:paraId="147229C7" w14:textId="77777777" w:rsidR="00642402" w:rsidRDefault="00642402">
      <w:pPr>
        <w:pStyle w:val="LD10"/>
      </w:pPr>
      <w:r>
        <w:t xml:space="preserve">        L_num = L_sub(L_num,L_denom);</w:t>
      </w:r>
    </w:p>
    <w:p w14:paraId="7AB97029" w14:textId="77777777" w:rsidR="00642402" w:rsidRDefault="00642402">
      <w:pPr>
        <w:pStyle w:val="LD10"/>
      </w:pPr>
      <w:r>
        <w:t xml:space="preserve">        var_out = add( var_out,(Word16)1 );</w:t>
      </w:r>
    </w:p>
    <w:p w14:paraId="3710CFED" w14:textId="77777777" w:rsidR="00642402" w:rsidRDefault="00642402">
      <w:pPr>
        <w:pStyle w:val="LD10"/>
      </w:pPr>
      <w:r>
        <w:t xml:space="preserve">       }</w:t>
      </w:r>
    </w:p>
    <w:p w14:paraId="1B059AD4" w14:textId="77777777" w:rsidR="00642402" w:rsidRDefault="00642402">
      <w:pPr>
        <w:pStyle w:val="LD10"/>
      </w:pPr>
      <w:r>
        <w:t xml:space="preserve">    }</w:t>
      </w:r>
    </w:p>
    <w:p w14:paraId="411187CA" w14:textId="77777777" w:rsidR="00642402" w:rsidRDefault="00642402">
      <w:pPr>
        <w:pStyle w:val="LD10"/>
      </w:pPr>
      <w:r>
        <w:t xml:space="preserve"> }</w:t>
      </w:r>
    </w:p>
    <w:p w14:paraId="589322E1" w14:textId="77777777" w:rsidR="00642402" w:rsidRDefault="00642402">
      <w:pPr>
        <w:pStyle w:val="LD10"/>
      </w:pPr>
      <w:r>
        <w:t xml:space="preserve">     }</w:t>
      </w:r>
    </w:p>
    <w:p w14:paraId="1FADEB0E" w14:textId="77777777" w:rsidR="00642402" w:rsidRDefault="00642402">
      <w:pPr>
        <w:pStyle w:val="LD10"/>
      </w:pPr>
    </w:p>
    <w:p w14:paraId="6E1F3F57" w14:textId="77777777" w:rsidR="00642402" w:rsidRDefault="00642402">
      <w:pPr>
        <w:pStyle w:val="LD10"/>
      </w:pPr>
      <w:r>
        <w:t xml:space="preserve">   return(var_out);</w:t>
      </w:r>
    </w:p>
    <w:p w14:paraId="3FCDE2D8" w14:textId="77777777" w:rsidR="00642402" w:rsidRDefault="00642402">
      <w:pPr>
        <w:pStyle w:val="LD10"/>
      </w:pPr>
      <w:r>
        <w:t xml:space="preserve">  }</w:t>
      </w:r>
    </w:p>
    <w:p w14:paraId="58844438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653A0AAF" w14:textId="77777777" w:rsidR="00642402" w:rsidRDefault="00642402">
      <w:pPr>
        <w:pStyle w:val="WP"/>
      </w:pPr>
      <w:r>
        <w:t>*</w:t>
      </w:r>
    </w:p>
    <w:p w14:paraId="7EB8BC74" w14:textId="77777777" w:rsidR="00642402" w:rsidRDefault="00642402">
      <w:pPr>
        <w:pStyle w:val="WP"/>
      </w:pPr>
      <w:r>
        <w:t>*</w:t>
      </w:r>
      <w:r>
        <w:tab/>
        <w:t>Function Name : extract_h</w:t>
      </w:r>
      <w:r>
        <w:fldChar w:fldCharType="begin"/>
      </w:r>
      <w:r>
        <w:instrText>xe "extract_h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1022A907" w14:textId="77777777" w:rsidR="00642402" w:rsidRDefault="00642402">
      <w:pPr>
        <w:pStyle w:val="WP"/>
      </w:pPr>
      <w:r>
        <w:t>*</w:t>
      </w:r>
    </w:p>
    <w:p w14:paraId="1CBB20D3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1E709BB" w14:textId="77777777" w:rsidR="00642402" w:rsidRDefault="00642402">
      <w:pPr>
        <w:pStyle w:val="WP"/>
      </w:pPr>
      <w:r>
        <w:t>*</w:t>
      </w:r>
    </w:p>
    <w:p w14:paraId="276D24ED" w14:textId="77777777" w:rsidR="00642402" w:rsidRDefault="00642402">
      <w:pPr>
        <w:pStyle w:val="WP"/>
      </w:pPr>
      <w:r>
        <w:t>*</w:t>
      </w:r>
      <w:r>
        <w:tab/>
      </w:r>
      <w:r>
        <w:tab/>
        <w:t>Return the 16 MSB of L_var1.</w:t>
      </w:r>
    </w:p>
    <w:p w14:paraId="212E5158" w14:textId="77777777" w:rsidR="00642402" w:rsidRDefault="00642402">
      <w:pPr>
        <w:pStyle w:val="WP"/>
      </w:pPr>
      <w:r>
        <w:t>*</w:t>
      </w:r>
    </w:p>
    <w:p w14:paraId="08F36E1F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DD443DF" w14:textId="77777777" w:rsidR="00642402" w:rsidRDefault="00642402">
      <w:pPr>
        <w:pStyle w:val="WP"/>
      </w:pPr>
      <w:r>
        <w:t>*</w:t>
      </w:r>
    </w:p>
    <w:p w14:paraId="533CAD15" w14:textId="77777777" w:rsidR="00642402" w:rsidRDefault="00642402">
      <w:pPr>
        <w:pStyle w:val="WP"/>
      </w:pPr>
      <w:r>
        <w:t>*</w:t>
      </w:r>
      <w:r>
        <w:tab/>
        <w:t>Inputs :</w:t>
      </w:r>
    </w:p>
    <w:p w14:paraId="59C8EE32" w14:textId="77777777" w:rsidR="00642402" w:rsidRDefault="00642402">
      <w:pPr>
        <w:pStyle w:val="WP"/>
      </w:pPr>
      <w:r>
        <w:t>*</w:t>
      </w:r>
    </w:p>
    <w:p w14:paraId="0C66DFC4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61A30F62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(Word32 ) whose value falls in the</w:t>
      </w:r>
    </w:p>
    <w:p w14:paraId="479210B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499949AD" w14:textId="77777777" w:rsidR="00642402" w:rsidRDefault="00642402">
      <w:pPr>
        <w:pStyle w:val="WP"/>
      </w:pPr>
      <w:r>
        <w:t>*</w:t>
      </w:r>
    </w:p>
    <w:p w14:paraId="18AC46F8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42B58C2" w14:textId="77777777" w:rsidR="00642402" w:rsidRDefault="00642402">
      <w:pPr>
        <w:pStyle w:val="WP"/>
      </w:pPr>
      <w:r>
        <w:t>*</w:t>
      </w:r>
    </w:p>
    <w:p w14:paraId="2DF8DAF3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3EF47944" w14:textId="77777777" w:rsidR="00642402" w:rsidRDefault="00642402">
      <w:pPr>
        <w:pStyle w:val="WP"/>
      </w:pPr>
      <w:r>
        <w:t>*</w:t>
      </w:r>
    </w:p>
    <w:p w14:paraId="43DCE92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0CE8CFD7" w14:textId="77777777" w:rsidR="00642402" w:rsidRDefault="00642402">
      <w:pPr>
        <w:pStyle w:val="WP"/>
      </w:pPr>
      <w:r>
        <w:t>*</w:t>
      </w:r>
    </w:p>
    <w:p w14:paraId="5A7A22B3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1A9224B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39650D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68A877A9" w14:textId="77777777" w:rsidR="00642402" w:rsidRDefault="00642402">
      <w:pPr>
        <w:pStyle w:val="WP"/>
      </w:pPr>
      <w:r>
        <w:t>*</w:t>
      </w:r>
    </w:p>
    <w:p w14:paraId="22037EB7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7B20F0AB" w14:textId="77777777" w:rsidR="00642402" w:rsidRDefault="00642402">
      <w:pPr>
        <w:pStyle w:val="LD10"/>
      </w:pPr>
    </w:p>
    <w:p w14:paraId="39BDC72F" w14:textId="77777777" w:rsidR="00642402" w:rsidRDefault="00642402">
      <w:pPr>
        <w:pStyle w:val="LD10"/>
      </w:pPr>
      <w:r>
        <w:t>Word16 extract_h(Word32 L_var1)</w:t>
      </w:r>
    </w:p>
    <w:p w14:paraId="408F21AD" w14:textId="77777777" w:rsidR="00642402" w:rsidRDefault="00642402">
      <w:pPr>
        <w:pStyle w:val="LD10"/>
      </w:pPr>
      <w:r>
        <w:t xml:space="preserve">  {</w:t>
      </w:r>
    </w:p>
    <w:p w14:paraId="4E0BCE40" w14:textId="77777777" w:rsidR="00642402" w:rsidRDefault="00642402">
      <w:pPr>
        <w:pStyle w:val="LD10"/>
      </w:pPr>
      <w:r>
        <w:t xml:space="preserve">   Word16 var_out;</w:t>
      </w:r>
    </w:p>
    <w:p w14:paraId="35F45660" w14:textId="77777777" w:rsidR="00642402" w:rsidRDefault="00642402">
      <w:pPr>
        <w:pStyle w:val="LD10"/>
      </w:pPr>
    </w:p>
    <w:p w14:paraId="79A274A4" w14:textId="77777777" w:rsidR="00642402" w:rsidRDefault="00642402">
      <w:pPr>
        <w:pStyle w:val="LD10"/>
      </w:pPr>
      <w:r>
        <w:t xml:space="preserve">   var_out = (Word16) (L_var1 &gt;&gt; 16);</w:t>
      </w:r>
    </w:p>
    <w:p w14:paraId="6861BAA0" w14:textId="77777777" w:rsidR="00642402" w:rsidRDefault="00642402">
      <w:pPr>
        <w:pStyle w:val="LD10"/>
      </w:pPr>
      <w:r>
        <w:t xml:space="preserve">   return(var_out);</w:t>
      </w:r>
    </w:p>
    <w:p w14:paraId="0841807E" w14:textId="77777777" w:rsidR="00642402" w:rsidRDefault="00642402">
      <w:pPr>
        <w:pStyle w:val="LD10"/>
      </w:pPr>
      <w:r>
        <w:t xml:space="preserve">  }</w:t>
      </w:r>
    </w:p>
    <w:p w14:paraId="53EB189F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D1C6419" w14:textId="77777777" w:rsidR="00642402" w:rsidRDefault="00642402">
      <w:pPr>
        <w:pStyle w:val="WP"/>
      </w:pPr>
      <w:r>
        <w:t>*</w:t>
      </w:r>
    </w:p>
    <w:p w14:paraId="45391934" w14:textId="77777777" w:rsidR="00642402" w:rsidRDefault="00642402">
      <w:pPr>
        <w:pStyle w:val="WP"/>
      </w:pPr>
      <w:r>
        <w:t>*</w:t>
      </w:r>
      <w:r>
        <w:tab/>
        <w:t>Function Name : extract_l</w:t>
      </w:r>
      <w:r>
        <w:fldChar w:fldCharType="begin"/>
      </w:r>
      <w:r>
        <w:instrText>xe "extract_l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3A88BF20" w14:textId="77777777" w:rsidR="00642402" w:rsidRDefault="00642402">
      <w:pPr>
        <w:pStyle w:val="WP"/>
      </w:pPr>
      <w:r>
        <w:t>*</w:t>
      </w:r>
    </w:p>
    <w:p w14:paraId="2B19034C" w14:textId="77777777" w:rsidR="00642402" w:rsidRDefault="00642402">
      <w:pPr>
        <w:pStyle w:val="WP"/>
      </w:pPr>
      <w:r>
        <w:t>*</w:t>
      </w:r>
      <w:r>
        <w:tab/>
        <w:t>Purpose :</w:t>
      </w:r>
    </w:p>
    <w:p w14:paraId="79A037D3" w14:textId="77777777" w:rsidR="00642402" w:rsidRDefault="00642402">
      <w:pPr>
        <w:pStyle w:val="WP"/>
      </w:pPr>
      <w:r>
        <w:t>*</w:t>
      </w:r>
    </w:p>
    <w:p w14:paraId="128A82DB" w14:textId="77777777" w:rsidR="00642402" w:rsidRDefault="00642402">
      <w:pPr>
        <w:pStyle w:val="WP"/>
      </w:pPr>
      <w:r>
        <w:t>*</w:t>
      </w:r>
      <w:r>
        <w:tab/>
      </w:r>
      <w:r>
        <w:tab/>
        <w:t>Return the 16 LSB of L_var1.</w:t>
      </w:r>
    </w:p>
    <w:p w14:paraId="66CABFEE" w14:textId="77777777" w:rsidR="00642402" w:rsidRDefault="00642402">
      <w:pPr>
        <w:pStyle w:val="WP"/>
      </w:pPr>
      <w:r>
        <w:t>*</w:t>
      </w:r>
    </w:p>
    <w:p w14:paraId="0B320C65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1A1226A1" w14:textId="77777777" w:rsidR="00642402" w:rsidRDefault="00642402">
      <w:pPr>
        <w:pStyle w:val="WP"/>
      </w:pPr>
      <w:r>
        <w:t>*</w:t>
      </w:r>
    </w:p>
    <w:p w14:paraId="4560C136" w14:textId="77777777" w:rsidR="00642402" w:rsidRDefault="00642402">
      <w:pPr>
        <w:pStyle w:val="WP"/>
      </w:pPr>
      <w:r>
        <w:t>*</w:t>
      </w:r>
      <w:r>
        <w:tab/>
        <w:t>Inputs :</w:t>
      </w:r>
    </w:p>
    <w:p w14:paraId="2BE0FC7A" w14:textId="77777777" w:rsidR="00642402" w:rsidRDefault="00642402">
      <w:pPr>
        <w:pStyle w:val="WP"/>
      </w:pPr>
      <w:r>
        <w:t>*</w:t>
      </w:r>
    </w:p>
    <w:p w14:paraId="71428F36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217D01F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(Word32 ) whose value falls in the</w:t>
      </w:r>
    </w:p>
    <w:p w14:paraId="53C1BB4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4A3B2687" w14:textId="77777777" w:rsidR="00642402" w:rsidRDefault="00642402">
      <w:pPr>
        <w:pStyle w:val="WP"/>
      </w:pPr>
      <w:r>
        <w:t>*</w:t>
      </w:r>
    </w:p>
    <w:p w14:paraId="5A41F3AA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F2DACCE" w14:textId="77777777" w:rsidR="00642402" w:rsidRDefault="00642402">
      <w:pPr>
        <w:pStyle w:val="WP"/>
      </w:pPr>
      <w:r>
        <w:t>*</w:t>
      </w:r>
    </w:p>
    <w:p w14:paraId="064B31D5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0DC36770" w14:textId="77777777" w:rsidR="00642402" w:rsidRDefault="00642402">
      <w:pPr>
        <w:pStyle w:val="WP"/>
      </w:pPr>
      <w:r>
        <w:t>*</w:t>
      </w:r>
    </w:p>
    <w:p w14:paraId="1C63E9DD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400F8346" w14:textId="77777777" w:rsidR="00642402" w:rsidRDefault="00642402">
      <w:pPr>
        <w:pStyle w:val="WP"/>
      </w:pPr>
      <w:r>
        <w:t>*</w:t>
      </w:r>
    </w:p>
    <w:p w14:paraId="2E2BF2EA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6712D6B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8C4374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7A893784" w14:textId="77777777" w:rsidR="00642402" w:rsidRDefault="00642402">
      <w:pPr>
        <w:pStyle w:val="WP"/>
      </w:pPr>
      <w:r>
        <w:t>*</w:t>
      </w:r>
    </w:p>
    <w:p w14:paraId="7D23C0E7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5FAC6B28" w14:textId="77777777" w:rsidR="00642402" w:rsidRDefault="00642402">
      <w:pPr>
        <w:pStyle w:val="LD10"/>
      </w:pPr>
    </w:p>
    <w:p w14:paraId="7497C681" w14:textId="77777777" w:rsidR="00642402" w:rsidRDefault="00642402">
      <w:pPr>
        <w:pStyle w:val="LD10"/>
      </w:pPr>
      <w:r>
        <w:t>Word16 extract_l(Word32 L_var1)</w:t>
      </w:r>
    </w:p>
    <w:p w14:paraId="7DA72F0E" w14:textId="77777777" w:rsidR="00642402" w:rsidRDefault="00642402">
      <w:pPr>
        <w:pStyle w:val="LD10"/>
      </w:pPr>
      <w:r>
        <w:t xml:space="preserve">  {</w:t>
      </w:r>
    </w:p>
    <w:p w14:paraId="11C53761" w14:textId="77777777" w:rsidR="00642402" w:rsidRDefault="00642402">
      <w:pPr>
        <w:pStyle w:val="LD10"/>
      </w:pPr>
      <w:r>
        <w:t xml:space="preserve">   Word16 var_out;</w:t>
      </w:r>
    </w:p>
    <w:p w14:paraId="55EA517D" w14:textId="77777777" w:rsidR="00642402" w:rsidRDefault="00642402">
      <w:pPr>
        <w:pStyle w:val="LD10"/>
      </w:pPr>
    </w:p>
    <w:p w14:paraId="19450CAB" w14:textId="77777777" w:rsidR="00642402" w:rsidRDefault="00642402">
      <w:pPr>
        <w:pStyle w:val="LD10"/>
      </w:pPr>
      <w:r>
        <w:t xml:space="preserve">   var_out = (Word16) L_var1;</w:t>
      </w:r>
    </w:p>
    <w:p w14:paraId="0903B0F3" w14:textId="77777777" w:rsidR="00642402" w:rsidRDefault="00642402">
      <w:pPr>
        <w:pStyle w:val="LD10"/>
      </w:pPr>
      <w:r>
        <w:t xml:space="preserve">   return(var_out);</w:t>
      </w:r>
    </w:p>
    <w:p w14:paraId="6DA80FEC" w14:textId="77777777" w:rsidR="00642402" w:rsidRDefault="00642402">
      <w:pPr>
        <w:pStyle w:val="LD10"/>
      </w:pPr>
      <w:r>
        <w:t xml:space="preserve">  }</w:t>
      </w:r>
    </w:p>
    <w:p w14:paraId="6377D308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6E7D551" w14:textId="77777777" w:rsidR="00642402" w:rsidRDefault="00642402">
      <w:pPr>
        <w:pStyle w:val="WP"/>
      </w:pPr>
      <w:r>
        <w:t>*</w:t>
      </w:r>
    </w:p>
    <w:p w14:paraId="06EF3E20" w14:textId="77777777" w:rsidR="00642402" w:rsidRDefault="00642402">
      <w:pPr>
        <w:pStyle w:val="WP"/>
      </w:pPr>
      <w:r>
        <w:t>*</w:t>
      </w:r>
      <w:r>
        <w:tab/>
        <w:t>Function Name : L_abs</w:t>
      </w:r>
      <w:r>
        <w:fldChar w:fldCharType="begin"/>
      </w:r>
      <w:r>
        <w:instrText>xe "L_abs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32EFFDC" w14:textId="77777777" w:rsidR="00642402" w:rsidRDefault="00642402">
      <w:pPr>
        <w:pStyle w:val="WP"/>
      </w:pPr>
      <w:r>
        <w:t>*</w:t>
      </w:r>
    </w:p>
    <w:p w14:paraId="5D1A512B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5A8CBF1" w14:textId="77777777" w:rsidR="00642402" w:rsidRDefault="00642402">
      <w:pPr>
        <w:pStyle w:val="WP"/>
      </w:pPr>
      <w:r>
        <w:t>*</w:t>
      </w:r>
    </w:p>
    <w:p w14:paraId="47A4B6EA" w14:textId="77777777" w:rsidR="00642402" w:rsidRDefault="00642402">
      <w:pPr>
        <w:pStyle w:val="WP"/>
      </w:pPr>
      <w:r>
        <w:t>*</w:t>
      </w:r>
      <w:r>
        <w:tab/>
      </w:r>
      <w:r>
        <w:tab/>
        <w:t>Absolute value of L_var1; Saturate in case where the input is -214783648</w:t>
      </w:r>
    </w:p>
    <w:p w14:paraId="150A0B19" w14:textId="77777777" w:rsidR="00642402" w:rsidRDefault="00642402">
      <w:pPr>
        <w:pStyle w:val="WP"/>
      </w:pPr>
      <w:r>
        <w:t>*</w:t>
      </w:r>
    </w:p>
    <w:p w14:paraId="3D587AA0" w14:textId="77777777" w:rsidR="00642402" w:rsidRDefault="00642402">
      <w:pPr>
        <w:pStyle w:val="WP"/>
      </w:pPr>
      <w:r>
        <w:t>*</w:t>
      </w:r>
      <w:r>
        <w:tab/>
        <w:t>Complexity Weight : 3</w:t>
      </w:r>
    </w:p>
    <w:p w14:paraId="06651CFA" w14:textId="77777777" w:rsidR="00642402" w:rsidRDefault="00642402">
      <w:pPr>
        <w:pStyle w:val="WP"/>
      </w:pPr>
      <w:r>
        <w:t>*</w:t>
      </w:r>
    </w:p>
    <w:p w14:paraId="701555EB" w14:textId="77777777" w:rsidR="00642402" w:rsidRDefault="00642402">
      <w:pPr>
        <w:pStyle w:val="WP"/>
      </w:pPr>
      <w:r>
        <w:t>*</w:t>
      </w:r>
      <w:r>
        <w:tab/>
        <w:t>Inputs :</w:t>
      </w:r>
    </w:p>
    <w:p w14:paraId="7D8E13ED" w14:textId="77777777" w:rsidR="00642402" w:rsidRDefault="00642402">
      <w:pPr>
        <w:pStyle w:val="WP"/>
      </w:pPr>
      <w:r>
        <w:t>*</w:t>
      </w:r>
    </w:p>
    <w:p w14:paraId="4E9F592B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522C9A0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41D6BA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47B814ED" w14:textId="77777777" w:rsidR="00642402" w:rsidRDefault="00642402">
      <w:pPr>
        <w:pStyle w:val="WP"/>
      </w:pPr>
      <w:r>
        <w:t>*</w:t>
      </w:r>
    </w:p>
    <w:p w14:paraId="7C079C77" w14:textId="77777777" w:rsidR="00642402" w:rsidRDefault="00642402">
      <w:pPr>
        <w:pStyle w:val="WP"/>
      </w:pPr>
      <w:r>
        <w:t>*</w:t>
      </w:r>
      <w:r>
        <w:tab/>
        <w:t>Outputs :</w:t>
      </w:r>
    </w:p>
    <w:p w14:paraId="4B0A6F4D" w14:textId="77777777" w:rsidR="00642402" w:rsidRDefault="00642402">
      <w:pPr>
        <w:pStyle w:val="WP"/>
      </w:pPr>
      <w:r>
        <w:t>*</w:t>
      </w:r>
    </w:p>
    <w:p w14:paraId="6A5CB05E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00E6E65C" w14:textId="77777777" w:rsidR="00642402" w:rsidRDefault="00642402">
      <w:pPr>
        <w:pStyle w:val="WP"/>
      </w:pPr>
      <w:r>
        <w:t>*</w:t>
      </w:r>
    </w:p>
    <w:p w14:paraId="35201397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A9C5C3A" w14:textId="77777777" w:rsidR="00642402" w:rsidRDefault="00642402">
      <w:pPr>
        <w:pStyle w:val="WP"/>
      </w:pPr>
      <w:r>
        <w:t>*</w:t>
      </w:r>
    </w:p>
    <w:p w14:paraId="4B8AF047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2C30B5C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63B9D37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0x0000 0000 &lt;= L_var_out &lt;= 0x7fff ffff.</w:t>
      </w:r>
    </w:p>
    <w:p w14:paraId="6AF1EC45" w14:textId="77777777" w:rsidR="00642402" w:rsidRDefault="00642402">
      <w:pPr>
        <w:pStyle w:val="WP"/>
      </w:pPr>
      <w:r>
        <w:t>*</w:t>
      </w:r>
    </w:p>
    <w:p w14:paraId="5E01F8D1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0CB35D8B" w14:textId="77777777" w:rsidR="00642402" w:rsidRDefault="00642402">
      <w:pPr>
        <w:pStyle w:val="LD10"/>
      </w:pPr>
    </w:p>
    <w:p w14:paraId="58185B63" w14:textId="77777777" w:rsidR="00642402" w:rsidRDefault="00642402">
      <w:pPr>
        <w:pStyle w:val="LD10"/>
      </w:pPr>
      <w:r>
        <w:t>Word32 L_abs(Word32 L_var1)</w:t>
      </w:r>
    </w:p>
    <w:p w14:paraId="3976C027" w14:textId="77777777" w:rsidR="00642402" w:rsidRDefault="00642402">
      <w:pPr>
        <w:pStyle w:val="LD10"/>
      </w:pPr>
      <w:r>
        <w:t xml:space="preserve">  {</w:t>
      </w:r>
    </w:p>
    <w:p w14:paraId="1BB6742F" w14:textId="77777777" w:rsidR="00642402" w:rsidRDefault="00642402">
      <w:pPr>
        <w:pStyle w:val="LD10"/>
      </w:pPr>
      <w:r>
        <w:t xml:space="preserve">   Word32 L_var_out;</w:t>
      </w:r>
    </w:p>
    <w:p w14:paraId="4193E4A6" w14:textId="77777777" w:rsidR="00642402" w:rsidRDefault="00642402">
      <w:pPr>
        <w:pStyle w:val="LD10"/>
      </w:pPr>
    </w:p>
    <w:p w14:paraId="61B78946" w14:textId="77777777" w:rsidR="00642402" w:rsidRDefault="00642402">
      <w:pPr>
        <w:pStyle w:val="LD10"/>
      </w:pPr>
      <w:r>
        <w:t xml:space="preserve">   if (L_var1 == MIN_32)</w:t>
      </w:r>
    </w:p>
    <w:p w14:paraId="591A1B85" w14:textId="77777777" w:rsidR="00642402" w:rsidRDefault="00642402">
      <w:pPr>
        <w:pStyle w:val="LD10"/>
      </w:pPr>
      <w:r>
        <w:t xml:space="preserve">     {</w:t>
      </w:r>
    </w:p>
    <w:p w14:paraId="599E9608" w14:textId="77777777" w:rsidR="00642402" w:rsidRDefault="00642402">
      <w:pPr>
        <w:pStyle w:val="LD10"/>
      </w:pPr>
      <w:r>
        <w:t xml:space="preserve">      L_var_out = MAX_32;</w:t>
      </w:r>
    </w:p>
    <w:p w14:paraId="33EE8D25" w14:textId="77777777" w:rsidR="00642402" w:rsidRDefault="00642402">
      <w:pPr>
        <w:pStyle w:val="LD10"/>
      </w:pPr>
      <w:r>
        <w:t xml:space="preserve">     }</w:t>
      </w:r>
    </w:p>
    <w:p w14:paraId="61A98EEB" w14:textId="77777777" w:rsidR="00642402" w:rsidRDefault="00642402">
      <w:pPr>
        <w:pStyle w:val="LD10"/>
      </w:pPr>
      <w:r>
        <w:t xml:space="preserve">   else</w:t>
      </w:r>
    </w:p>
    <w:p w14:paraId="40DCBC57" w14:textId="77777777" w:rsidR="00642402" w:rsidRDefault="00642402">
      <w:pPr>
        <w:pStyle w:val="LD10"/>
      </w:pPr>
      <w:r>
        <w:t xml:space="preserve">     {</w:t>
      </w:r>
    </w:p>
    <w:p w14:paraId="6F322FD1" w14:textId="77777777" w:rsidR="00642402" w:rsidRDefault="00642402">
      <w:pPr>
        <w:pStyle w:val="LD10"/>
      </w:pPr>
      <w:r>
        <w:t xml:space="preserve">      if (L_var1 &lt; 0)</w:t>
      </w:r>
    </w:p>
    <w:p w14:paraId="73615970" w14:textId="77777777" w:rsidR="00642402" w:rsidRDefault="00642402">
      <w:pPr>
        <w:pStyle w:val="LD10"/>
      </w:pPr>
      <w:r>
        <w:t xml:space="preserve"> {</w:t>
      </w:r>
    </w:p>
    <w:p w14:paraId="78B108E8" w14:textId="77777777" w:rsidR="00642402" w:rsidRDefault="00642402">
      <w:pPr>
        <w:pStyle w:val="LD10"/>
      </w:pPr>
      <w:r>
        <w:t xml:space="preserve">  L_var_out = -L_var1;</w:t>
      </w:r>
    </w:p>
    <w:p w14:paraId="3AAFA9C9" w14:textId="77777777" w:rsidR="00642402" w:rsidRDefault="00642402">
      <w:pPr>
        <w:pStyle w:val="LD10"/>
      </w:pPr>
      <w:r>
        <w:t xml:space="preserve"> }</w:t>
      </w:r>
    </w:p>
    <w:p w14:paraId="00116774" w14:textId="77777777" w:rsidR="00642402" w:rsidRDefault="00642402">
      <w:pPr>
        <w:pStyle w:val="LD10"/>
      </w:pPr>
      <w:r>
        <w:t xml:space="preserve">      else</w:t>
      </w:r>
    </w:p>
    <w:p w14:paraId="36BA820A" w14:textId="77777777" w:rsidR="00642402" w:rsidRDefault="00642402">
      <w:pPr>
        <w:pStyle w:val="LD10"/>
      </w:pPr>
      <w:r>
        <w:t xml:space="preserve"> {</w:t>
      </w:r>
    </w:p>
    <w:p w14:paraId="2C1B9C9E" w14:textId="77777777" w:rsidR="00642402" w:rsidRDefault="00642402">
      <w:pPr>
        <w:pStyle w:val="LD10"/>
      </w:pPr>
      <w:r>
        <w:t xml:space="preserve">  L_var_out = L_var1;</w:t>
      </w:r>
    </w:p>
    <w:p w14:paraId="3A54187D" w14:textId="77777777" w:rsidR="00642402" w:rsidRDefault="00642402">
      <w:pPr>
        <w:pStyle w:val="LD10"/>
      </w:pPr>
      <w:r>
        <w:t xml:space="preserve"> }</w:t>
      </w:r>
    </w:p>
    <w:p w14:paraId="473C4B00" w14:textId="77777777" w:rsidR="00642402" w:rsidRDefault="00642402">
      <w:pPr>
        <w:pStyle w:val="LD10"/>
      </w:pPr>
      <w:r>
        <w:t xml:space="preserve">     }</w:t>
      </w:r>
    </w:p>
    <w:p w14:paraId="6F1625CD" w14:textId="77777777" w:rsidR="00642402" w:rsidRDefault="00642402">
      <w:pPr>
        <w:pStyle w:val="LD10"/>
      </w:pPr>
    </w:p>
    <w:p w14:paraId="3FB50B67" w14:textId="77777777" w:rsidR="00642402" w:rsidRDefault="00642402">
      <w:pPr>
        <w:pStyle w:val="LD10"/>
      </w:pPr>
      <w:r>
        <w:t xml:space="preserve">   return(L_var_out);</w:t>
      </w:r>
    </w:p>
    <w:p w14:paraId="1F8357D8" w14:textId="77777777" w:rsidR="00642402" w:rsidRDefault="00642402">
      <w:pPr>
        <w:pStyle w:val="LD10"/>
      </w:pPr>
      <w:r>
        <w:t xml:space="preserve">  }</w:t>
      </w:r>
    </w:p>
    <w:p w14:paraId="0CCDC2C1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4CB50BF4" w14:textId="77777777" w:rsidR="00642402" w:rsidRDefault="00642402">
      <w:pPr>
        <w:pStyle w:val="WP"/>
      </w:pPr>
      <w:r>
        <w:t>*</w:t>
      </w:r>
    </w:p>
    <w:p w14:paraId="58985F10" w14:textId="77777777" w:rsidR="00642402" w:rsidRDefault="00642402">
      <w:pPr>
        <w:pStyle w:val="WP"/>
      </w:pPr>
      <w:r>
        <w:t>*</w:t>
      </w:r>
      <w:r>
        <w:tab/>
        <w:t>Function Name : L_add</w:t>
      </w:r>
      <w:r>
        <w:fldChar w:fldCharType="begin"/>
      </w:r>
      <w:r>
        <w:instrText>xe "L_add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6883D754" w14:textId="77777777" w:rsidR="00642402" w:rsidRDefault="00642402">
      <w:pPr>
        <w:pStyle w:val="WP"/>
      </w:pPr>
      <w:r>
        <w:t>*</w:t>
      </w:r>
    </w:p>
    <w:p w14:paraId="24E8AEA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0D80D6D2" w14:textId="77777777" w:rsidR="00642402" w:rsidRDefault="00642402">
      <w:pPr>
        <w:pStyle w:val="WP"/>
      </w:pPr>
      <w:r>
        <w:t>*</w:t>
      </w:r>
    </w:p>
    <w:p w14:paraId="22BDF8D4" w14:textId="77777777" w:rsidR="00642402" w:rsidRDefault="00642402">
      <w:pPr>
        <w:pStyle w:val="WP"/>
      </w:pPr>
      <w:r>
        <w:t>*</w:t>
      </w:r>
      <w:r>
        <w:tab/>
      </w:r>
      <w:r>
        <w:tab/>
        <w:t>32 bits addition of the two 32 bits variables (L_var1+L_var2) with</w:t>
      </w:r>
    </w:p>
    <w:p w14:paraId="6CFF9BE1" w14:textId="77777777" w:rsidR="00642402" w:rsidRDefault="00642402">
      <w:pPr>
        <w:pStyle w:val="WP"/>
      </w:pPr>
      <w:r>
        <w:t>*</w:t>
      </w:r>
      <w:r>
        <w:tab/>
      </w:r>
      <w:r>
        <w:tab/>
        <w:t>overflow control and saturation; the result is set at +214783647 when</w:t>
      </w:r>
    </w:p>
    <w:p w14:paraId="250BEFCA" w14:textId="77777777" w:rsidR="00642402" w:rsidRDefault="00642402">
      <w:pPr>
        <w:pStyle w:val="WP"/>
      </w:pPr>
      <w:r>
        <w:t>*</w:t>
      </w:r>
      <w:r>
        <w:tab/>
      </w:r>
      <w:r>
        <w:tab/>
        <w:t>overflow occurs or at -214783648 when underflow occurs.</w:t>
      </w:r>
    </w:p>
    <w:p w14:paraId="55FAE555" w14:textId="77777777" w:rsidR="00642402" w:rsidRDefault="00642402">
      <w:pPr>
        <w:pStyle w:val="WP"/>
      </w:pPr>
      <w:r>
        <w:t>*</w:t>
      </w:r>
    </w:p>
    <w:p w14:paraId="153CDCA0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5AE8AB6F" w14:textId="77777777" w:rsidR="00642402" w:rsidRDefault="00642402">
      <w:pPr>
        <w:pStyle w:val="WP"/>
      </w:pPr>
      <w:r>
        <w:t>*</w:t>
      </w:r>
    </w:p>
    <w:p w14:paraId="2B059BD7" w14:textId="77777777" w:rsidR="00642402" w:rsidRDefault="00642402">
      <w:pPr>
        <w:pStyle w:val="WP"/>
      </w:pPr>
      <w:r>
        <w:t>*</w:t>
      </w:r>
      <w:r>
        <w:tab/>
        <w:t>Inputs :</w:t>
      </w:r>
    </w:p>
    <w:p w14:paraId="11384AC5" w14:textId="77777777" w:rsidR="00642402" w:rsidRDefault="00642402">
      <w:pPr>
        <w:pStyle w:val="WP"/>
      </w:pPr>
      <w:r>
        <w:t>*</w:t>
      </w:r>
    </w:p>
    <w:p w14:paraId="37991BDE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07CEE54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73D744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7BA3CD0B" w14:textId="77777777" w:rsidR="00642402" w:rsidRDefault="00642402">
      <w:pPr>
        <w:pStyle w:val="WP"/>
      </w:pPr>
      <w:r>
        <w:t>*</w:t>
      </w:r>
    </w:p>
    <w:p w14:paraId="55FE10BC" w14:textId="77777777" w:rsidR="00642402" w:rsidRDefault="00642402">
      <w:pPr>
        <w:pStyle w:val="WP"/>
      </w:pPr>
      <w:r>
        <w:t>*</w:t>
      </w:r>
      <w:r>
        <w:tab/>
      </w:r>
      <w:r>
        <w:tab/>
        <w:t>L_var2</w:t>
      </w:r>
    </w:p>
    <w:p w14:paraId="0ED4F25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A609DC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07910C3F" w14:textId="77777777" w:rsidR="00642402" w:rsidRDefault="00642402">
      <w:pPr>
        <w:pStyle w:val="WP"/>
      </w:pPr>
      <w:r>
        <w:t>*</w:t>
      </w:r>
    </w:p>
    <w:p w14:paraId="628F8E86" w14:textId="77777777" w:rsidR="00642402" w:rsidRDefault="00642402">
      <w:pPr>
        <w:pStyle w:val="WP"/>
      </w:pPr>
      <w:r>
        <w:t>*</w:t>
      </w:r>
      <w:r>
        <w:tab/>
        <w:t>Outputs :</w:t>
      </w:r>
    </w:p>
    <w:p w14:paraId="385B8904" w14:textId="77777777" w:rsidR="00642402" w:rsidRDefault="00642402">
      <w:pPr>
        <w:pStyle w:val="WP"/>
      </w:pPr>
      <w:r>
        <w:t>*</w:t>
      </w:r>
    </w:p>
    <w:p w14:paraId="2AA42C3B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77419BBD" w14:textId="77777777" w:rsidR="00642402" w:rsidRDefault="00642402">
      <w:pPr>
        <w:pStyle w:val="WP"/>
      </w:pPr>
      <w:r>
        <w:t>*</w:t>
      </w:r>
    </w:p>
    <w:p w14:paraId="2B00865E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4E2F7C6B" w14:textId="77777777" w:rsidR="00642402" w:rsidRDefault="00642402">
      <w:pPr>
        <w:pStyle w:val="WP"/>
      </w:pPr>
      <w:r>
        <w:t>*</w:t>
      </w:r>
    </w:p>
    <w:p w14:paraId="0EC4FE86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3665128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E839EB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7A6C2FEF" w14:textId="77777777" w:rsidR="00642402" w:rsidRDefault="00642402">
      <w:pPr>
        <w:pStyle w:val="WP"/>
      </w:pPr>
      <w:r>
        <w:t>*</w:t>
      </w:r>
    </w:p>
    <w:p w14:paraId="2377EE25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4AF7C0E8" w14:textId="77777777" w:rsidR="00642402" w:rsidRDefault="00642402">
      <w:pPr>
        <w:pStyle w:val="LD10"/>
      </w:pPr>
    </w:p>
    <w:p w14:paraId="1DB0585A" w14:textId="77777777" w:rsidR="00642402" w:rsidRDefault="00642402">
      <w:pPr>
        <w:pStyle w:val="LD10"/>
      </w:pPr>
      <w:r>
        <w:t>Word32 L_add(Word32 L_var1, Word32 L_var2)</w:t>
      </w:r>
    </w:p>
    <w:p w14:paraId="113A46E5" w14:textId="77777777" w:rsidR="00642402" w:rsidRDefault="00642402">
      <w:pPr>
        <w:pStyle w:val="LD10"/>
      </w:pPr>
      <w:r>
        <w:t xml:space="preserve">  {</w:t>
      </w:r>
    </w:p>
    <w:p w14:paraId="03BE7CA3" w14:textId="77777777" w:rsidR="00642402" w:rsidRDefault="00642402">
      <w:pPr>
        <w:pStyle w:val="LD10"/>
      </w:pPr>
      <w:r>
        <w:t xml:space="preserve">   Word32 L_var_out;</w:t>
      </w:r>
    </w:p>
    <w:p w14:paraId="3DC02A98" w14:textId="77777777" w:rsidR="00642402" w:rsidRDefault="00642402">
      <w:pPr>
        <w:pStyle w:val="LD10"/>
      </w:pPr>
    </w:p>
    <w:p w14:paraId="102ED799" w14:textId="77777777" w:rsidR="00642402" w:rsidRDefault="00642402">
      <w:pPr>
        <w:pStyle w:val="LD10"/>
      </w:pPr>
      <w:r>
        <w:t xml:space="preserve">   L_var_out = L_var1 + L_var2;</w:t>
      </w:r>
    </w:p>
    <w:p w14:paraId="7011BBE8" w14:textId="77777777" w:rsidR="00642402" w:rsidRDefault="00642402">
      <w:pPr>
        <w:pStyle w:val="LD10"/>
      </w:pPr>
    </w:p>
    <w:p w14:paraId="73629D60" w14:textId="77777777" w:rsidR="00642402" w:rsidRDefault="00642402">
      <w:pPr>
        <w:pStyle w:val="LD10"/>
      </w:pPr>
      <w:r>
        <w:t xml:space="preserve">   if (((L_var1 ^ L_var2) &amp; MIN_32) == 0)</w:t>
      </w:r>
    </w:p>
    <w:p w14:paraId="293C73DF" w14:textId="77777777" w:rsidR="00642402" w:rsidRDefault="00642402">
      <w:pPr>
        <w:pStyle w:val="LD10"/>
      </w:pPr>
      <w:r>
        <w:t xml:space="preserve">     {</w:t>
      </w:r>
    </w:p>
    <w:p w14:paraId="0F35FF91" w14:textId="77777777" w:rsidR="00642402" w:rsidRDefault="00642402">
      <w:pPr>
        <w:pStyle w:val="LD10"/>
      </w:pPr>
      <w:r>
        <w:t xml:space="preserve">      if ((L_var_out ^ L_var1) &amp; MIN_32)</w:t>
      </w:r>
    </w:p>
    <w:p w14:paraId="259A1114" w14:textId="77777777" w:rsidR="00642402" w:rsidRDefault="00642402">
      <w:pPr>
        <w:pStyle w:val="LD10"/>
      </w:pPr>
      <w:r>
        <w:t xml:space="preserve">        {</w:t>
      </w:r>
    </w:p>
    <w:p w14:paraId="228DF6F9" w14:textId="77777777" w:rsidR="00642402" w:rsidRDefault="00642402">
      <w:pPr>
        <w:pStyle w:val="LD10"/>
      </w:pPr>
      <w:r>
        <w:t xml:space="preserve">  L_var_out = (L_var1 &lt; 0) ? MIN_32 : MAX_32;</w:t>
      </w:r>
    </w:p>
    <w:p w14:paraId="3B48659B" w14:textId="77777777" w:rsidR="00642402" w:rsidRDefault="00642402">
      <w:pPr>
        <w:pStyle w:val="LD10"/>
      </w:pPr>
      <w:r>
        <w:t xml:space="preserve">         Overflow = 1;</w:t>
      </w:r>
    </w:p>
    <w:p w14:paraId="636EB928" w14:textId="77777777" w:rsidR="00642402" w:rsidRDefault="00642402">
      <w:pPr>
        <w:pStyle w:val="LD10"/>
      </w:pPr>
      <w:r>
        <w:t xml:space="preserve">        }</w:t>
      </w:r>
    </w:p>
    <w:p w14:paraId="29C2292C" w14:textId="77777777" w:rsidR="00642402" w:rsidRDefault="00642402">
      <w:pPr>
        <w:pStyle w:val="LD10"/>
      </w:pPr>
      <w:r>
        <w:t xml:space="preserve">     }</w:t>
      </w:r>
    </w:p>
    <w:p w14:paraId="18B23735" w14:textId="77777777" w:rsidR="00642402" w:rsidRDefault="00642402">
      <w:pPr>
        <w:pStyle w:val="LD10"/>
      </w:pPr>
      <w:r>
        <w:t xml:space="preserve">   return(L_var_out);</w:t>
      </w:r>
    </w:p>
    <w:p w14:paraId="07FCA4E7" w14:textId="77777777" w:rsidR="00642402" w:rsidRDefault="00642402">
      <w:pPr>
        <w:pStyle w:val="LD10"/>
      </w:pPr>
      <w:r>
        <w:t xml:space="preserve">  }</w:t>
      </w:r>
    </w:p>
    <w:p w14:paraId="024EF1B0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299A9028" w14:textId="77777777" w:rsidR="00642402" w:rsidRDefault="00642402">
      <w:pPr>
        <w:pStyle w:val="WP"/>
      </w:pPr>
      <w:r>
        <w:t>*</w:t>
      </w:r>
    </w:p>
    <w:p w14:paraId="2999103F" w14:textId="77777777" w:rsidR="00642402" w:rsidRDefault="00642402">
      <w:pPr>
        <w:pStyle w:val="WP"/>
      </w:pPr>
      <w:r>
        <w:t>*</w:t>
      </w:r>
      <w:r>
        <w:tab/>
        <w:t>Function Name : L_deposit_h</w:t>
      </w:r>
      <w:r>
        <w:fldChar w:fldCharType="begin"/>
      </w:r>
      <w:r>
        <w:instrText>xe "L_deposit_h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701116D4" w14:textId="77777777" w:rsidR="00642402" w:rsidRDefault="00642402">
      <w:pPr>
        <w:pStyle w:val="WP"/>
      </w:pPr>
      <w:r>
        <w:t>*</w:t>
      </w:r>
    </w:p>
    <w:p w14:paraId="5AA5A9F7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07658C0" w14:textId="77777777" w:rsidR="00642402" w:rsidRDefault="00642402">
      <w:pPr>
        <w:pStyle w:val="WP"/>
      </w:pPr>
      <w:r>
        <w:t>*</w:t>
      </w:r>
    </w:p>
    <w:p w14:paraId="7737866D" w14:textId="77777777" w:rsidR="00642402" w:rsidRDefault="00642402">
      <w:pPr>
        <w:pStyle w:val="WP"/>
      </w:pPr>
      <w:r>
        <w:t>*</w:t>
      </w:r>
      <w:r>
        <w:tab/>
      </w:r>
      <w:r>
        <w:tab/>
        <w:t>Deposit the 16 bit var1 into the 16 MS bits of the 32 bit output. The</w:t>
      </w:r>
    </w:p>
    <w:p w14:paraId="282D0B25" w14:textId="77777777" w:rsidR="00642402" w:rsidRDefault="00642402">
      <w:pPr>
        <w:pStyle w:val="WP"/>
      </w:pPr>
      <w:r>
        <w:t>*</w:t>
      </w:r>
      <w:r>
        <w:tab/>
      </w:r>
      <w:r>
        <w:tab/>
        <w:t>16 LS bits of the output are zeroed.</w:t>
      </w:r>
    </w:p>
    <w:p w14:paraId="6311548B" w14:textId="77777777" w:rsidR="00642402" w:rsidRDefault="00642402">
      <w:pPr>
        <w:pStyle w:val="WP"/>
      </w:pPr>
      <w:r>
        <w:t>*</w:t>
      </w:r>
    </w:p>
    <w:p w14:paraId="2AE54AFD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397A945E" w14:textId="77777777" w:rsidR="00642402" w:rsidRDefault="00642402">
      <w:pPr>
        <w:pStyle w:val="WP"/>
      </w:pPr>
      <w:r>
        <w:t>*</w:t>
      </w:r>
    </w:p>
    <w:p w14:paraId="2E9AA66D" w14:textId="77777777" w:rsidR="00642402" w:rsidRDefault="00642402">
      <w:pPr>
        <w:pStyle w:val="WP"/>
      </w:pPr>
      <w:r>
        <w:t>*</w:t>
      </w:r>
      <w:r>
        <w:tab/>
        <w:t>Inputs :</w:t>
      </w:r>
    </w:p>
    <w:p w14:paraId="7DEF79FD" w14:textId="77777777" w:rsidR="00642402" w:rsidRDefault="00642402">
      <w:pPr>
        <w:pStyle w:val="WP"/>
      </w:pPr>
      <w:r>
        <w:t>*</w:t>
      </w:r>
    </w:p>
    <w:p w14:paraId="6727C94E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7C62B2D6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173C57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016B1451" w14:textId="77777777" w:rsidR="00642402" w:rsidRDefault="00642402">
      <w:pPr>
        <w:pStyle w:val="WP"/>
      </w:pPr>
      <w:r>
        <w:t>*</w:t>
      </w:r>
    </w:p>
    <w:p w14:paraId="03F70FD1" w14:textId="77777777" w:rsidR="00642402" w:rsidRDefault="00642402">
      <w:pPr>
        <w:pStyle w:val="WP"/>
      </w:pPr>
      <w:r>
        <w:t>*</w:t>
      </w:r>
      <w:r>
        <w:tab/>
        <w:t>Outputs :</w:t>
      </w:r>
    </w:p>
    <w:p w14:paraId="382674BB" w14:textId="77777777" w:rsidR="00642402" w:rsidRDefault="00642402">
      <w:pPr>
        <w:pStyle w:val="WP"/>
      </w:pPr>
      <w:r>
        <w:t>*</w:t>
      </w:r>
    </w:p>
    <w:p w14:paraId="36590AED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1104EA49" w14:textId="77777777" w:rsidR="00642402" w:rsidRDefault="00642402">
      <w:pPr>
        <w:pStyle w:val="WP"/>
      </w:pPr>
      <w:r>
        <w:t>*</w:t>
      </w:r>
    </w:p>
    <w:p w14:paraId="049CB13D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0A4825EA" w14:textId="77777777" w:rsidR="00642402" w:rsidRDefault="00642402">
      <w:pPr>
        <w:pStyle w:val="WP"/>
      </w:pPr>
      <w:r>
        <w:t>*</w:t>
      </w:r>
    </w:p>
    <w:p w14:paraId="0CE330B1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02CFB00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49F9E3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var_out &lt;= 0x7fff 0000.</w:t>
      </w:r>
    </w:p>
    <w:p w14:paraId="2A861A0D" w14:textId="77777777" w:rsidR="00642402" w:rsidRDefault="00642402">
      <w:pPr>
        <w:pStyle w:val="WP"/>
      </w:pPr>
      <w:r>
        <w:t>*</w:t>
      </w:r>
    </w:p>
    <w:p w14:paraId="75A21C64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672826F4" w14:textId="77777777" w:rsidR="00642402" w:rsidRDefault="00642402">
      <w:pPr>
        <w:pStyle w:val="LD10"/>
      </w:pPr>
    </w:p>
    <w:p w14:paraId="0A6B5DF3" w14:textId="77777777" w:rsidR="00642402" w:rsidRDefault="00642402">
      <w:pPr>
        <w:pStyle w:val="LD10"/>
      </w:pPr>
      <w:r>
        <w:t>Word32 L_deposit_h(Word16 var1)</w:t>
      </w:r>
    </w:p>
    <w:p w14:paraId="53FFD7B1" w14:textId="77777777" w:rsidR="00642402" w:rsidRDefault="00642402">
      <w:pPr>
        <w:pStyle w:val="LD10"/>
      </w:pPr>
      <w:r>
        <w:t xml:space="preserve">  {</w:t>
      </w:r>
    </w:p>
    <w:p w14:paraId="190285C8" w14:textId="77777777" w:rsidR="00642402" w:rsidRDefault="00642402">
      <w:pPr>
        <w:pStyle w:val="LD10"/>
      </w:pPr>
      <w:r>
        <w:t xml:space="preserve">   Word32 L_var_out;</w:t>
      </w:r>
    </w:p>
    <w:p w14:paraId="10D31364" w14:textId="77777777" w:rsidR="00642402" w:rsidRDefault="00642402">
      <w:pPr>
        <w:pStyle w:val="LD10"/>
      </w:pPr>
    </w:p>
    <w:p w14:paraId="0C9B8C9E" w14:textId="77777777" w:rsidR="00642402" w:rsidRDefault="00642402">
      <w:pPr>
        <w:pStyle w:val="LD10"/>
      </w:pPr>
      <w:r>
        <w:t xml:space="preserve">   L_var_out = (Word32) var1 &lt;&lt; 16;</w:t>
      </w:r>
    </w:p>
    <w:p w14:paraId="466E4019" w14:textId="77777777" w:rsidR="00642402" w:rsidRDefault="00642402">
      <w:pPr>
        <w:pStyle w:val="LD10"/>
      </w:pPr>
      <w:r>
        <w:t xml:space="preserve">   return(L_var_out);</w:t>
      </w:r>
    </w:p>
    <w:p w14:paraId="0E9DC97D" w14:textId="77777777" w:rsidR="00642402" w:rsidRDefault="00642402">
      <w:pPr>
        <w:pStyle w:val="LD10"/>
      </w:pPr>
      <w:r>
        <w:t xml:space="preserve">  }</w:t>
      </w:r>
    </w:p>
    <w:p w14:paraId="5647820C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054E4B3" w14:textId="77777777" w:rsidR="00642402" w:rsidRDefault="00642402">
      <w:pPr>
        <w:pStyle w:val="WP"/>
      </w:pPr>
      <w:r>
        <w:t>*</w:t>
      </w:r>
    </w:p>
    <w:p w14:paraId="23D64E71" w14:textId="77777777" w:rsidR="00642402" w:rsidRDefault="00642402">
      <w:pPr>
        <w:pStyle w:val="WP"/>
      </w:pPr>
      <w:r>
        <w:t>*</w:t>
      </w:r>
      <w:r>
        <w:tab/>
        <w:t>Function Name : L_deposit_l</w:t>
      </w:r>
      <w:r>
        <w:fldChar w:fldCharType="begin"/>
      </w:r>
      <w:r>
        <w:instrText>xe "L_deposit_l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6F8C0D5B" w14:textId="77777777" w:rsidR="00642402" w:rsidRDefault="00642402">
      <w:pPr>
        <w:pStyle w:val="WP"/>
      </w:pPr>
      <w:r>
        <w:t>*</w:t>
      </w:r>
    </w:p>
    <w:p w14:paraId="6AE940C3" w14:textId="77777777" w:rsidR="00642402" w:rsidRDefault="00642402">
      <w:pPr>
        <w:pStyle w:val="WP"/>
      </w:pPr>
      <w:r>
        <w:t>*</w:t>
      </w:r>
      <w:r>
        <w:tab/>
        <w:t>Purpose :</w:t>
      </w:r>
    </w:p>
    <w:p w14:paraId="1166577A" w14:textId="77777777" w:rsidR="00642402" w:rsidRDefault="00642402">
      <w:pPr>
        <w:pStyle w:val="WP"/>
      </w:pPr>
      <w:r>
        <w:t>*</w:t>
      </w:r>
    </w:p>
    <w:p w14:paraId="1E36A6AF" w14:textId="77777777" w:rsidR="00642402" w:rsidRDefault="00642402">
      <w:pPr>
        <w:pStyle w:val="WP"/>
      </w:pPr>
      <w:r>
        <w:t>*</w:t>
      </w:r>
      <w:r>
        <w:tab/>
      </w:r>
      <w:r>
        <w:tab/>
        <w:t>Deposit the 16 bit var1 into the 16 LS bits of the 32 bit output. The</w:t>
      </w:r>
    </w:p>
    <w:p w14:paraId="31A5465E" w14:textId="77777777" w:rsidR="00642402" w:rsidRDefault="00642402">
      <w:pPr>
        <w:pStyle w:val="WP"/>
      </w:pPr>
      <w:r>
        <w:t>*</w:t>
      </w:r>
      <w:r>
        <w:tab/>
      </w:r>
      <w:r>
        <w:tab/>
        <w:t>16 MS bits of the output are sign extended.</w:t>
      </w:r>
    </w:p>
    <w:p w14:paraId="2C893FDE" w14:textId="77777777" w:rsidR="00642402" w:rsidRDefault="00642402">
      <w:pPr>
        <w:pStyle w:val="WP"/>
      </w:pPr>
      <w:r>
        <w:t>*</w:t>
      </w:r>
    </w:p>
    <w:p w14:paraId="2863F893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1E43D979" w14:textId="77777777" w:rsidR="00642402" w:rsidRDefault="00642402">
      <w:pPr>
        <w:pStyle w:val="WP"/>
      </w:pPr>
      <w:r>
        <w:t>*</w:t>
      </w:r>
    </w:p>
    <w:p w14:paraId="2BFAC808" w14:textId="77777777" w:rsidR="00642402" w:rsidRDefault="00642402">
      <w:pPr>
        <w:pStyle w:val="WP"/>
      </w:pPr>
      <w:r>
        <w:t>*</w:t>
      </w:r>
      <w:r>
        <w:tab/>
        <w:t>Inputs :</w:t>
      </w:r>
    </w:p>
    <w:p w14:paraId="4ED8A2E9" w14:textId="77777777" w:rsidR="00642402" w:rsidRDefault="00642402">
      <w:pPr>
        <w:pStyle w:val="WP"/>
      </w:pPr>
      <w:r>
        <w:t>*</w:t>
      </w:r>
    </w:p>
    <w:p w14:paraId="67EEB3D6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4B7607D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A186B1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65D07DCF" w14:textId="77777777" w:rsidR="00642402" w:rsidRDefault="00642402">
      <w:pPr>
        <w:pStyle w:val="WP"/>
      </w:pPr>
      <w:r>
        <w:t>*</w:t>
      </w:r>
    </w:p>
    <w:p w14:paraId="0A775A19" w14:textId="77777777" w:rsidR="00642402" w:rsidRDefault="00642402">
      <w:pPr>
        <w:pStyle w:val="WP"/>
      </w:pPr>
      <w:r>
        <w:t>*</w:t>
      </w:r>
      <w:r>
        <w:tab/>
        <w:t>Outputs :</w:t>
      </w:r>
    </w:p>
    <w:p w14:paraId="1FC83A24" w14:textId="77777777" w:rsidR="00642402" w:rsidRDefault="00642402">
      <w:pPr>
        <w:pStyle w:val="WP"/>
      </w:pPr>
      <w:r>
        <w:t>*</w:t>
      </w:r>
    </w:p>
    <w:p w14:paraId="5F6B2E60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2DDEF4AA" w14:textId="77777777" w:rsidR="00642402" w:rsidRDefault="00642402">
      <w:pPr>
        <w:pStyle w:val="WP"/>
      </w:pPr>
      <w:r>
        <w:t>*</w:t>
      </w:r>
    </w:p>
    <w:p w14:paraId="5D5CE4CA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4FC1FAB7" w14:textId="77777777" w:rsidR="00642402" w:rsidRDefault="00642402">
      <w:pPr>
        <w:pStyle w:val="WP"/>
      </w:pPr>
      <w:r>
        <w:t>*</w:t>
      </w:r>
    </w:p>
    <w:p w14:paraId="5FBC1672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4DB5F6B2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8C5D7F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L_var_out &lt;= 0x0000 7fff.</w:t>
      </w:r>
    </w:p>
    <w:p w14:paraId="38FBF022" w14:textId="77777777" w:rsidR="00642402" w:rsidRDefault="00642402">
      <w:pPr>
        <w:pStyle w:val="WP"/>
      </w:pPr>
      <w:r>
        <w:t>*</w:t>
      </w:r>
    </w:p>
    <w:p w14:paraId="34381F6B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681A2841" w14:textId="77777777" w:rsidR="00642402" w:rsidRDefault="00642402">
      <w:pPr>
        <w:pStyle w:val="LD10"/>
      </w:pPr>
    </w:p>
    <w:p w14:paraId="4E874464" w14:textId="77777777" w:rsidR="00642402" w:rsidRDefault="00642402">
      <w:pPr>
        <w:pStyle w:val="LD10"/>
      </w:pPr>
      <w:r>
        <w:t>Word32 L_deposit_l(Word16 var1)</w:t>
      </w:r>
    </w:p>
    <w:p w14:paraId="3657970E" w14:textId="77777777" w:rsidR="00642402" w:rsidRDefault="00642402">
      <w:pPr>
        <w:pStyle w:val="LD10"/>
      </w:pPr>
      <w:r>
        <w:t xml:space="preserve">  {</w:t>
      </w:r>
    </w:p>
    <w:p w14:paraId="594ACF0C" w14:textId="77777777" w:rsidR="00642402" w:rsidRDefault="00642402">
      <w:pPr>
        <w:pStyle w:val="LD10"/>
      </w:pPr>
      <w:r>
        <w:t xml:space="preserve">   Word32 L_var_out;</w:t>
      </w:r>
    </w:p>
    <w:p w14:paraId="25F5ECD5" w14:textId="77777777" w:rsidR="00642402" w:rsidRDefault="00642402">
      <w:pPr>
        <w:pStyle w:val="LD10"/>
      </w:pPr>
    </w:p>
    <w:p w14:paraId="668B6950" w14:textId="77777777" w:rsidR="00642402" w:rsidRDefault="00642402">
      <w:pPr>
        <w:pStyle w:val="LD10"/>
      </w:pPr>
      <w:r>
        <w:t xml:space="preserve">   L_var_out = (Word32) var1;</w:t>
      </w:r>
    </w:p>
    <w:p w14:paraId="0D541C46" w14:textId="77777777" w:rsidR="00642402" w:rsidRDefault="00642402">
      <w:pPr>
        <w:pStyle w:val="LD10"/>
      </w:pPr>
      <w:r>
        <w:t xml:space="preserve">   return(L_var_out);</w:t>
      </w:r>
    </w:p>
    <w:p w14:paraId="6ECD66B8" w14:textId="77777777" w:rsidR="00642402" w:rsidRDefault="00642402">
      <w:pPr>
        <w:pStyle w:val="LD10"/>
      </w:pPr>
      <w:r>
        <w:t xml:space="preserve">  }</w:t>
      </w:r>
    </w:p>
    <w:p w14:paraId="58EA9103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39C9F6C8" w14:textId="77777777" w:rsidR="00642402" w:rsidRDefault="00642402">
      <w:pPr>
        <w:pStyle w:val="WP"/>
      </w:pPr>
      <w:r>
        <w:t>*</w:t>
      </w:r>
    </w:p>
    <w:p w14:paraId="140D3691" w14:textId="77777777" w:rsidR="00642402" w:rsidRDefault="00642402">
      <w:pPr>
        <w:pStyle w:val="WP"/>
      </w:pPr>
      <w:r>
        <w:t>*</w:t>
      </w:r>
      <w:r>
        <w:tab/>
        <w:t>Function Name : L_mac</w:t>
      </w:r>
      <w:r>
        <w:fldChar w:fldCharType="begin"/>
      </w:r>
      <w:r>
        <w:instrText>xe "L_mac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59F31F55" w14:textId="77777777" w:rsidR="00642402" w:rsidRDefault="00642402">
      <w:pPr>
        <w:pStyle w:val="WP"/>
      </w:pPr>
      <w:r>
        <w:t>*</w:t>
      </w:r>
    </w:p>
    <w:p w14:paraId="5F05E4BB" w14:textId="77777777" w:rsidR="00642402" w:rsidRDefault="00642402">
      <w:pPr>
        <w:pStyle w:val="WP"/>
      </w:pPr>
      <w:r>
        <w:t>*</w:t>
      </w:r>
      <w:r>
        <w:tab/>
        <w:t>Purpose :</w:t>
      </w:r>
    </w:p>
    <w:p w14:paraId="0024C682" w14:textId="77777777" w:rsidR="00642402" w:rsidRDefault="00642402">
      <w:pPr>
        <w:pStyle w:val="WP"/>
      </w:pPr>
      <w:r>
        <w:t>*</w:t>
      </w:r>
    </w:p>
    <w:p w14:paraId="1DE02446" w14:textId="77777777" w:rsidR="00642402" w:rsidRDefault="00642402">
      <w:pPr>
        <w:pStyle w:val="WP"/>
      </w:pPr>
      <w:r>
        <w:t>*</w:t>
      </w:r>
      <w:r>
        <w:tab/>
      </w:r>
      <w:r>
        <w:tab/>
        <w:t>Multiply var1 by var2 and shift the result left by 1. Add the 32 bit</w:t>
      </w:r>
    </w:p>
    <w:p w14:paraId="3ADC4A01" w14:textId="77777777" w:rsidR="00642402" w:rsidRDefault="00642402">
      <w:pPr>
        <w:pStyle w:val="WP"/>
      </w:pPr>
      <w:r>
        <w:t>*</w:t>
      </w:r>
      <w:r>
        <w:tab/>
      </w:r>
      <w:r>
        <w:tab/>
        <w:t>result to L_var3 with saturation, return a 32 bit result:</w:t>
      </w:r>
    </w:p>
    <w:p w14:paraId="300FCF8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L_mac(L_var3,var1,var2) = L_add(L_var3,(L_mult(var1,var2)).</w:t>
      </w:r>
    </w:p>
    <w:p w14:paraId="6999F6C3" w14:textId="77777777" w:rsidR="00642402" w:rsidRDefault="00642402">
      <w:pPr>
        <w:pStyle w:val="WP"/>
      </w:pPr>
      <w:r>
        <w:t>*</w:t>
      </w:r>
    </w:p>
    <w:p w14:paraId="529C8CED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5AD74420" w14:textId="77777777" w:rsidR="00642402" w:rsidRDefault="00642402">
      <w:pPr>
        <w:pStyle w:val="WP"/>
      </w:pPr>
      <w:r>
        <w:t>*</w:t>
      </w:r>
    </w:p>
    <w:p w14:paraId="0F5D6C46" w14:textId="77777777" w:rsidR="00642402" w:rsidRDefault="00642402">
      <w:pPr>
        <w:pStyle w:val="WP"/>
      </w:pPr>
      <w:r>
        <w:t>*</w:t>
      </w:r>
      <w:r>
        <w:tab/>
        <w:t>Inputs :</w:t>
      </w:r>
    </w:p>
    <w:p w14:paraId="0E0F7B72" w14:textId="77777777" w:rsidR="00642402" w:rsidRDefault="00642402">
      <w:pPr>
        <w:pStyle w:val="WP"/>
      </w:pPr>
      <w:r>
        <w:t>*</w:t>
      </w:r>
    </w:p>
    <w:p w14:paraId="02FF78DE" w14:textId="77777777" w:rsidR="00642402" w:rsidRDefault="00642402">
      <w:pPr>
        <w:pStyle w:val="WP"/>
      </w:pPr>
      <w:r>
        <w:t>*</w:t>
      </w:r>
      <w:r>
        <w:tab/>
      </w:r>
      <w:r>
        <w:tab/>
        <w:t>L_var3</w:t>
      </w:r>
    </w:p>
    <w:p w14:paraId="1DCC95D2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4C9C637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L_var3 &lt;= 0x7fff ffff.</w:t>
      </w:r>
    </w:p>
    <w:p w14:paraId="26A0DCB2" w14:textId="77777777" w:rsidR="00642402" w:rsidRDefault="00642402">
      <w:pPr>
        <w:pStyle w:val="WP"/>
      </w:pPr>
      <w:r>
        <w:t>*</w:t>
      </w:r>
    </w:p>
    <w:p w14:paraId="043F53F0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0C83C54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634EDC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27926D65" w14:textId="77777777" w:rsidR="00642402" w:rsidRDefault="00642402">
      <w:pPr>
        <w:pStyle w:val="WP"/>
      </w:pPr>
      <w:r>
        <w:t>*</w:t>
      </w:r>
    </w:p>
    <w:p w14:paraId="377B7277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15E3109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300C7D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0FFEC85D" w14:textId="77777777" w:rsidR="00642402" w:rsidRDefault="00642402">
      <w:pPr>
        <w:pStyle w:val="WP"/>
      </w:pPr>
      <w:r>
        <w:t>*</w:t>
      </w:r>
    </w:p>
    <w:p w14:paraId="3C59620A" w14:textId="77777777" w:rsidR="00642402" w:rsidRDefault="00642402">
      <w:pPr>
        <w:pStyle w:val="WP"/>
      </w:pPr>
      <w:r>
        <w:t>*</w:t>
      </w:r>
      <w:r>
        <w:tab/>
        <w:t>Outputs :</w:t>
      </w:r>
    </w:p>
    <w:p w14:paraId="4C12F3B2" w14:textId="77777777" w:rsidR="00642402" w:rsidRDefault="00642402">
      <w:pPr>
        <w:pStyle w:val="WP"/>
      </w:pPr>
      <w:r>
        <w:t>*</w:t>
      </w:r>
    </w:p>
    <w:p w14:paraId="0E1BDA3F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5D90498C" w14:textId="77777777" w:rsidR="00642402" w:rsidRDefault="00642402">
      <w:pPr>
        <w:pStyle w:val="WP"/>
      </w:pPr>
      <w:r>
        <w:t>*</w:t>
      </w:r>
    </w:p>
    <w:p w14:paraId="03627593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73454996" w14:textId="77777777" w:rsidR="00642402" w:rsidRDefault="00642402">
      <w:pPr>
        <w:pStyle w:val="WP"/>
      </w:pPr>
      <w:r>
        <w:t>*</w:t>
      </w:r>
    </w:p>
    <w:p w14:paraId="442500BE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5A9A5F9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6F5263F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46D216CE" w14:textId="77777777" w:rsidR="00642402" w:rsidRDefault="00642402">
      <w:pPr>
        <w:pStyle w:val="WP"/>
      </w:pPr>
      <w:r>
        <w:t>*</w:t>
      </w:r>
    </w:p>
    <w:p w14:paraId="04C1C477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189AC4BA" w14:textId="77777777" w:rsidR="00642402" w:rsidRDefault="00642402">
      <w:pPr>
        <w:pStyle w:val="LD10"/>
      </w:pPr>
    </w:p>
    <w:p w14:paraId="0479CF98" w14:textId="77777777" w:rsidR="00642402" w:rsidRDefault="00642402">
      <w:pPr>
        <w:pStyle w:val="LD10"/>
      </w:pPr>
      <w:r>
        <w:t>Word32 L_mac(Word32 L_var3, Word16 var1, Word16 var2)</w:t>
      </w:r>
    </w:p>
    <w:p w14:paraId="501D9A4A" w14:textId="77777777" w:rsidR="00642402" w:rsidRDefault="00642402">
      <w:pPr>
        <w:pStyle w:val="LD10"/>
      </w:pPr>
      <w:r>
        <w:t xml:space="preserve">  {</w:t>
      </w:r>
    </w:p>
    <w:p w14:paraId="1AB4D8D5" w14:textId="77777777" w:rsidR="00642402" w:rsidRDefault="00642402">
      <w:pPr>
        <w:pStyle w:val="LD10"/>
      </w:pPr>
      <w:r>
        <w:t xml:space="preserve">   Word32 L_var_out;</w:t>
      </w:r>
    </w:p>
    <w:p w14:paraId="26EF35F4" w14:textId="77777777" w:rsidR="00642402" w:rsidRDefault="00642402">
      <w:pPr>
        <w:pStyle w:val="LD10"/>
      </w:pPr>
      <w:r>
        <w:t xml:space="preserve">   Word32 L_produit;</w:t>
      </w:r>
    </w:p>
    <w:p w14:paraId="41F58B8F" w14:textId="77777777" w:rsidR="00642402" w:rsidRDefault="00642402">
      <w:pPr>
        <w:pStyle w:val="LD10"/>
      </w:pPr>
    </w:p>
    <w:p w14:paraId="03F7D674" w14:textId="77777777" w:rsidR="00642402" w:rsidRDefault="00642402">
      <w:pPr>
        <w:pStyle w:val="LD10"/>
      </w:pPr>
      <w:r>
        <w:t xml:space="preserve">   L_produit = L_mult(var1,var2);</w:t>
      </w:r>
    </w:p>
    <w:p w14:paraId="55EACA06" w14:textId="77777777" w:rsidR="00642402" w:rsidRDefault="00642402">
      <w:pPr>
        <w:pStyle w:val="LD10"/>
      </w:pPr>
      <w:r>
        <w:t xml:space="preserve">   L_var_out = L_add(L_var3,L_produit);</w:t>
      </w:r>
    </w:p>
    <w:p w14:paraId="2B5536A0" w14:textId="77777777" w:rsidR="00642402" w:rsidRDefault="00642402">
      <w:pPr>
        <w:pStyle w:val="LD10"/>
      </w:pPr>
      <w:r>
        <w:t xml:space="preserve">   return(L_var_out);</w:t>
      </w:r>
    </w:p>
    <w:p w14:paraId="7F1D67EC" w14:textId="77777777" w:rsidR="00642402" w:rsidRDefault="00642402">
      <w:pPr>
        <w:pStyle w:val="LD10"/>
      </w:pPr>
      <w:r>
        <w:t xml:space="preserve">  }</w:t>
      </w:r>
    </w:p>
    <w:p w14:paraId="2628B3BC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283F576" w14:textId="77777777" w:rsidR="00642402" w:rsidRDefault="00642402">
      <w:pPr>
        <w:pStyle w:val="WP"/>
      </w:pPr>
      <w:r>
        <w:t>*</w:t>
      </w:r>
    </w:p>
    <w:p w14:paraId="1B6C7242" w14:textId="77777777" w:rsidR="00642402" w:rsidRDefault="00642402">
      <w:pPr>
        <w:pStyle w:val="WP"/>
      </w:pPr>
      <w:r>
        <w:t>*</w:t>
      </w:r>
      <w:r>
        <w:tab/>
        <w:t>Function Name : L_mac0</w:t>
      </w:r>
      <w:r>
        <w:fldChar w:fldCharType="begin"/>
      </w:r>
      <w:r>
        <w:instrText>xe "L_mac0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A67FEE9" w14:textId="77777777" w:rsidR="00642402" w:rsidRDefault="00642402">
      <w:pPr>
        <w:pStyle w:val="WP"/>
      </w:pPr>
      <w:r>
        <w:t>*</w:t>
      </w:r>
    </w:p>
    <w:p w14:paraId="72AAEC3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234BCF8" w14:textId="77777777" w:rsidR="00642402" w:rsidRDefault="00642402">
      <w:pPr>
        <w:pStyle w:val="WP"/>
      </w:pPr>
      <w:r>
        <w:t>*</w:t>
      </w:r>
    </w:p>
    <w:p w14:paraId="5C42388E" w14:textId="77777777" w:rsidR="00642402" w:rsidRDefault="00642402">
      <w:pPr>
        <w:pStyle w:val="WP"/>
      </w:pPr>
      <w:r>
        <w:t>*</w:t>
      </w:r>
      <w:r>
        <w:tab/>
      </w:r>
      <w:r>
        <w:tab/>
        <w:t>Multiply var1 by var2. Add the 32 bit result to L_var3.</w:t>
      </w:r>
    </w:p>
    <w:p w14:paraId="73807DD8" w14:textId="77777777" w:rsidR="00642402" w:rsidRDefault="00642402">
      <w:pPr>
        <w:pStyle w:val="WP"/>
      </w:pPr>
      <w:r>
        <w:t>*</w:t>
      </w:r>
      <w:r>
        <w:tab/>
      </w:r>
      <w:r>
        <w:tab/>
        <w:t>Control saturation and set overflow_flag.</w:t>
      </w:r>
    </w:p>
    <w:p w14:paraId="2368B4A4" w14:textId="77777777" w:rsidR="00642402" w:rsidRDefault="00642402">
      <w:pPr>
        <w:pStyle w:val="WP"/>
      </w:pPr>
      <w:r>
        <w:t>*</w:t>
      </w:r>
      <w:r>
        <w:tab/>
      </w:r>
      <w:r>
        <w:tab/>
        <w:t>Same as L_mac without left shift.</w:t>
      </w:r>
    </w:p>
    <w:p w14:paraId="02E6C415" w14:textId="77777777" w:rsidR="00642402" w:rsidRDefault="00642402">
      <w:pPr>
        <w:pStyle w:val="WP"/>
      </w:pPr>
      <w:r>
        <w:t>*</w:t>
      </w:r>
    </w:p>
    <w:p w14:paraId="69FD1E90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2E8A585A" w14:textId="77777777" w:rsidR="00642402" w:rsidRDefault="00642402">
      <w:pPr>
        <w:pStyle w:val="WP"/>
      </w:pPr>
      <w:r>
        <w:t>*</w:t>
      </w:r>
    </w:p>
    <w:p w14:paraId="0C6C3D9B" w14:textId="77777777" w:rsidR="00642402" w:rsidRDefault="00642402">
      <w:pPr>
        <w:pStyle w:val="WP"/>
      </w:pPr>
      <w:r>
        <w:t>*</w:t>
      </w:r>
      <w:r>
        <w:tab/>
        <w:t>Inputs :</w:t>
      </w:r>
    </w:p>
    <w:p w14:paraId="2F840CAC" w14:textId="77777777" w:rsidR="00642402" w:rsidRDefault="00642402">
      <w:pPr>
        <w:pStyle w:val="WP"/>
      </w:pPr>
      <w:r>
        <w:t>*</w:t>
      </w:r>
    </w:p>
    <w:p w14:paraId="77E6E026" w14:textId="77777777" w:rsidR="00642402" w:rsidRDefault="00642402">
      <w:pPr>
        <w:pStyle w:val="WP"/>
      </w:pPr>
      <w:r>
        <w:t>*</w:t>
      </w:r>
      <w:r>
        <w:tab/>
      </w:r>
      <w:r>
        <w:tab/>
        <w:t>L_var3</w:t>
      </w:r>
    </w:p>
    <w:p w14:paraId="6F31FE7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6BFB6A4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L_var3 &lt;= 0x7fff ffff.</w:t>
      </w:r>
    </w:p>
    <w:p w14:paraId="2729F4CD" w14:textId="77777777" w:rsidR="00642402" w:rsidRDefault="00642402">
      <w:pPr>
        <w:pStyle w:val="WP"/>
      </w:pPr>
      <w:r>
        <w:t>*</w:t>
      </w:r>
    </w:p>
    <w:p w14:paraId="0FA11473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319A273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1DE4B1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47F42F83" w14:textId="77777777" w:rsidR="00642402" w:rsidRDefault="00642402">
      <w:pPr>
        <w:pStyle w:val="WP"/>
      </w:pPr>
      <w:r>
        <w:t>*</w:t>
      </w:r>
    </w:p>
    <w:p w14:paraId="7DCF9339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1F4FF25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911889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10B2DD08" w14:textId="77777777" w:rsidR="00642402" w:rsidRDefault="00642402">
      <w:pPr>
        <w:pStyle w:val="WP"/>
      </w:pPr>
      <w:r>
        <w:t>*</w:t>
      </w:r>
    </w:p>
    <w:p w14:paraId="38D64842" w14:textId="77777777" w:rsidR="00642402" w:rsidRDefault="00642402">
      <w:pPr>
        <w:pStyle w:val="WP"/>
      </w:pPr>
      <w:r>
        <w:t>*</w:t>
      </w:r>
      <w:r>
        <w:tab/>
        <w:t>Outputs :</w:t>
      </w:r>
    </w:p>
    <w:p w14:paraId="0F9EE957" w14:textId="77777777" w:rsidR="00642402" w:rsidRDefault="00642402">
      <w:pPr>
        <w:pStyle w:val="WP"/>
      </w:pPr>
      <w:r>
        <w:t>*</w:t>
      </w:r>
    </w:p>
    <w:p w14:paraId="5E6A6E85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341EBBD5" w14:textId="77777777" w:rsidR="00642402" w:rsidRDefault="00642402">
      <w:pPr>
        <w:pStyle w:val="WP"/>
      </w:pPr>
      <w:r>
        <w:t>*</w:t>
      </w:r>
    </w:p>
    <w:p w14:paraId="1A18BA37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41AC8FAB" w14:textId="77777777" w:rsidR="00642402" w:rsidRDefault="00642402">
      <w:pPr>
        <w:pStyle w:val="WP"/>
      </w:pPr>
      <w:r>
        <w:t>*</w:t>
      </w:r>
    </w:p>
    <w:p w14:paraId="14107C19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577590E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44545E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0098D55E" w14:textId="77777777" w:rsidR="00642402" w:rsidRDefault="00642402">
      <w:pPr>
        <w:pStyle w:val="WP"/>
      </w:pPr>
      <w:r>
        <w:t>*</w:t>
      </w:r>
    </w:p>
    <w:p w14:paraId="023E2E13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67A47DA" w14:textId="77777777" w:rsidR="00642402" w:rsidRDefault="00642402">
      <w:pPr>
        <w:pStyle w:val="LD10"/>
      </w:pPr>
    </w:p>
    <w:p w14:paraId="3C2336F8" w14:textId="77777777" w:rsidR="00642402" w:rsidRDefault="00642402">
      <w:pPr>
        <w:pStyle w:val="LD10"/>
      </w:pPr>
      <w:r>
        <w:t>Word32 L_mac0(Word32 L_var3, Word16 var1, Word16 var2)</w:t>
      </w:r>
    </w:p>
    <w:p w14:paraId="2E009F33" w14:textId="77777777" w:rsidR="00642402" w:rsidRDefault="00642402">
      <w:pPr>
        <w:pStyle w:val="LD10"/>
      </w:pPr>
      <w:r>
        <w:t xml:space="preserve">  {</w:t>
      </w:r>
    </w:p>
    <w:p w14:paraId="68E83440" w14:textId="77777777" w:rsidR="00642402" w:rsidRDefault="00642402">
      <w:pPr>
        <w:pStyle w:val="LD10"/>
      </w:pPr>
      <w:r>
        <w:t xml:space="preserve">   Word32 L_var_out;</w:t>
      </w:r>
    </w:p>
    <w:p w14:paraId="2F297B74" w14:textId="77777777" w:rsidR="00642402" w:rsidRDefault="00642402">
      <w:pPr>
        <w:pStyle w:val="LD10"/>
      </w:pPr>
      <w:r>
        <w:t xml:space="preserve">   Word32 L_produit;</w:t>
      </w:r>
    </w:p>
    <w:p w14:paraId="6571E2CF" w14:textId="77777777" w:rsidR="00642402" w:rsidRDefault="00642402">
      <w:pPr>
        <w:pStyle w:val="LD10"/>
      </w:pPr>
    </w:p>
    <w:p w14:paraId="5D171EF3" w14:textId="77777777" w:rsidR="00642402" w:rsidRDefault="00642402">
      <w:pPr>
        <w:pStyle w:val="LD10"/>
      </w:pPr>
      <w:r>
        <w:t xml:space="preserve">   L_produit = L_mult0(var1,var2);</w:t>
      </w:r>
    </w:p>
    <w:p w14:paraId="5B0B44DD" w14:textId="77777777" w:rsidR="00642402" w:rsidRDefault="00642402">
      <w:pPr>
        <w:pStyle w:val="LD10"/>
      </w:pPr>
      <w:r>
        <w:t xml:space="preserve">   L_var_out = L_add(L_var3,L_produit);</w:t>
      </w:r>
    </w:p>
    <w:p w14:paraId="5A5DC466" w14:textId="77777777" w:rsidR="00642402" w:rsidRDefault="00642402">
      <w:pPr>
        <w:pStyle w:val="LD10"/>
      </w:pPr>
      <w:r>
        <w:t xml:space="preserve">   return(L_var_out);</w:t>
      </w:r>
    </w:p>
    <w:p w14:paraId="5A446F65" w14:textId="77777777" w:rsidR="00642402" w:rsidRDefault="00642402">
      <w:pPr>
        <w:pStyle w:val="LD10"/>
      </w:pPr>
      <w:r>
        <w:t xml:space="preserve">  }</w:t>
      </w:r>
    </w:p>
    <w:p w14:paraId="0E725694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537019EC" w14:textId="77777777" w:rsidR="00642402" w:rsidRDefault="00642402">
      <w:pPr>
        <w:pStyle w:val="WP"/>
      </w:pPr>
      <w:r>
        <w:t>*</w:t>
      </w:r>
    </w:p>
    <w:p w14:paraId="0E9F4861" w14:textId="77777777" w:rsidR="00642402" w:rsidRDefault="00642402">
      <w:pPr>
        <w:pStyle w:val="WP"/>
      </w:pPr>
      <w:r>
        <w:t>*</w:t>
      </w:r>
      <w:r>
        <w:tab/>
        <w:t>Function Name : L_msu</w:t>
      </w:r>
      <w:r>
        <w:fldChar w:fldCharType="begin"/>
      </w:r>
      <w:r>
        <w:instrText>xe "L_msu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0FA87C52" w14:textId="77777777" w:rsidR="00642402" w:rsidRDefault="00642402">
      <w:pPr>
        <w:pStyle w:val="WP"/>
      </w:pPr>
      <w:r>
        <w:t>*</w:t>
      </w:r>
    </w:p>
    <w:p w14:paraId="4DB6096A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B94071D" w14:textId="77777777" w:rsidR="00642402" w:rsidRDefault="00642402">
      <w:pPr>
        <w:pStyle w:val="WP"/>
      </w:pPr>
      <w:r>
        <w:t>*</w:t>
      </w:r>
    </w:p>
    <w:p w14:paraId="58E1DB0B" w14:textId="77777777" w:rsidR="00642402" w:rsidRDefault="00642402">
      <w:pPr>
        <w:pStyle w:val="WP"/>
      </w:pPr>
      <w:r>
        <w:t>*</w:t>
      </w:r>
      <w:r>
        <w:tab/>
      </w:r>
      <w:r>
        <w:tab/>
        <w:t>Multiply var1 by var2 and shift the result left by 1. Subtract the 32</w:t>
      </w:r>
    </w:p>
    <w:p w14:paraId="6B9D2A55" w14:textId="77777777" w:rsidR="00642402" w:rsidRDefault="00642402">
      <w:pPr>
        <w:pStyle w:val="WP"/>
      </w:pPr>
      <w:r>
        <w:t>*</w:t>
      </w:r>
      <w:r>
        <w:tab/>
      </w:r>
      <w:r>
        <w:tab/>
        <w:t>bit result to L_var3 with saturation, return a 32 bit result:</w:t>
      </w:r>
    </w:p>
    <w:p w14:paraId="076DE9F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L_msu(L_var3,var1,var2) = L_sub(L_var3,(L_mult(var1,var2)).</w:t>
      </w:r>
    </w:p>
    <w:p w14:paraId="1EB4FED9" w14:textId="77777777" w:rsidR="00642402" w:rsidRDefault="00642402">
      <w:pPr>
        <w:pStyle w:val="WP"/>
      </w:pPr>
      <w:r>
        <w:t>*</w:t>
      </w:r>
    </w:p>
    <w:p w14:paraId="20A19011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120AFB8" w14:textId="77777777" w:rsidR="00642402" w:rsidRDefault="00642402">
      <w:pPr>
        <w:pStyle w:val="WP"/>
      </w:pPr>
      <w:r>
        <w:t>*</w:t>
      </w:r>
    </w:p>
    <w:p w14:paraId="0E0213FE" w14:textId="77777777" w:rsidR="00642402" w:rsidRDefault="00642402">
      <w:pPr>
        <w:pStyle w:val="WP"/>
      </w:pPr>
      <w:r>
        <w:t>*</w:t>
      </w:r>
      <w:r>
        <w:tab/>
        <w:t>Inputs :</w:t>
      </w:r>
    </w:p>
    <w:p w14:paraId="00C5AB5A" w14:textId="77777777" w:rsidR="00642402" w:rsidRDefault="00642402">
      <w:pPr>
        <w:pStyle w:val="WP"/>
      </w:pPr>
      <w:r>
        <w:t>*</w:t>
      </w:r>
    </w:p>
    <w:p w14:paraId="3A4B5863" w14:textId="77777777" w:rsidR="00642402" w:rsidRDefault="00642402">
      <w:pPr>
        <w:pStyle w:val="WP"/>
      </w:pPr>
      <w:r>
        <w:t>*</w:t>
      </w:r>
      <w:r>
        <w:tab/>
      </w:r>
      <w:r>
        <w:tab/>
        <w:t>L_var3</w:t>
      </w:r>
    </w:p>
    <w:p w14:paraId="778AACB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E121E7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L_var3 &lt;= 0x7fff ffff.</w:t>
      </w:r>
    </w:p>
    <w:p w14:paraId="38267CB0" w14:textId="77777777" w:rsidR="00642402" w:rsidRDefault="00642402">
      <w:pPr>
        <w:pStyle w:val="WP"/>
      </w:pPr>
      <w:r>
        <w:t>*</w:t>
      </w:r>
    </w:p>
    <w:p w14:paraId="378A4926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4F250F2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BC2DE3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5DD3299C" w14:textId="77777777" w:rsidR="00642402" w:rsidRDefault="00642402">
      <w:pPr>
        <w:pStyle w:val="WP"/>
      </w:pPr>
      <w:r>
        <w:t>*</w:t>
      </w:r>
    </w:p>
    <w:p w14:paraId="08F032C5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01D8750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80E4FA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0811B547" w14:textId="77777777" w:rsidR="00642402" w:rsidRDefault="00642402">
      <w:pPr>
        <w:pStyle w:val="WP"/>
      </w:pPr>
      <w:r>
        <w:t>*</w:t>
      </w:r>
    </w:p>
    <w:p w14:paraId="2A640A7C" w14:textId="77777777" w:rsidR="00642402" w:rsidRDefault="00642402">
      <w:pPr>
        <w:pStyle w:val="WP"/>
      </w:pPr>
      <w:r>
        <w:t>*</w:t>
      </w:r>
      <w:r>
        <w:tab/>
        <w:t>Outputs :</w:t>
      </w:r>
    </w:p>
    <w:p w14:paraId="5AF2F888" w14:textId="77777777" w:rsidR="00642402" w:rsidRDefault="00642402">
      <w:pPr>
        <w:pStyle w:val="WP"/>
      </w:pPr>
      <w:r>
        <w:t>*</w:t>
      </w:r>
    </w:p>
    <w:p w14:paraId="3635702B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3B1CF7A4" w14:textId="77777777" w:rsidR="00642402" w:rsidRDefault="00642402">
      <w:pPr>
        <w:pStyle w:val="WP"/>
      </w:pPr>
      <w:r>
        <w:t>*</w:t>
      </w:r>
    </w:p>
    <w:p w14:paraId="61551622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183F021A" w14:textId="77777777" w:rsidR="00642402" w:rsidRDefault="00642402">
      <w:pPr>
        <w:pStyle w:val="WP"/>
      </w:pPr>
      <w:r>
        <w:t>*</w:t>
      </w:r>
    </w:p>
    <w:p w14:paraId="44405A90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73DF2C36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3B0150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25232EF8" w14:textId="77777777" w:rsidR="00642402" w:rsidRDefault="00642402">
      <w:pPr>
        <w:pStyle w:val="WP"/>
      </w:pPr>
      <w:r>
        <w:t>*</w:t>
      </w:r>
    </w:p>
    <w:p w14:paraId="51CDA4E1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593B1BD6" w14:textId="77777777" w:rsidR="00642402" w:rsidRDefault="00642402">
      <w:pPr>
        <w:pStyle w:val="LD10"/>
      </w:pPr>
    </w:p>
    <w:p w14:paraId="4BA7C140" w14:textId="77777777" w:rsidR="00642402" w:rsidRDefault="00642402">
      <w:pPr>
        <w:pStyle w:val="LD10"/>
      </w:pPr>
      <w:r>
        <w:t>Word32 L_msu(Word32 L_var3, Word16 var1, Word16 var2)</w:t>
      </w:r>
    </w:p>
    <w:p w14:paraId="7DAD8C4A" w14:textId="77777777" w:rsidR="00642402" w:rsidRDefault="00642402">
      <w:pPr>
        <w:pStyle w:val="LD10"/>
      </w:pPr>
      <w:r>
        <w:t xml:space="preserve">  {</w:t>
      </w:r>
    </w:p>
    <w:p w14:paraId="05EBDD23" w14:textId="77777777" w:rsidR="00642402" w:rsidRDefault="00642402">
      <w:pPr>
        <w:pStyle w:val="LD10"/>
      </w:pPr>
      <w:r>
        <w:t xml:space="preserve">   Word32 L_var_out;</w:t>
      </w:r>
    </w:p>
    <w:p w14:paraId="448F2AB5" w14:textId="77777777" w:rsidR="00642402" w:rsidRDefault="00642402">
      <w:pPr>
        <w:pStyle w:val="LD10"/>
      </w:pPr>
      <w:r>
        <w:t xml:space="preserve">   Word32 L_produit;</w:t>
      </w:r>
    </w:p>
    <w:p w14:paraId="436634ED" w14:textId="77777777" w:rsidR="00642402" w:rsidRDefault="00642402">
      <w:pPr>
        <w:pStyle w:val="LD10"/>
      </w:pPr>
    </w:p>
    <w:p w14:paraId="43093367" w14:textId="77777777" w:rsidR="00642402" w:rsidRDefault="00642402">
      <w:pPr>
        <w:pStyle w:val="LD10"/>
      </w:pPr>
      <w:r>
        <w:t xml:space="preserve">   L_produit = L_mult(var1,var2);</w:t>
      </w:r>
    </w:p>
    <w:p w14:paraId="5305BEF3" w14:textId="77777777" w:rsidR="00642402" w:rsidRDefault="00642402">
      <w:pPr>
        <w:pStyle w:val="LD10"/>
      </w:pPr>
      <w:r>
        <w:t xml:space="preserve">   L_var_out = L_sub(L_var3,L_produit);</w:t>
      </w:r>
    </w:p>
    <w:p w14:paraId="1E7B4386" w14:textId="77777777" w:rsidR="00642402" w:rsidRDefault="00642402">
      <w:pPr>
        <w:pStyle w:val="LD10"/>
      </w:pPr>
      <w:r>
        <w:t xml:space="preserve">   return(L_var_out);</w:t>
      </w:r>
    </w:p>
    <w:p w14:paraId="79DA3DF3" w14:textId="77777777" w:rsidR="00642402" w:rsidRDefault="00642402">
      <w:pPr>
        <w:pStyle w:val="LD10"/>
      </w:pPr>
      <w:r>
        <w:t xml:space="preserve">  }</w:t>
      </w:r>
    </w:p>
    <w:p w14:paraId="44877E0D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CFB8C6C" w14:textId="77777777" w:rsidR="00642402" w:rsidRDefault="00642402">
      <w:pPr>
        <w:pStyle w:val="WP"/>
      </w:pPr>
      <w:r>
        <w:t>*</w:t>
      </w:r>
    </w:p>
    <w:p w14:paraId="7946BA96" w14:textId="77777777" w:rsidR="00642402" w:rsidRDefault="00642402">
      <w:pPr>
        <w:pStyle w:val="WP"/>
      </w:pPr>
      <w:r>
        <w:t>*</w:t>
      </w:r>
      <w:r>
        <w:tab/>
        <w:t>Function Name : L_msu0</w:t>
      </w:r>
      <w:r>
        <w:fldChar w:fldCharType="begin"/>
      </w:r>
      <w:r>
        <w:instrText>xe "L_msu0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97104E7" w14:textId="77777777" w:rsidR="00642402" w:rsidRDefault="00642402">
      <w:pPr>
        <w:pStyle w:val="WP"/>
      </w:pPr>
      <w:r>
        <w:t>*</w:t>
      </w:r>
    </w:p>
    <w:p w14:paraId="6FD5E7DC" w14:textId="77777777" w:rsidR="00642402" w:rsidRDefault="00642402">
      <w:pPr>
        <w:pStyle w:val="WP"/>
      </w:pPr>
      <w:r>
        <w:t>*</w:t>
      </w:r>
      <w:r>
        <w:tab/>
        <w:t>Purpose :</w:t>
      </w:r>
    </w:p>
    <w:p w14:paraId="7C2CC9DF" w14:textId="77777777" w:rsidR="00642402" w:rsidRDefault="00642402">
      <w:pPr>
        <w:pStyle w:val="WP"/>
      </w:pPr>
      <w:r>
        <w:t>*</w:t>
      </w:r>
    </w:p>
    <w:p w14:paraId="5D496007" w14:textId="77777777" w:rsidR="00642402" w:rsidRDefault="00642402">
      <w:pPr>
        <w:pStyle w:val="WP"/>
      </w:pPr>
      <w:r>
        <w:t>*</w:t>
      </w:r>
      <w:r>
        <w:tab/>
      </w:r>
      <w:r>
        <w:tab/>
        <w:t>Multiply var1 by var2. Subtract the 32 bit result to L_var3.</w:t>
      </w:r>
    </w:p>
    <w:p w14:paraId="62F5DBA9" w14:textId="77777777" w:rsidR="00642402" w:rsidRDefault="00642402">
      <w:pPr>
        <w:pStyle w:val="WP"/>
      </w:pPr>
      <w:r>
        <w:t>*</w:t>
      </w:r>
      <w:r>
        <w:tab/>
      </w:r>
      <w:r>
        <w:tab/>
        <w:t>Control saturation and set overflow_flag.</w:t>
      </w:r>
    </w:p>
    <w:p w14:paraId="0CF8CA8C" w14:textId="77777777" w:rsidR="00642402" w:rsidRDefault="00642402">
      <w:pPr>
        <w:pStyle w:val="WP"/>
      </w:pPr>
      <w:r>
        <w:t>*</w:t>
      </w:r>
      <w:r>
        <w:tab/>
      </w:r>
      <w:r>
        <w:tab/>
        <w:t>Same as L_msu without left shift.</w:t>
      </w:r>
    </w:p>
    <w:p w14:paraId="3F7F22C5" w14:textId="77777777" w:rsidR="00642402" w:rsidRDefault="00642402">
      <w:pPr>
        <w:pStyle w:val="WP"/>
      </w:pPr>
      <w:r>
        <w:t>*</w:t>
      </w:r>
    </w:p>
    <w:p w14:paraId="0B65A51A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557B9F80" w14:textId="77777777" w:rsidR="00642402" w:rsidRDefault="00642402">
      <w:pPr>
        <w:pStyle w:val="WP"/>
      </w:pPr>
      <w:r>
        <w:t>*</w:t>
      </w:r>
    </w:p>
    <w:p w14:paraId="02A2CF2A" w14:textId="77777777" w:rsidR="00642402" w:rsidRDefault="00642402">
      <w:pPr>
        <w:pStyle w:val="WP"/>
      </w:pPr>
      <w:r>
        <w:t>*</w:t>
      </w:r>
      <w:r>
        <w:tab/>
        <w:t>Inputs :</w:t>
      </w:r>
    </w:p>
    <w:p w14:paraId="3AF233AF" w14:textId="77777777" w:rsidR="00642402" w:rsidRDefault="00642402">
      <w:pPr>
        <w:pStyle w:val="WP"/>
      </w:pPr>
      <w:r>
        <w:t>*</w:t>
      </w:r>
    </w:p>
    <w:p w14:paraId="78B5879B" w14:textId="77777777" w:rsidR="00642402" w:rsidRDefault="00642402">
      <w:pPr>
        <w:pStyle w:val="WP"/>
      </w:pPr>
      <w:r>
        <w:t>*</w:t>
      </w:r>
      <w:r>
        <w:tab/>
      </w:r>
      <w:r>
        <w:tab/>
        <w:t>L_var3</w:t>
      </w:r>
    </w:p>
    <w:p w14:paraId="67203DA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AE9B1F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L_var3 &lt;= 0x7fff ffff.</w:t>
      </w:r>
    </w:p>
    <w:p w14:paraId="525E28F3" w14:textId="77777777" w:rsidR="00642402" w:rsidRDefault="00642402">
      <w:pPr>
        <w:pStyle w:val="WP"/>
      </w:pPr>
      <w:r>
        <w:t>*</w:t>
      </w:r>
    </w:p>
    <w:p w14:paraId="0155DDA7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56250E4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6A2C0D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0CCD031A" w14:textId="77777777" w:rsidR="00642402" w:rsidRDefault="00642402">
      <w:pPr>
        <w:pStyle w:val="WP"/>
      </w:pPr>
      <w:r>
        <w:t>*</w:t>
      </w:r>
    </w:p>
    <w:p w14:paraId="2FFCADC0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0BA2662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035EA5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5F6BF554" w14:textId="77777777" w:rsidR="00642402" w:rsidRDefault="00642402">
      <w:pPr>
        <w:pStyle w:val="WP"/>
      </w:pPr>
      <w:r>
        <w:t>*</w:t>
      </w:r>
    </w:p>
    <w:p w14:paraId="4BAF7CBE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6516E13" w14:textId="77777777" w:rsidR="00642402" w:rsidRDefault="00642402">
      <w:pPr>
        <w:pStyle w:val="WP"/>
      </w:pPr>
      <w:r>
        <w:t>*</w:t>
      </w:r>
    </w:p>
    <w:p w14:paraId="1CF89BB5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087A2934" w14:textId="77777777" w:rsidR="00642402" w:rsidRDefault="00642402">
      <w:pPr>
        <w:pStyle w:val="WP"/>
      </w:pPr>
      <w:r>
        <w:t>*</w:t>
      </w:r>
    </w:p>
    <w:p w14:paraId="518B571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69987407" w14:textId="77777777" w:rsidR="00642402" w:rsidRDefault="00642402">
      <w:pPr>
        <w:pStyle w:val="WP"/>
      </w:pPr>
      <w:r>
        <w:t>*</w:t>
      </w:r>
    </w:p>
    <w:p w14:paraId="18A8219D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051E3B3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3D147E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3EC11E5F" w14:textId="77777777" w:rsidR="00642402" w:rsidRDefault="00642402">
      <w:pPr>
        <w:pStyle w:val="WP"/>
      </w:pPr>
      <w:r>
        <w:t>*</w:t>
      </w:r>
    </w:p>
    <w:p w14:paraId="11B7033F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35044E78" w14:textId="77777777" w:rsidR="00642402" w:rsidRDefault="00642402">
      <w:pPr>
        <w:pStyle w:val="LD10"/>
      </w:pPr>
    </w:p>
    <w:p w14:paraId="01432F7C" w14:textId="77777777" w:rsidR="00642402" w:rsidRDefault="00642402">
      <w:pPr>
        <w:pStyle w:val="LD10"/>
      </w:pPr>
      <w:r>
        <w:t>Word32 L_msu0(Word32 L_var3, Word16 var1, Word16 var2)</w:t>
      </w:r>
    </w:p>
    <w:p w14:paraId="09814C04" w14:textId="77777777" w:rsidR="00642402" w:rsidRDefault="00642402">
      <w:pPr>
        <w:pStyle w:val="LD10"/>
      </w:pPr>
      <w:r>
        <w:t xml:space="preserve">  {</w:t>
      </w:r>
    </w:p>
    <w:p w14:paraId="404DF020" w14:textId="77777777" w:rsidR="00642402" w:rsidRDefault="00642402">
      <w:pPr>
        <w:pStyle w:val="LD10"/>
      </w:pPr>
      <w:r>
        <w:t xml:space="preserve">   Word32 L_var_out;</w:t>
      </w:r>
    </w:p>
    <w:p w14:paraId="0901C339" w14:textId="77777777" w:rsidR="00642402" w:rsidRDefault="00642402">
      <w:pPr>
        <w:pStyle w:val="LD10"/>
      </w:pPr>
      <w:r>
        <w:t xml:space="preserve">   Word32 L_produit;</w:t>
      </w:r>
    </w:p>
    <w:p w14:paraId="23AB175C" w14:textId="77777777" w:rsidR="00642402" w:rsidRDefault="00642402">
      <w:pPr>
        <w:pStyle w:val="LD10"/>
      </w:pPr>
    </w:p>
    <w:p w14:paraId="75ABD9FE" w14:textId="77777777" w:rsidR="00642402" w:rsidRDefault="00642402">
      <w:pPr>
        <w:pStyle w:val="LD10"/>
      </w:pPr>
      <w:r>
        <w:t xml:space="preserve">   L_produit = L_mult0(var1,var2);</w:t>
      </w:r>
    </w:p>
    <w:p w14:paraId="5CD6E09B" w14:textId="77777777" w:rsidR="00642402" w:rsidRDefault="00642402">
      <w:pPr>
        <w:pStyle w:val="LD10"/>
      </w:pPr>
      <w:r>
        <w:t xml:space="preserve">   L_var_out = L_sub(L_var3,L_produit);</w:t>
      </w:r>
    </w:p>
    <w:p w14:paraId="3A73738D" w14:textId="77777777" w:rsidR="00642402" w:rsidRDefault="00642402">
      <w:pPr>
        <w:pStyle w:val="LD10"/>
      </w:pPr>
      <w:r>
        <w:t xml:space="preserve">   return(L_var_out);</w:t>
      </w:r>
    </w:p>
    <w:p w14:paraId="7A24A882" w14:textId="77777777" w:rsidR="00642402" w:rsidRDefault="00642402">
      <w:pPr>
        <w:pStyle w:val="LD10"/>
      </w:pPr>
      <w:r>
        <w:t xml:space="preserve">  }</w:t>
      </w:r>
    </w:p>
    <w:p w14:paraId="6B617D95" w14:textId="77777777" w:rsidR="00642402" w:rsidRDefault="00642402">
      <w:pPr>
        <w:pStyle w:val="LD10"/>
      </w:pPr>
    </w:p>
    <w:p w14:paraId="161BAECC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3F0D90B7" w14:textId="77777777" w:rsidR="00642402" w:rsidRDefault="00642402">
      <w:pPr>
        <w:pStyle w:val="WP"/>
      </w:pPr>
      <w:r>
        <w:t>*</w:t>
      </w:r>
    </w:p>
    <w:p w14:paraId="067596B3" w14:textId="77777777" w:rsidR="00642402" w:rsidRDefault="00642402">
      <w:pPr>
        <w:pStyle w:val="WP"/>
      </w:pPr>
      <w:r>
        <w:t>*</w:t>
      </w:r>
      <w:r>
        <w:tab/>
        <w:t>Function Name : L_mult</w:t>
      </w:r>
      <w:r>
        <w:fldChar w:fldCharType="begin"/>
      </w:r>
      <w:r>
        <w:instrText>xe "L_mult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6822F8D0" w14:textId="77777777" w:rsidR="00642402" w:rsidRDefault="00642402">
      <w:pPr>
        <w:pStyle w:val="WP"/>
      </w:pPr>
      <w:r>
        <w:t>*</w:t>
      </w:r>
    </w:p>
    <w:p w14:paraId="20B02EB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1FCCC38" w14:textId="77777777" w:rsidR="00642402" w:rsidRDefault="00642402">
      <w:pPr>
        <w:pStyle w:val="WP"/>
      </w:pPr>
      <w:r>
        <w:t>*</w:t>
      </w:r>
    </w:p>
    <w:p w14:paraId="7A333A7C" w14:textId="77777777" w:rsidR="00642402" w:rsidRDefault="00642402">
      <w:pPr>
        <w:pStyle w:val="WP"/>
      </w:pPr>
      <w:r>
        <w:t>*</w:t>
      </w:r>
      <w:r>
        <w:tab/>
      </w:r>
      <w:r>
        <w:tab/>
        <w:t>L_mult is the 32 bit result of the multiplication of var1 times var2</w:t>
      </w:r>
    </w:p>
    <w:p w14:paraId="1A57A574" w14:textId="77777777" w:rsidR="00642402" w:rsidRDefault="00642402">
      <w:pPr>
        <w:pStyle w:val="WP"/>
      </w:pPr>
      <w:r>
        <w:t>*</w:t>
      </w:r>
      <w:r>
        <w:tab/>
      </w:r>
      <w:r>
        <w:tab/>
        <w:t>with one shift left i.e.:</w:t>
      </w:r>
    </w:p>
    <w:p w14:paraId="2F73171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L_mult(var1,var2) = shl((var1 times var2),1) and</w:t>
      </w:r>
    </w:p>
    <w:p w14:paraId="6D4A109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L_mult(-32768,-32768) = 2147483647.</w:t>
      </w:r>
    </w:p>
    <w:p w14:paraId="4D6C64E0" w14:textId="77777777" w:rsidR="00642402" w:rsidRDefault="00642402">
      <w:pPr>
        <w:pStyle w:val="WP"/>
      </w:pPr>
      <w:r>
        <w:t>*</w:t>
      </w:r>
    </w:p>
    <w:p w14:paraId="5266B95E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49E23CBD" w14:textId="77777777" w:rsidR="00642402" w:rsidRDefault="00642402">
      <w:pPr>
        <w:pStyle w:val="WP"/>
      </w:pPr>
      <w:r>
        <w:t>*</w:t>
      </w:r>
    </w:p>
    <w:p w14:paraId="07410697" w14:textId="77777777" w:rsidR="00642402" w:rsidRDefault="00642402">
      <w:pPr>
        <w:pStyle w:val="WP"/>
      </w:pPr>
      <w:r>
        <w:t>*</w:t>
      </w:r>
      <w:r>
        <w:tab/>
        <w:t>Inputs :</w:t>
      </w:r>
    </w:p>
    <w:p w14:paraId="64A67FDB" w14:textId="77777777" w:rsidR="00642402" w:rsidRDefault="00642402">
      <w:pPr>
        <w:pStyle w:val="WP"/>
      </w:pPr>
      <w:r>
        <w:t>*</w:t>
      </w:r>
    </w:p>
    <w:p w14:paraId="6283ECD1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7A20FC3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E78D89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5D1925FD" w14:textId="77777777" w:rsidR="00642402" w:rsidRDefault="00642402">
      <w:pPr>
        <w:pStyle w:val="WP"/>
      </w:pPr>
      <w:r>
        <w:t>*</w:t>
      </w:r>
    </w:p>
    <w:p w14:paraId="28D349A8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4CBD775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1B981F1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35EEABEC" w14:textId="77777777" w:rsidR="00642402" w:rsidRDefault="00642402">
      <w:pPr>
        <w:pStyle w:val="WP"/>
      </w:pPr>
      <w:r>
        <w:t>*</w:t>
      </w:r>
    </w:p>
    <w:p w14:paraId="20465766" w14:textId="77777777" w:rsidR="00642402" w:rsidRDefault="00642402">
      <w:pPr>
        <w:pStyle w:val="WP"/>
      </w:pPr>
      <w:r>
        <w:t>*</w:t>
      </w:r>
      <w:r>
        <w:tab/>
        <w:t>Outputs :</w:t>
      </w:r>
    </w:p>
    <w:p w14:paraId="4593B5A7" w14:textId="77777777" w:rsidR="00642402" w:rsidRDefault="00642402">
      <w:pPr>
        <w:pStyle w:val="WP"/>
      </w:pPr>
      <w:r>
        <w:t>*</w:t>
      </w:r>
    </w:p>
    <w:p w14:paraId="4EAC9A17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EA036B3" w14:textId="77777777" w:rsidR="00642402" w:rsidRDefault="00642402">
      <w:pPr>
        <w:pStyle w:val="WP"/>
      </w:pPr>
      <w:r>
        <w:t>*</w:t>
      </w:r>
    </w:p>
    <w:p w14:paraId="735F62C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D5CEF11" w14:textId="77777777" w:rsidR="00642402" w:rsidRDefault="00642402">
      <w:pPr>
        <w:pStyle w:val="WP"/>
      </w:pPr>
      <w:r>
        <w:t>*</w:t>
      </w:r>
    </w:p>
    <w:p w14:paraId="614C2E60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429BF27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3B2888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232CFBE3" w14:textId="77777777" w:rsidR="00642402" w:rsidRDefault="00642402">
      <w:pPr>
        <w:pStyle w:val="WP"/>
      </w:pPr>
      <w:r>
        <w:t>*</w:t>
      </w:r>
    </w:p>
    <w:p w14:paraId="0FC800B8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06D050BD" w14:textId="77777777" w:rsidR="00642402" w:rsidRDefault="00642402">
      <w:pPr>
        <w:pStyle w:val="LD10"/>
      </w:pPr>
    </w:p>
    <w:p w14:paraId="00B6177D" w14:textId="77777777" w:rsidR="00642402" w:rsidRDefault="00642402">
      <w:pPr>
        <w:pStyle w:val="LD10"/>
      </w:pPr>
      <w:r>
        <w:t>Word32 L_mult(Word16 var1,Word16 var2)</w:t>
      </w:r>
    </w:p>
    <w:p w14:paraId="64AFCC0F" w14:textId="77777777" w:rsidR="00642402" w:rsidRDefault="00642402">
      <w:pPr>
        <w:pStyle w:val="LD10"/>
      </w:pPr>
      <w:r>
        <w:t xml:space="preserve">  {</w:t>
      </w:r>
    </w:p>
    <w:p w14:paraId="47343763" w14:textId="77777777" w:rsidR="00642402" w:rsidRDefault="00642402">
      <w:pPr>
        <w:pStyle w:val="LD10"/>
      </w:pPr>
      <w:r>
        <w:t xml:space="preserve">   Word32 L_var_out;</w:t>
      </w:r>
    </w:p>
    <w:p w14:paraId="393DB166" w14:textId="77777777" w:rsidR="00642402" w:rsidRDefault="00642402">
      <w:pPr>
        <w:pStyle w:val="LD10"/>
      </w:pPr>
    </w:p>
    <w:p w14:paraId="0ECB6721" w14:textId="77777777" w:rsidR="00642402" w:rsidRDefault="00642402">
      <w:pPr>
        <w:pStyle w:val="LD10"/>
      </w:pPr>
      <w:r>
        <w:t xml:space="preserve">   L_var_out = (Word32)var1 * (Word32)var2;</w:t>
      </w:r>
    </w:p>
    <w:p w14:paraId="2C4024FF" w14:textId="77777777" w:rsidR="00642402" w:rsidRDefault="00642402">
      <w:pPr>
        <w:pStyle w:val="LD10"/>
      </w:pPr>
      <w:r>
        <w:t xml:space="preserve">   if (L_var_out != (Word32)0x40000000)</w:t>
      </w:r>
    </w:p>
    <w:p w14:paraId="33D81378" w14:textId="77777777" w:rsidR="00642402" w:rsidRDefault="00642402">
      <w:pPr>
        <w:pStyle w:val="LD10"/>
      </w:pPr>
      <w:r>
        <w:t xml:space="preserve">     {</w:t>
      </w:r>
    </w:p>
    <w:p w14:paraId="036FAB5A" w14:textId="77777777" w:rsidR="00642402" w:rsidRDefault="00642402">
      <w:pPr>
        <w:pStyle w:val="LD10"/>
      </w:pPr>
      <w:r>
        <w:t xml:space="preserve">      L_var_out *= 2;</w:t>
      </w:r>
    </w:p>
    <w:p w14:paraId="6E0D5D7B" w14:textId="77777777" w:rsidR="00642402" w:rsidRDefault="00642402">
      <w:pPr>
        <w:pStyle w:val="LD10"/>
      </w:pPr>
      <w:r>
        <w:t xml:space="preserve">     }</w:t>
      </w:r>
    </w:p>
    <w:p w14:paraId="11C823F5" w14:textId="77777777" w:rsidR="00642402" w:rsidRDefault="00642402">
      <w:pPr>
        <w:pStyle w:val="LD10"/>
      </w:pPr>
      <w:r>
        <w:t xml:space="preserve">   else</w:t>
      </w:r>
    </w:p>
    <w:p w14:paraId="4618339D" w14:textId="77777777" w:rsidR="00642402" w:rsidRDefault="00642402">
      <w:pPr>
        <w:pStyle w:val="LD10"/>
      </w:pPr>
      <w:r>
        <w:t xml:space="preserve">     {</w:t>
      </w:r>
    </w:p>
    <w:p w14:paraId="2980DE0F" w14:textId="77777777" w:rsidR="00642402" w:rsidRDefault="00642402">
      <w:pPr>
        <w:pStyle w:val="LD10"/>
      </w:pPr>
      <w:r>
        <w:t xml:space="preserve">      Overflow = 1;</w:t>
      </w:r>
    </w:p>
    <w:p w14:paraId="4FD3BEFD" w14:textId="77777777" w:rsidR="00642402" w:rsidRDefault="00642402">
      <w:pPr>
        <w:pStyle w:val="LD10"/>
      </w:pPr>
      <w:r>
        <w:t xml:space="preserve">      L_var_out = MAX_32;</w:t>
      </w:r>
    </w:p>
    <w:p w14:paraId="0952CC13" w14:textId="77777777" w:rsidR="00642402" w:rsidRDefault="00642402">
      <w:pPr>
        <w:pStyle w:val="LD10"/>
      </w:pPr>
      <w:r>
        <w:t xml:space="preserve">     }</w:t>
      </w:r>
    </w:p>
    <w:p w14:paraId="486BB86A" w14:textId="77777777" w:rsidR="00642402" w:rsidRDefault="00642402">
      <w:pPr>
        <w:pStyle w:val="LD10"/>
      </w:pPr>
    </w:p>
    <w:p w14:paraId="678E873B" w14:textId="77777777" w:rsidR="00642402" w:rsidRDefault="00642402">
      <w:pPr>
        <w:pStyle w:val="LD10"/>
      </w:pPr>
      <w:r>
        <w:t xml:space="preserve">   return(L_var_out);</w:t>
      </w:r>
    </w:p>
    <w:p w14:paraId="61E6E2A2" w14:textId="77777777" w:rsidR="00642402" w:rsidRDefault="00642402">
      <w:pPr>
        <w:pStyle w:val="LD10"/>
      </w:pPr>
      <w:r>
        <w:t xml:space="preserve">  }</w:t>
      </w:r>
    </w:p>
    <w:p w14:paraId="719158E2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00BD5DA" w14:textId="77777777" w:rsidR="00642402" w:rsidRDefault="00642402">
      <w:pPr>
        <w:pStyle w:val="WP"/>
      </w:pPr>
      <w:r>
        <w:t>*</w:t>
      </w:r>
    </w:p>
    <w:p w14:paraId="111800DD" w14:textId="77777777" w:rsidR="00642402" w:rsidRDefault="00642402">
      <w:pPr>
        <w:pStyle w:val="WP"/>
      </w:pPr>
      <w:r>
        <w:t>*</w:t>
      </w:r>
      <w:r>
        <w:tab/>
        <w:t>Function Name : L_mult0</w:t>
      </w:r>
      <w:r>
        <w:fldChar w:fldCharType="begin"/>
      </w:r>
      <w:r>
        <w:instrText>xe "L_mult0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60E5CAB7" w14:textId="77777777" w:rsidR="00642402" w:rsidRDefault="00642402">
      <w:pPr>
        <w:pStyle w:val="WP"/>
      </w:pPr>
      <w:r>
        <w:t>*</w:t>
      </w:r>
    </w:p>
    <w:p w14:paraId="6A9EC3AB" w14:textId="77777777" w:rsidR="00642402" w:rsidRDefault="00642402">
      <w:pPr>
        <w:pStyle w:val="WP"/>
      </w:pPr>
      <w:r>
        <w:t>*</w:t>
      </w:r>
      <w:r>
        <w:tab/>
        <w:t>Purpose :</w:t>
      </w:r>
    </w:p>
    <w:p w14:paraId="67C55441" w14:textId="77777777" w:rsidR="00642402" w:rsidRDefault="00642402">
      <w:pPr>
        <w:pStyle w:val="WP"/>
      </w:pPr>
      <w:r>
        <w:t>*</w:t>
      </w:r>
    </w:p>
    <w:p w14:paraId="183E395A" w14:textId="77777777" w:rsidR="00642402" w:rsidRDefault="00642402">
      <w:pPr>
        <w:pStyle w:val="WP"/>
      </w:pPr>
      <w:r>
        <w:t>*</w:t>
      </w:r>
      <w:r>
        <w:tab/>
      </w:r>
      <w:r>
        <w:tab/>
        <w:t>L_mult is the 32 bit result of the multiplication of var1 times var2.</w:t>
      </w:r>
    </w:p>
    <w:p w14:paraId="262AEF37" w14:textId="77777777" w:rsidR="00642402" w:rsidRDefault="00642402">
      <w:pPr>
        <w:pStyle w:val="WP"/>
      </w:pPr>
      <w:r>
        <w:t>*</w:t>
      </w:r>
      <w:r>
        <w:tab/>
      </w:r>
      <w:r>
        <w:tab/>
        <w:t>Same as L_mult without left shift.</w:t>
      </w:r>
    </w:p>
    <w:p w14:paraId="5827C953" w14:textId="77777777" w:rsidR="00642402" w:rsidRDefault="00642402">
      <w:pPr>
        <w:pStyle w:val="WP"/>
      </w:pPr>
      <w:r>
        <w:t>*</w:t>
      </w:r>
    </w:p>
    <w:p w14:paraId="096365C6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454410A1" w14:textId="77777777" w:rsidR="00642402" w:rsidRDefault="00642402">
      <w:pPr>
        <w:pStyle w:val="WP"/>
      </w:pPr>
      <w:r>
        <w:t>*</w:t>
      </w:r>
    </w:p>
    <w:p w14:paraId="5F3ED710" w14:textId="77777777" w:rsidR="00642402" w:rsidRDefault="00642402">
      <w:pPr>
        <w:pStyle w:val="WP"/>
      </w:pPr>
      <w:r>
        <w:t>*</w:t>
      </w:r>
      <w:r>
        <w:tab/>
        <w:t>Inputs :</w:t>
      </w:r>
    </w:p>
    <w:p w14:paraId="08CD7435" w14:textId="77777777" w:rsidR="00642402" w:rsidRDefault="00642402">
      <w:pPr>
        <w:pStyle w:val="WP"/>
      </w:pPr>
      <w:r>
        <w:t>*</w:t>
      </w:r>
    </w:p>
    <w:p w14:paraId="4CEFBE3D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246211B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14E4E0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141362DE" w14:textId="77777777" w:rsidR="00642402" w:rsidRDefault="00642402">
      <w:pPr>
        <w:pStyle w:val="WP"/>
      </w:pPr>
      <w:r>
        <w:t>*</w:t>
      </w:r>
    </w:p>
    <w:p w14:paraId="46C4A4B5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00EF873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0237CE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6C7AC883" w14:textId="77777777" w:rsidR="00642402" w:rsidRDefault="00642402">
      <w:pPr>
        <w:pStyle w:val="WP"/>
      </w:pPr>
      <w:r>
        <w:t>*</w:t>
      </w:r>
    </w:p>
    <w:p w14:paraId="3D6B29D5" w14:textId="77777777" w:rsidR="00642402" w:rsidRDefault="00642402">
      <w:pPr>
        <w:pStyle w:val="WP"/>
      </w:pPr>
      <w:r>
        <w:t>*</w:t>
      </w:r>
      <w:r>
        <w:tab/>
        <w:t>Outputs :</w:t>
      </w:r>
    </w:p>
    <w:p w14:paraId="5330B575" w14:textId="77777777" w:rsidR="00642402" w:rsidRDefault="00642402">
      <w:pPr>
        <w:pStyle w:val="WP"/>
      </w:pPr>
      <w:r>
        <w:t>*</w:t>
      </w:r>
    </w:p>
    <w:p w14:paraId="0EAE249F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9BF9671" w14:textId="77777777" w:rsidR="00642402" w:rsidRDefault="00642402">
      <w:pPr>
        <w:pStyle w:val="WP"/>
      </w:pPr>
      <w:r>
        <w:t>*</w:t>
      </w:r>
    </w:p>
    <w:p w14:paraId="55FB4D1C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4C9FFC5" w14:textId="77777777" w:rsidR="00642402" w:rsidRDefault="00642402">
      <w:pPr>
        <w:pStyle w:val="WP"/>
      </w:pPr>
      <w:r>
        <w:t>*</w:t>
      </w:r>
    </w:p>
    <w:p w14:paraId="7465DED0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0321BEE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40A4BE8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0B2E9732" w14:textId="77777777" w:rsidR="00642402" w:rsidRDefault="00642402">
      <w:pPr>
        <w:pStyle w:val="WP"/>
      </w:pPr>
      <w:r>
        <w:t>*</w:t>
      </w:r>
    </w:p>
    <w:p w14:paraId="156B023A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4541333A" w14:textId="77777777" w:rsidR="00642402" w:rsidRDefault="00642402">
      <w:pPr>
        <w:pStyle w:val="LD10"/>
      </w:pPr>
    </w:p>
    <w:p w14:paraId="71570ED6" w14:textId="77777777" w:rsidR="00642402" w:rsidRDefault="00642402">
      <w:pPr>
        <w:pStyle w:val="LD10"/>
      </w:pPr>
      <w:r>
        <w:t>Word32 L_mult0(Word16 var1, Word16 var2)</w:t>
      </w:r>
    </w:p>
    <w:p w14:paraId="33E10E9F" w14:textId="77777777" w:rsidR="00642402" w:rsidRDefault="00642402">
      <w:pPr>
        <w:pStyle w:val="LD10"/>
      </w:pPr>
      <w:r>
        <w:t>{</w:t>
      </w:r>
    </w:p>
    <w:p w14:paraId="5BFAAC5F" w14:textId="77777777" w:rsidR="00642402" w:rsidRDefault="00642402">
      <w:pPr>
        <w:pStyle w:val="LD10"/>
      </w:pPr>
      <w:r>
        <w:t xml:space="preserve">  Word32 L_var_out;</w:t>
      </w:r>
    </w:p>
    <w:p w14:paraId="3AB3A4B5" w14:textId="77777777" w:rsidR="00642402" w:rsidRDefault="00642402">
      <w:pPr>
        <w:pStyle w:val="LD10"/>
      </w:pPr>
    </w:p>
    <w:p w14:paraId="18C298AF" w14:textId="77777777" w:rsidR="00642402" w:rsidRDefault="00642402">
      <w:pPr>
        <w:pStyle w:val="LD10"/>
      </w:pPr>
      <w:r>
        <w:t xml:space="preserve">  L_var_out = (Word32)var1 * (Word32)var2;</w:t>
      </w:r>
    </w:p>
    <w:p w14:paraId="7C683EBF" w14:textId="77777777" w:rsidR="00642402" w:rsidRDefault="00642402">
      <w:pPr>
        <w:pStyle w:val="LD10"/>
      </w:pPr>
    </w:p>
    <w:p w14:paraId="463C2909" w14:textId="77777777" w:rsidR="00642402" w:rsidRDefault="00642402">
      <w:pPr>
        <w:pStyle w:val="LD10"/>
      </w:pPr>
      <w:r>
        <w:t xml:space="preserve">  return(L_var_out);</w:t>
      </w:r>
    </w:p>
    <w:p w14:paraId="0CFF1DA8" w14:textId="77777777" w:rsidR="00642402" w:rsidRDefault="00642402">
      <w:pPr>
        <w:pStyle w:val="LD10"/>
      </w:pPr>
      <w:r>
        <w:t>}</w:t>
      </w:r>
    </w:p>
    <w:p w14:paraId="32217246" w14:textId="77777777" w:rsidR="00642402" w:rsidRDefault="00642402">
      <w:pPr>
        <w:pStyle w:val="LD10"/>
      </w:pPr>
    </w:p>
    <w:p w14:paraId="4829C2C4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521C328" w14:textId="77777777" w:rsidR="00642402" w:rsidRDefault="00642402">
      <w:pPr>
        <w:pStyle w:val="WP"/>
      </w:pPr>
      <w:r>
        <w:t>*</w:t>
      </w:r>
    </w:p>
    <w:p w14:paraId="7B4882DC" w14:textId="77777777" w:rsidR="00642402" w:rsidRDefault="00642402">
      <w:pPr>
        <w:pStyle w:val="WP"/>
      </w:pPr>
      <w:r>
        <w:t>*</w:t>
      </w:r>
      <w:r>
        <w:tab/>
        <w:t>Function Name : L_negate</w:t>
      </w:r>
      <w:r>
        <w:fldChar w:fldCharType="begin"/>
      </w:r>
      <w:r>
        <w:instrText>xe "L_negate</w:instrText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7D12E01" w14:textId="77777777" w:rsidR="00642402" w:rsidRDefault="00642402">
      <w:pPr>
        <w:pStyle w:val="WP"/>
      </w:pPr>
      <w:r>
        <w:t>*</w:t>
      </w:r>
    </w:p>
    <w:p w14:paraId="1EDEAE6A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FD5C803" w14:textId="77777777" w:rsidR="00642402" w:rsidRDefault="00642402">
      <w:pPr>
        <w:pStyle w:val="WP"/>
      </w:pPr>
      <w:r>
        <w:t>*</w:t>
      </w:r>
    </w:p>
    <w:p w14:paraId="2766FB13" w14:textId="77777777" w:rsidR="00642402" w:rsidRDefault="00642402">
      <w:pPr>
        <w:pStyle w:val="WP"/>
      </w:pPr>
      <w:r>
        <w:t>*</w:t>
      </w:r>
      <w:r>
        <w:tab/>
      </w:r>
      <w:r>
        <w:tab/>
        <w:t>Negate the 32 bit variable L_var1 with saturation; saturate in the case</w:t>
      </w:r>
    </w:p>
    <w:p w14:paraId="34BAD587" w14:textId="77777777" w:rsidR="00642402" w:rsidRDefault="00642402">
      <w:pPr>
        <w:pStyle w:val="WP"/>
      </w:pPr>
      <w:r>
        <w:t>*</w:t>
      </w:r>
      <w:r>
        <w:tab/>
      </w:r>
      <w:r>
        <w:tab/>
        <w:t>where input is -2147483648 (0x8000 0000).</w:t>
      </w:r>
    </w:p>
    <w:p w14:paraId="7E9E7CC6" w14:textId="77777777" w:rsidR="00642402" w:rsidRDefault="00642402">
      <w:pPr>
        <w:pStyle w:val="WP"/>
      </w:pPr>
      <w:r>
        <w:t>*</w:t>
      </w:r>
    </w:p>
    <w:p w14:paraId="2125A4E1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3C330369" w14:textId="77777777" w:rsidR="00642402" w:rsidRDefault="00642402">
      <w:pPr>
        <w:pStyle w:val="WP"/>
      </w:pPr>
      <w:r>
        <w:t>*</w:t>
      </w:r>
    </w:p>
    <w:p w14:paraId="0C16AB6A" w14:textId="77777777" w:rsidR="00642402" w:rsidRDefault="00642402">
      <w:pPr>
        <w:pStyle w:val="WP"/>
      </w:pPr>
      <w:r>
        <w:t>*</w:t>
      </w:r>
      <w:r>
        <w:tab/>
        <w:t>Inputs :</w:t>
      </w:r>
    </w:p>
    <w:p w14:paraId="5CBAB3EF" w14:textId="77777777" w:rsidR="00642402" w:rsidRDefault="00642402">
      <w:pPr>
        <w:pStyle w:val="WP"/>
      </w:pPr>
      <w:r>
        <w:t>*</w:t>
      </w:r>
    </w:p>
    <w:p w14:paraId="0195BB09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6834E84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0BF41A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5447B8BB" w14:textId="77777777" w:rsidR="00642402" w:rsidRDefault="00642402">
      <w:pPr>
        <w:pStyle w:val="WP"/>
      </w:pPr>
      <w:r>
        <w:t>*</w:t>
      </w:r>
    </w:p>
    <w:p w14:paraId="5E86B5D3" w14:textId="77777777" w:rsidR="00642402" w:rsidRDefault="00642402">
      <w:pPr>
        <w:pStyle w:val="WP"/>
      </w:pPr>
      <w:r>
        <w:t>*</w:t>
      </w:r>
      <w:r>
        <w:tab/>
        <w:t>Outputs :</w:t>
      </w:r>
    </w:p>
    <w:p w14:paraId="70FA3BF6" w14:textId="77777777" w:rsidR="00642402" w:rsidRDefault="00642402">
      <w:pPr>
        <w:pStyle w:val="WP"/>
      </w:pPr>
      <w:r>
        <w:t>*</w:t>
      </w:r>
    </w:p>
    <w:p w14:paraId="4ADB442D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58D35D45" w14:textId="77777777" w:rsidR="00642402" w:rsidRDefault="00642402">
      <w:pPr>
        <w:pStyle w:val="WP"/>
      </w:pPr>
      <w:r>
        <w:t>*</w:t>
      </w:r>
    </w:p>
    <w:p w14:paraId="3FAE01A0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11811DA3" w14:textId="77777777" w:rsidR="00642402" w:rsidRDefault="00642402">
      <w:pPr>
        <w:pStyle w:val="WP"/>
      </w:pPr>
      <w:r>
        <w:t>*</w:t>
      </w:r>
    </w:p>
    <w:p w14:paraId="215AA6C5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2DBCA20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8A0541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79C79C25" w14:textId="77777777" w:rsidR="00642402" w:rsidRDefault="00642402">
      <w:pPr>
        <w:pStyle w:val="WP"/>
      </w:pPr>
      <w:r>
        <w:t>*</w:t>
      </w:r>
    </w:p>
    <w:p w14:paraId="79BE3FCF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12A2D885" w14:textId="77777777" w:rsidR="00642402" w:rsidRDefault="00642402">
      <w:pPr>
        <w:pStyle w:val="LD10"/>
      </w:pPr>
    </w:p>
    <w:p w14:paraId="0C592496" w14:textId="77777777" w:rsidR="00642402" w:rsidRDefault="00642402">
      <w:pPr>
        <w:pStyle w:val="LD10"/>
      </w:pPr>
      <w:r>
        <w:t>Word32 L_negate(Word32 L_var1)</w:t>
      </w:r>
    </w:p>
    <w:p w14:paraId="52DD3FCB" w14:textId="77777777" w:rsidR="00642402" w:rsidRDefault="00642402">
      <w:pPr>
        <w:pStyle w:val="LD10"/>
      </w:pPr>
      <w:r>
        <w:t xml:space="preserve">  {</w:t>
      </w:r>
    </w:p>
    <w:p w14:paraId="0CE53C85" w14:textId="77777777" w:rsidR="00642402" w:rsidRDefault="00642402">
      <w:pPr>
        <w:pStyle w:val="LD10"/>
      </w:pPr>
      <w:r>
        <w:t xml:space="preserve">   Word32 L_var_out;</w:t>
      </w:r>
    </w:p>
    <w:p w14:paraId="514F71C3" w14:textId="77777777" w:rsidR="00642402" w:rsidRDefault="00642402">
      <w:pPr>
        <w:pStyle w:val="LD10"/>
      </w:pPr>
    </w:p>
    <w:p w14:paraId="6FCC2F90" w14:textId="77777777" w:rsidR="00642402" w:rsidRDefault="00642402">
      <w:pPr>
        <w:pStyle w:val="LD10"/>
      </w:pPr>
      <w:r>
        <w:t xml:space="preserve">   L_var_out = (L_var1 == MIN_32) ? MAX_32 : -L_var1;</w:t>
      </w:r>
    </w:p>
    <w:p w14:paraId="07498C78" w14:textId="77777777" w:rsidR="00642402" w:rsidRDefault="00642402">
      <w:pPr>
        <w:pStyle w:val="LD10"/>
      </w:pPr>
      <w:r>
        <w:t xml:space="preserve">   return(L_var_out);</w:t>
      </w:r>
    </w:p>
    <w:p w14:paraId="2B9E9377" w14:textId="77777777" w:rsidR="00642402" w:rsidRDefault="00642402">
      <w:pPr>
        <w:pStyle w:val="LD10"/>
      </w:pPr>
      <w:r>
        <w:t xml:space="preserve">  }</w:t>
      </w:r>
    </w:p>
    <w:p w14:paraId="7D8BF4B9" w14:textId="77777777" w:rsidR="00642402" w:rsidRDefault="00642402">
      <w:pPr>
        <w:pStyle w:val="WP"/>
        <w:keepNext/>
        <w:keepLines/>
      </w:pPr>
      <w:r>
        <w:br w:type="page"/>
      </w:r>
      <w:r>
        <w:lastRenderedPageBreak/>
        <w:t>/************************************************************************</w:t>
      </w:r>
    </w:p>
    <w:p w14:paraId="7D385BC2" w14:textId="77777777" w:rsidR="00642402" w:rsidRDefault="00642402">
      <w:pPr>
        <w:pStyle w:val="WP"/>
        <w:keepNext/>
        <w:keepLines/>
      </w:pPr>
      <w:r>
        <w:t>*</w:t>
      </w:r>
    </w:p>
    <w:p w14:paraId="762519BC" w14:textId="77777777" w:rsidR="00642402" w:rsidRDefault="00642402">
      <w:pPr>
        <w:pStyle w:val="WP"/>
        <w:keepNext/>
        <w:keepLines/>
      </w:pPr>
      <w:r>
        <w:t>*</w:t>
      </w:r>
      <w:r>
        <w:tab/>
        <w:t>Function Name : L_shl</w:t>
      </w:r>
      <w:r>
        <w:fldChar w:fldCharType="begin"/>
      </w:r>
      <w:r>
        <w:instrText>xe "L_shl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08592FAC" w14:textId="77777777" w:rsidR="00642402" w:rsidRDefault="00642402">
      <w:pPr>
        <w:pStyle w:val="WP"/>
        <w:keepNext/>
        <w:keepLines/>
      </w:pPr>
      <w:r>
        <w:t>*</w:t>
      </w:r>
    </w:p>
    <w:p w14:paraId="60867C06" w14:textId="77777777" w:rsidR="00642402" w:rsidRDefault="00642402">
      <w:pPr>
        <w:pStyle w:val="WP"/>
        <w:keepNext/>
        <w:keepLines/>
      </w:pPr>
      <w:r>
        <w:t>*</w:t>
      </w:r>
      <w:r>
        <w:tab/>
        <w:t>Purpose :</w:t>
      </w:r>
    </w:p>
    <w:p w14:paraId="2250E845" w14:textId="77777777" w:rsidR="00642402" w:rsidRDefault="00642402">
      <w:pPr>
        <w:pStyle w:val="WP"/>
        <w:keepNext/>
        <w:keepLines/>
      </w:pPr>
      <w:r>
        <w:t>*</w:t>
      </w:r>
    </w:p>
    <w:p w14:paraId="14EB5CB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Arithmetically shift the 32 bit input L_var1 left var2 positions. Zero fill the var2 LSB *</w:t>
      </w:r>
      <w:r>
        <w:tab/>
      </w:r>
      <w:r>
        <w:tab/>
        <w:t xml:space="preserve">of the result. If var2 is negative, L_var1 right by -var2 arithmetically shift with sign </w:t>
      </w:r>
    </w:p>
    <w:p w14:paraId="24515E9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extension. Saturate the result in case of underflows or overflows.</w:t>
      </w:r>
    </w:p>
    <w:p w14:paraId="60A63C24" w14:textId="77777777" w:rsidR="00642402" w:rsidRDefault="00642402">
      <w:pPr>
        <w:pStyle w:val="WP"/>
        <w:keepNext/>
        <w:keepLines/>
      </w:pPr>
      <w:r>
        <w:t>*</w:t>
      </w:r>
    </w:p>
    <w:p w14:paraId="645E0BE4" w14:textId="77777777" w:rsidR="00642402" w:rsidRDefault="00642402">
      <w:pPr>
        <w:pStyle w:val="WP"/>
        <w:keepNext/>
        <w:keepLines/>
      </w:pPr>
      <w:r>
        <w:t>*</w:t>
      </w:r>
      <w:r>
        <w:tab/>
        <w:t>Complexity Weight : 2</w:t>
      </w:r>
    </w:p>
    <w:p w14:paraId="06FB095E" w14:textId="77777777" w:rsidR="00642402" w:rsidRDefault="00642402">
      <w:pPr>
        <w:pStyle w:val="WP"/>
        <w:keepNext/>
        <w:keepLines/>
      </w:pPr>
      <w:r>
        <w:t>*</w:t>
      </w:r>
    </w:p>
    <w:p w14:paraId="67A2FEF6" w14:textId="77777777" w:rsidR="00642402" w:rsidRDefault="00642402">
      <w:pPr>
        <w:pStyle w:val="WP"/>
        <w:keepNext/>
        <w:keepLines/>
      </w:pPr>
      <w:r>
        <w:t>*</w:t>
      </w:r>
      <w:r>
        <w:tab/>
        <w:t>Inputs :</w:t>
      </w:r>
    </w:p>
    <w:p w14:paraId="731C1CD3" w14:textId="77777777" w:rsidR="00642402" w:rsidRDefault="00642402">
      <w:pPr>
        <w:pStyle w:val="WP"/>
        <w:keepNext/>
        <w:keepLines/>
      </w:pPr>
      <w:r>
        <w:t>*</w:t>
      </w:r>
    </w:p>
    <w:p w14:paraId="188AB55A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L_var1</w:t>
      </w:r>
    </w:p>
    <w:p w14:paraId="1C5C0A59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205CB3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03515FB0" w14:textId="77777777" w:rsidR="00642402" w:rsidRDefault="00642402">
      <w:pPr>
        <w:pStyle w:val="WP"/>
        <w:keepNext/>
        <w:keepLines/>
      </w:pPr>
      <w:r>
        <w:t>*</w:t>
      </w:r>
    </w:p>
    <w:p w14:paraId="63D09596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var2</w:t>
      </w:r>
    </w:p>
    <w:p w14:paraId="5407939B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1B6724E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0F4C01BE" w14:textId="77777777" w:rsidR="00642402" w:rsidRDefault="00642402">
      <w:pPr>
        <w:pStyle w:val="WP"/>
        <w:keepNext/>
        <w:keepLines/>
      </w:pPr>
      <w:r>
        <w:t>*</w:t>
      </w:r>
    </w:p>
    <w:p w14:paraId="71EB7C9C" w14:textId="77777777" w:rsidR="00642402" w:rsidRDefault="00642402">
      <w:pPr>
        <w:pStyle w:val="WP"/>
        <w:keepNext/>
        <w:keepLines/>
      </w:pPr>
      <w:r>
        <w:t>*</w:t>
      </w:r>
      <w:r>
        <w:tab/>
        <w:t>Outputs :</w:t>
      </w:r>
    </w:p>
    <w:p w14:paraId="72185B6A" w14:textId="77777777" w:rsidR="00642402" w:rsidRDefault="00642402">
      <w:pPr>
        <w:pStyle w:val="WP"/>
        <w:keepNext/>
        <w:keepLines/>
      </w:pPr>
      <w:r>
        <w:t>*</w:t>
      </w:r>
    </w:p>
    <w:p w14:paraId="2B77DD55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none</w:t>
      </w:r>
    </w:p>
    <w:p w14:paraId="3072C80B" w14:textId="77777777" w:rsidR="00642402" w:rsidRDefault="00642402">
      <w:pPr>
        <w:pStyle w:val="WP"/>
        <w:keepNext/>
        <w:keepLines/>
      </w:pPr>
      <w:r>
        <w:t>*</w:t>
      </w:r>
    </w:p>
    <w:p w14:paraId="3E711062" w14:textId="77777777" w:rsidR="00642402" w:rsidRDefault="00642402">
      <w:pPr>
        <w:pStyle w:val="WP"/>
        <w:keepNext/>
        <w:keepLines/>
      </w:pPr>
      <w:r>
        <w:t>*</w:t>
      </w:r>
      <w:r>
        <w:tab/>
        <w:t>Returned Value :</w:t>
      </w:r>
    </w:p>
    <w:p w14:paraId="128E56E5" w14:textId="77777777" w:rsidR="00642402" w:rsidRDefault="00642402">
      <w:pPr>
        <w:pStyle w:val="WP"/>
        <w:keepNext/>
        <w:keepLines/>
      </w:pPr>
      <w:r>
        <w:t>*</w:t>
      </w:r>
    </w:p>
    <w:p w14:paraId="79A85A1E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  <w:t>L_var_out</w:t>
      </w:r>
    </w:p>
    <w:p w14:paraId="4A962350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CD59BFC" w14:textId="77777777" w:rsidR="00642402" w:rsidRDefault="00642402">
      <w:pPr>
        <w:pStyle w:val="WP"/>
        <w:keepNext/>
        <w:keepLines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29CE1047" w14:textId="77777777" w:rsidR="00642402" w:rsidRDefault="00642402">
      <w:pPr>
        <w:pStyle w:val="WP"/>
        <w:keepNext/>
        <w:keepLines/>
      </w:pPr>
      <w:r>
        <w:t>*</w:t>
      </w:r>
    </w:p>
    <w:p w14:paraId="615345D6" w14:textId="77777777" w:rsidR="00642402" w:rsidRDefault="00642402">
      <w:pPr>
        <w:pStyle w:val="WP"/>
        <w:keepNext/>
        <w:keepLines/>
      </w:pPr>
      <w:r>
        <w:t>************************************************************************/</w:t>
      </w:r>
    </w:p>
    <w:p w14:paraId="52AB1EF9" w14:textId="77777777" w:rsidR="00642402" w:rsidRDefault="00642402">
      <w:pPr>
        <w:pStyle w:val="LD10"/>
      </w:pPr>
      <w:r>
        <w:t>Word32 L_shl(Word32 L_var1, Word16 var2)</w:t>
      </w:r>
    </w:p>
    <w:p w14:paraId="09D01672" w14:textId="77777777" w:rsidR="00642402" w:rsidRDefault="00642402">
      <w:pPr>
        <w:pStyle w:val="LD10"/>
      </w:pPr>
      <w:r>
        <w:t xml:space="preserve">  {</w:t>
      </w:r>
    </w:p>
    <w:p w14:paraId="0EF9BAAE" w14:textId="77777777" w:rsidR="00642402" w:rsidRDefault="00642402">
      <w:pPr>
        <w:pStyle w:val="LD10"/>
      </w:pPr>
      <w:r>
        <w:t xml:space="preserve">   Word32 L_var_out;</w:t>
      </w:r>
    </w:p>
    <w:p w14:paraId="1D7B5F95" w14:textId="77777777" w:rsidR="00642402" w:rsidRDefault="00642402">
      <w:pPr>
        <w:pStyle w:val="LD10"/>
      </w:pPr>
      <w:r>
        <w:t>if (var2 &lt;= 0)</w:t>
      </w:r>
    </w:p>
    <w:p w14:paraId="210E9DB7" w14:textId="77777777" w:rsidR="00642402" w:rsidRDefault="00642402">
      <w:pPr>
        <w:pStyle w:val="LD10"/>
      </w:pPr>
      <w:r>
        <w:t xml:space="preserve">     {</w:t>
      </w:r>
    </w:p>
    <w:p w14:paraId="48C52D01" w14:textId="77777777" w:rsidR="00642402" w:rsidRDefault="00642402">
      <w:pPr>
        <w:pStyle w:val="LD10"/>
      </w:pPr>
      <w:r>
        <w:t xml:space="preserve">      L_var_out = L_shr( L_var1, (Word16)(-var2) );</w:t>
      </w:r>
    </w:p>
    <w:p w14:paraId="4F5C49B1" w14:textId="77777777" w:rsidR="00642402" w:rsidRDefault="00642402">
      <w:pPr>
        <w:pStyle w:val="LD10"/>
      </w:pPr>
      <w:r>
        <w:t xml:space="preserve">     }</w:t>
      </w:r>
    </w:p>
    <w:p w14:paraId="2283EC56" w14:textId="77777777" w:rsidR="00642402" w:rsidRDefault="00642402">
      <w:pPr>
        <w:pStyle w:val="LD10"/>
      </w:pPr>
      <w:r>
        <w:t xml:space="preserve">   else</w:t>
      </w:r>
    </w:p>
    <w:p w14:paraId="3A0E5B56" w14:textId="77777777" w:rsidR="00642402" w:rsidRDefault="00642402">
      <w:pPr>
        <w:pStyle w:val="LD10"/>
      </w:pPr>
      <w:r>
        <w:t xml:space="preserve">     {</w:t>
      </w:r>
    </w:p>
    <w:p w14:paraId="53D2BFA4" w14:textId="77777777" w:rsidR="00642402" w:rsidRDefault="00642402">
      <w:pPr>
        <w:pStyle w:val="LD10"/>
      </w:pPr>
      <w:r>
        <w:t xml:space="preserve">      for(;var2&gt;0;var2--)</w:t>
      </w:r>
    </w:p>
    <w:p w14:paraId="570EE8C5" w14:textId="77777777" w:rsidR="00642402" w:rsidRDefault="00642402">
      <w:pPr>
        <w:pStyle w:val="LD10"/>
      </w:pPr>
      <w:r>
        <w:t xml:space="preserve">        {</w:t>
      </w:r>
    </w:p>
    <w:p w14:paraId="7204A082" w14:textId="77777777" w:rsidR="00642402" w:rsidRDefault="00642402">
      <w:pPr>
        <w:pStyle w:val="LD10"/>
      </w:pPr>
      <w:r>
        <w:t xml:space="preserve">         if (L_var1 &gt; (Word32) 0X3fffffff)</w:t>
      </w:r>
    </w:p>
    <w:p w14:paraId="368E9E5A" w14:textId="77777777" w:rsidR="00642402" w:rsidRDefault="00642402">
      <w:pPr>
        <w:pStyle w:val="LD10"/>
      </w:pPr>
      <w:r>
        <w:t xml:space="preserve">           {</w:t>
      </w:r>
    </w:p>
    <w:p w14:paraId="185DB7BE" w14:textId="77777777" w:rsidR="00642402" w:rsidRDefault="00642402">
      <w:pPr>
        <w:pStyle w:val="LD10"/>
      </w:pPr>
      <w:r>
        <w:t xml:space="preserve">            Overflow = 1;</w:t>
      </w:r>
    </w:p>
    <w:p w14:paraId="5E5EADB7" w14:textId="77777777" w:rsidR="00642402" w:rsidRDefault="00642402">
      <w:pPr>
        <w:pStyle w:val="LD10"/>
      </w:pPr>
      <w:r>
        <w:t xml:space="preserve">            L_var_out = MAX_32;</w:t>
      </w:r>
    </w:p>
    <w:p w14:paraId="713B406F" w14:textId="77777777" w:rsidR="00642402" w:rsidRDefault="00642402">
      <w:pPr>
        <w:pStyle w:val="LD10"/>
      </w:pPr>
      <w:r>
        <w:t xml:space="preserve">            break;</w:t>
      </w:r>
    </w:p>
    <w:p w14:paraId="0923E54D" w14:textId="77777777" w:rsidR="00642402" w:rsidRDefault="00642402">
      <w:pPr>
        <w:pStyle w:val="LD10"/>
      </w:pPr>
      <w:r>
        <w:t xml:space="preserve">           }</w:t>
      </w:r>
    </w:p>
    <w:p w14:paraId="412081EE" w14:textId="77777777" w:rsidR="00642402" w:rsidRDefault="00642402">
      <w:pPr>
        <w:pStyle w:val="LD10"/>
      </w:pPr>
      <w:r>
        <w:t xml:space="preserve">         else</w:t>
      </w:r>
    </w:p>
    <w:p w14:paraId="172561D4" w14:textId="77777777" w:rsidR="00642402" w:rsidRDefault="00642402">
      <w:pPr>
        <w:pStyle w:val="LD10"/>
      </w:pPr>
      <w:r>
        <w:t xml:space="preserve">           {</w:t>
      </w:r>
    </w:p>
    <w:p w14:paraId="1026B7BE" w14:textId="77777777" w:rsidR="00642402" w:rsidRDefault="00642402">
      <w:pPr>
        <w:pStyle w:val="LD10"/>
      </w:pPr>
      <w:r>
        <w:t xml:space="preserve">            if (L_var1 &lt; (Word32) 0xc0000000)</w:t>
      </w:r>
    </w:p>
    <w:p w14:paraId="3863B091" w14:textId="77777777" w:rsidR="00642402" w:rsidRDefault="00642402">
      <w:pPr>
        <w:pStyle w:val="LD10"/>
      </w:pPr>
      <w:r>
        <w:t xml:space="preserve">              {</w:t>
      </w:r>
    </w:p>
    <w:p w14:paraId="63797B86" w14:textId="77777777" w:rsidR="00642402" w:rsidRDefault="00642402">
      <w:pPr>
        <w:pStyle w:val="LD10"/>
      </w:pPr>
      <w:r>
        <w:t xml:space="preserve">               Overflow = 1;</w:t>
      </w:r>
    </w:p>
    <w:p w14:paraId="46849D25" w14:textId="77777777" w:rsidR="00642402" w:rsidRDefault="00642402">
      <w:pPr>
        <w:pStyle w:val="LD10"/>
      </w:pPr>
      <w:r>
        <w:t xml:space="preserve">               L_var_out = MIN_32;</w:t>
      </w:r>
    </w:p>
    <w:p w14:paraId="688D69A2" w14:textId="77777777" w:rsidR="00642402" w:rsidRDefault="00642402">
      <w:pPr>
        <w:pStyle w:val="LD10"/>
      </w:pPr>
      <w:r>
        <w:t xml:space="preserve">               break;</w:t>
      </w:r>
    </w:p>
    <w:p w14:paraId="141A59D9" w14:textId="77777777" w:rsidR="00642402" w:rsidRDefault="00642402">
      <w:pPr>
        <w:pStyle w:val="LD10"/>
      </w:pPr>
      <w:r>
        <w:t xml:space="preserve">              }</w:t>
      </w:r>
    </w:p>
    <w:p w14:paraId="51F5A62F" w14:textId="77777777" w:rsidR="00642402" w:rsidRDefault="00642402">
      <w:pPr>
        <w:pStyle w:val="LD10"/>
      </w:pPr>
      <w:r>
        <w:t xml:space="preserve">           }</w:t>
      </w:r>
    </w:p>
    <w:p w14:paraId="57F5366F" w14:textId="77777777" w:rsidR="00642402" w:rsidRDefault="00642402">
      <w:pPr>
        <w:pStyle w:val="LD10"/>
      </w:pPr>
      <w:r>
        <w:t xml:space="preserve">         L_var1 *= 2;</w:t>
      </w:r>
    </w:p>
    <w:p w14:paraId="75362699" w14:textId="77777777" w:rsidR="00642402" w:rsidRDefault="00642402">
      <w:pPr>
        <w:pStyle w:val="LD10"/>
      </w:pPr>
      <w:r>
        <w:t xml:space="preserve">         L_var_out = L_var1;</w:t>
      </w:r>
    </w:p>
    <w:p w14:paraId="3973B976" w14:textId="77777777" w:rsidR="00642402" w:rsidRDefault="00642402">
      <w:pPr>
        <w:pStyle w:val="LD10"/>
      </w:pPr>
      <w:r>
        <w:lastRenderedPageBreak/>
        <w:t xml:space="preserve">        }</w:t>
      </w:r>
    </w:p>
    <w:p w14:paraId="279EC3B4" w14:textId="77777777" w:rsidR="00642402" w:rsidRDefault="00642402">
      <w:pPr>
        <w:pStyle w:val="LD10"/>
      </w:pPr>
      <w:r>
        <w:t xml:space="preserve">     }</w:t>
      </w:r>
    </w:p>
    <w:p w14:paraId="10C69015" w14:textId="77777777" w:rsidR="00642402" w:rsidRDefault="00642402">
      <w:pPr>
        <w:pStyle w:val="LD10"/>
      </w:pPr>
      <w:r>
        <w:t xml:space="preserve">   return(L_var_out);</w:t>
      </w:r>
    </w:p>
    <w:p w14:paraId="2C92383E" w14:textId="77777777" w:rsidR="00642402" w:rsidRDefault="00642402">
      <w:pPr>
        <w:pStyle w:val="LD10"/>
      </w:pPr>
      <w:r>
        <w:t xml:space="preserve">  }</w:t>
      </w:r>
    </w:p>
    <w:p w14:paraId="0084685C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2A44FFC" w14:textId="77777777" w:rsidR="00642402" w:rsidRDefault="00642402">
      <w:pPr>
        <w:pStyle w:val="WP"/>
      </w:pPr>
      <w:r>
        <w:t>*</w:t>
      </w:r>
    </w:p>
    <w:p w14:paraId="249D6A17" w14:textId="77777777" w:rsidR="00642402" w:rsidRDefault="00642402">
      <w:pPr>
        <w:pStyle w:val="WP"/>
      </w:pPr>
      <w:r>
        <w:t>*</w:t>
      </w:r>
      <w:r>
        <w:tab/>
        <w:t>Function Name : L_shr</w:t>
      </w:r>
      <w:r>
        <w:fldChar w:fldCharType="begin"/>
      </w:r>
      <w:r>
        <w:instrText>xe "L_shr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45FBB6D1" w14:textId="77777777" w:rsidR="00642402" w:rsidRDefault="00642402">
      <w:pPr>
        <w:pStyle w:val="WP"/>
      </w:pPr>
      <w:r>
        <w:t>*</w:t>
      </w:r>
    </w:p>
    <w:p w14:paraId="64A14E2F" w14:textId="77777777" w:rsidR="00642402" w:rsidRDefault="00642402">
      <w:pPr>
        <w:pStyle w:val="WP"/>
      </w:pPr>
      <w:r>
        <w:t>*</w:t>
      </w:r>
      <w:r>
        <w:tab/>
        <w:t>Purpose :</w:t>
      </w:r>
    </w:p>
    <w:p w14:paraId="1B414E3F" w14:textId="77777777" w:rsidR="00642402" w:rsidRDefault="00642402">
      <w:pPr>
        <w:pStyle w:val="WP"/>
      </w:pPr>
      <w:r>
        <w:t>*</w:t>
      </w:r>
    </w:p>
    <w:p w14:paraId="33639351" w14:textId="77777777" w:rsidR="00642402" w:rsidRDefault="00642402">
      <w:pPr>
        <w:pStyle w:val="WP"/>
      </w:pPr>
      <w:r>
        <w:t>*</w:t>
      </w:r>
      <w:r>
        <w:tab/>
      </w:r>
      <w:r>
        <w:tab/>
        <w:t>Arithmetically shift the 32 bit input L_var1 right var2 positions with</w:t>
      </w:r>
    </w:p>
    <w:p w14:paraId="0E174865" w14:textId="77777777" w:rsidR="00642402" w:rsidRDefault="00642402">
      <w:pPr>
        <w:pStyle w:val="WP"/>
      </w:pPr>
      <w:r>
        <w:t>*</w:t>
      </w:r>
      <w:r>
        <w:tab/>
      </w:r>
      <w:r>
        <w:tab/>
        <w:t>sign extension. If var2 is negative, arithmetically shift L_var1 left</w:t>
      </w:r>
    </w:p>
    <w:p w14:paraId="2E41067C" w14:textId="77777777" w:rsidR="00642402" w:rsidRDefault="00642402">
      <w:pPr>
        <w:pStyle w:val="WP"/>
      </w:pPr>
      <w:r>
        <w:t>*</w:t>
      </w:r>
      <w:r>
        <w:tab/>
      </w:r>
      <w:r>
        <w:tab/>
        <w:t>by -var2 and zero fill the var2 LSB of the result. Saturate the result</w:t>
      </w:r>
    </w:p>
    <w:p w14:paraId="0FA29AF1" w14:textId="77777777" w:rsidR="00642402" w:rsidRDefault="00642402">
      <w:pPr>
        <w:pStyle w:val="WP"/>
      </w:pPr>
      <w:r>
        <w:t>*</w:t>
      </w:r>
      <w:r>
        <w:tab/>
      </w:r>
      <w:r>
        <w:tab/>
        <w:t>in case of underflows or overflows.</w:t>
      </w:r>
    </w:p>
    <w:p w14:paraId="6C1EC57F" w14:textId="77777777" w:rsidR="00642402" w:rsidRDefault="00642402">
      <w:pPr>
        <w:pStyle w:val="WP"/>
      </w:pPr>
      <w:r>
        <w:t>*</w:t>
      </w:r>
    </w:p>
    <w:p w14:paraId="738B90F2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4C447ED6" w14:textId="77777777" w:rsidR="00642402" w:rsidRDefault="00642402">
      <w:pPr>
        <w:pStyle w:val="WP"/>
      </w:pPr>
      <w:r>
        <w:t>*</w:t>
      </w:r>
    </w:p>
    <w:p w14:paraId="7AC2B95F" w14:textId="77777777" w:rsidR="00642402" w:rsidRDefault="00642402">
      <w:pPr>
        <w:pStyle w:val="WP"/>
      </w:pPr>
      <w:r>
        <w:t>*</w:t>
      </w:r>
      <w:r>
        <w:tab/>
        <w:t>Inputs :</w:t>
      </w:r>
    </w:p>
    <w:p w14:paraId="1B4E655A" w14:textId="77777777" w:rsidR="00642402" w:rsidRDefault="00642402">
      <w:pPr>
        <w:pStyle w:val="WP"/>
      </w:pPr>
      <w:r>
        <w:t>*</w:t>
      </w:r>
    </w:p>
    <w:p w14:paraId="299300A5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078C705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1BE8E8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766D969E" w14:textId="77777777" w:rsidR="00642402" w:rsidRDefault="00642402">
      <w:pPr>
        <w:pStyle w:val="WP"/>
      </w:pPr>
      <w:r>
        <w:t>*</w:t>
      </w:r>
    </w:p>
    <w:p w14:paraId="65382E99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37607F8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C08E64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4C77579C" w14:textId="77777777" w:rsidR="00642402" w:rsidRDefault="00642402">
      <w:pPr>
        <w:pStyle w:val="WP"/>
      </w:pPr>
      <w:r>
        <w:t>*</w:t>
      </w:r>
    </w:p>
    <w:p w14:paraId="1968D464" w14:textId="77777777" w:rsidR="00642402" w:rsidRDefault="00642402">
      <w:pPr>
        <w:pStyle w:val="WP"/>
      </w:pPr>
      <w:r>
        <w:t>*</w:t>
      </w:r>
      <w:r>
        <w:tab/>
        <w:t>Outputs :</w:t>
      </w:r>
    </w:p>
    <w:p w14:paraId="65A8B633" w14:textId="77777777" w:rsidR="00642402" w:rsidRDefault="00642402">
      <w:pPr>
        <w:pStyle w:val="WP"/>
      </w:pPr>
      <w:r>
        <w:t>*</w:t>
      </w:r>
    </w:p>
    <w:p w14:paraId="1462B35F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29880C1E" w14:textId="77777777" w:rsidR="00642402" w:rsidRDefault="00642402">
      <w:pPr>
        <w:pStyle w:val="WP"/>
      </w:pPr>
      <w:r>
        <w:t>*</w:t>
      </w:r>
    </w:p>
    <w:p w14:paraId="6345B51C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0441E7B0" w14:textId="77777777" w:rsidR="00642402" w:rsidRDefault="00642402">
      <w:pPr>
        <w:pStyle w:val="WP"/>
      </w:pPr>
      <w:r>
        <w:t>*</w:t>
      </w:r>
    </w:p>
    <w:p w14:paraId="6F620FB8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2001FC4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7391CE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35174262" w14:textId="77777777" w:rsidR="00642402" w:rsidRDefault="00642402">
      <w:pPr>
        <w:pStyle w:val="WP"/>
      </w:pPr>
      <w:r>
        <w:t>*</w:t>
      </w:r>
    </w:p>
    <w:p w14:paraId="585A695D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1F8904BB" w14:textId="77777777" w:rsidR="00642402" w:rsidRDefault="00642402">
      <w:pPr>
        <w:pStyle w:val="LD10"/>
      </w:pPr>
    </w:p>
    <w:p w14:paraId="66873BA5" w14:textId="77777777" w:rsidR="00642402" w:rsidRDefault="00642402">
      <w:pPr>
        <w:pStyle w:val="LD10"/>
      </w:pPr>
      <w:r>
        <w:t>Word32 L_shr(Word32 L_var1, Word16 var2)</w:t>
      </w:r>
    </w:p>
    <w:p w14:paraId="6D080E3E" w14:textId="77777777" w:rsidR="00642402" w:rsidRDefault="00642402">
      <w:pPr>
        <w:pStyle w:val="LD10"/>
      </w:pPr>
      <w:r>
        <w:t xml:space="preserve">  {</w:t>
      </w:r>
    </w:p>
    <w:p w14:paraId="6917508A" w14:textId="77777777" w:rsidR="00642402" w:rsidRDefault="00642402">
      <w:pPr>
        <w:pStyle w:val="LD10"/>
      </w:pPr>
      <w:r>
        <w:t xml:space="preserve">   Word32 L_var_out;</w:t>
      </w:r>
    </w:p>
    <w:p w14:paraId="3E79AD40" w14:textId="77777777" w:rsidR="00642402" w:rsidRDefault="00642402">
      <w:pPr>
        <w:pStyle w:val="LD10"/>
      </w:pPr>
    </w:p>
    <w:p w14:paraId="5CF85866" w14:textId="77777777" w:rsidR="00642402" w:rsidRDefault="00642402">
      <w:pPr>
        <w:pStyle w:val="LD10"/>
      </w:pPr>
      <w:r>
        <w:t xml:space="preserve">   if (var2 &lt; 0)</w:t>
      </w:r>
    </w:p>
    <w:p w14:paraId="3E642D54" w14:textId="77777777" w:rsidR="00642402" w:rsidRDefault="00642402">
      <w:pPr>
        <w:pStyle w:val="LD10"/>
      </w:pPr>
      <w:r>
        <w:t xml:space="preserve">     {</w:t>
      </w:r>
    </w:p>
    <w:p w14:paraId="242BB50D" w14:textId="77777777" w:rsidR="00642402" w:rsidRDefault="00642402">
      <w:pPr>
        <w:pStyle w:val="LD10"/>
      </w:pPr>
      <w:r>
        <w:t xml:space="preserve">      L_var_out = L_shl( L_var1,(Word16)(-var2) );</w:t>
      </w:r>
    </w:p>
    <w:p w14:paraId="3BCD7CC7" w14:textId="77777777" w:rsidR="00642402" w:rsidRDefault="00642402">
      <w:pPr>
        <w:pStyle w:val="LD10"/>
      </w:pPr>
      <w:r>
        <w:t xml:space="preserve">     }</w:t>
      </w:r>
    </w:p>
    <w:p w14:paraId="5538BBF4" w14:textId="77777777" w:rsidR="00642402" w:rsidRDefault="00642402">
      <w:pPr>
        <w:pStyle w:val="LD10"/>
      </w:pPr>
      <w:r>
        <w:t xml:space="preserve">   else</w:t>
      </w:r>
    </w:p>
    <w:p w14:paraId="7C8F5B6D" w14:textId="77777777" w:rsidR="00642402" w:rsidRDefault="00642402">
      <w:pPr>
        <w:pStyle w:val="LD10"/>
      </w:pPr>
      <w:r>
        <w:t xml:space="preserve">     {</w:t>
      </w:r>
    </w:p>
    <w:p w14:paraId="22B351FF" w14:textId="77777777" w:rsidR="00642402" w:rsidRDefault="00642402">
      <w:pPr>
        <w:pStyle w:val="LD10"/>
      </w:pPr>
      <w:r>
        <w:t xml:space="preserve">      if (var2 &gt;= 31)</w:t>
      </w:r>
    </w:p>
    <w:p w14:paraId="545D5E9B" w14:textId="77777777" w:rsidR="00642402" w:rsidRDefault="00642402">
      <w:pPr>
        <w:pStyle w:val="LD10"/>
      </w:pPr>
      <w:r>
        <w:t xml:space="preserve"> {</w:t>
      </w:r>
    </w:p>
    <w:p w14:paraId="1D033847" w14:textId="77777777" w:rsidR="00642402" w:rsidRDefault="00642402">
      <w:pPr>
        <w:pStyle w:val="LD10"/>
      </w:pPr>
      <w:r>
        <w:t xml:space="preserve">  L_var_out = (L_var1 &lt; 0L) ? -1 : 0;</w:t>
      </w:r>
    </w:p>
    <w:p w14:paraId="1F92B8B6" w14:textId="77777777" w:rsidR="00642402" w:rsidRDefault="00642402">
      <w:pPr>
        <w:pStyle w:val="LD10"/>
      </w:pPr>
      <w:r>
        <w:t xml:space="preserve"> }</w:t>
      </w:r>
    </w:p>
    <w:p w14:paraId="5AC4EB71" w14:textId="77777777" w:rsidR="00642402" w:rsidRDefault="00642402">
      <w:pPr>
        <w:pStyle w:val="LD10"/>
      </w:pPr>
      <w:r>
        <w:t xml:space="preserve">      else</w:t>
      </w:r>
    </w:p>
    <w:p w14:paraId="4F893946" w14:textId="77777777" w:rsidR="00642402" w:rsidRDefault="00642402">
      <w:pPr>
        <w:pStyle w:val="LD10"/>
      </w:pPr>
      <w:r>
        <w:t xml:space="preserve"> {</w:t>
      </w:r>
    </w:p>
    <w:p w14:paraId="5E67097F" w14:textId="77777777" w:rsidR="00642402" w:rsidRDefault="00642402">
      <w:pPr>
        <w:pStyle w:val="LD10"/>
      </w:pPr>
      <w:r>
        <w:t xml:space="preserve">  if (L_var1&lt;0)</w:t>
      </w:r>
    </w:p>
    <w:p w14:paraId="31E42986" w14:textId="77777777" w:rsidR="00642402" w:rsidRDefault="00642402">
      <w:pPr>
        <w:pStyle w:val="LD10"/>
      </w:pPr>
      <w:r>
        <w:t xml:space="preserve">    {</w:t>
      </w:r>
    </w:p>
    <w:p w14:paraId="1919D219" w14:textId="77777777" w:rsidR="00642402" w:rsidRDefault="00642402">
      <w:pPr>
        <w:pStyle w:val="LD10"/>
      </w:pPr>
      <w:r>
        <w:t xml:space="preserve">     L_var_out = ~((~L_var1) &gt;&gt; var2);</w:t>
      </w:r>
    </w:p>
    <w:p w14:paraId="0E9DC973" w14:textId="77777777" w:rsidR="00642402" w:rsidRDefault="00642402">
      <w:pPr>
        <w:pStyle w:val="LD10"/>
      </w:pPr>
      <w:r>
        <w:t xml:space="preserve">    }</w:t>
      </w:r>
    </w:p>
    <w:p w14:paraId="5645F560" w14:textId="77777777" w:rsidR="00642402" w:rsidRDefault="00642402">
      <w:pPr>
        <w:pStyle w:val="LD10"/>
      </w:pPr>
      <w:r>
        <w:t xml:space="preserve">  else</w:t>
      </w:r>
    </w:p>
    <w:p w14:paraId="54E35158" w14:textId="77777777" w:rsidR="00642402" w:rsidRDefault="00642402">
      <w:pPr>
        <w:pStyle w:val="LD10"/>
      </w:pPr>
      <w:r>
        <w:t xml:space="preserve">    {</w:t>
      </w:r>
    </w:p>
    <w:p w14:paraId="2FB48545" w14:textId="77777777" w:rsidR="00642402" w:rsidRDefault="00642402">
      <w:pPr>
        <w:pStyle w:val="LD10"/>
      </w:pPr>
      <w:r>
        <w:t xml:space="preserve">     L_var_out = L_var1 &gt;&gt; var2;</w:t>
      </w:r>
    </w:p>
    <w:p w14:paraId="3B697BE9" w14:textId="77777777" w:rsidR="00642402" w:rsidRDefault="00642402">
      <w:pPr>
        <w:pStyle w:val="LD10"/>
      </w:pPr>
      <w:r>
        <w:t xml:space="preserve">    }</w:t>
      </w:r>
    </w:p>
    <w:p w14:paraId="58C37D4C" w14:textId="77777777" w:rsidR="00642402" w:rsidRDefault="00642402">
      <w:pPr>
        <w:pStyle w:val="LD10"/>
      </w:pPr>
      <w:r>
        <w:t xml:space="preserve"> }</w:t>
      </w:r>
    </w:p>
    <w:p w14:paraId="5EAABCC7" w14:textId="77777777" w:rsidR="00642402" w:rsidRDefault="00642402">
      <w:pPr>
        <w:pStyle w:val="LD10"/>
      </w:pPr>
      <w:r>
        <w:t xml:space="preserve">     }</w:t>
      </w:r>
    </w:p>
    <w:p w14:paraId="5718F4E9" w14:textId="77777777" w:rsidR="00642402" w:rsidRDefault="00642402">
      <w:pPr>
        <w:pStyle w:val="LD10"/>
      </w:pPr>
      <w:r>
        <w:t xml:space="preserve">   return(L_var_out);</w:t>
      </w:r>
    </w:p>
    <w:p w14:paraId="73786795" w14:textId="77777777" w:rsidR="00642402" w:rsidRDefault="00642402">
      <w:pPr>
        <w:pStyle w:val="LD10"/>
      </w:pPr>
      <w:r>
        <w:t xml:space="preserve">  }</w:t>
      </w:r>
    </w:p>
    <w:p w14:paraId="6D2AB045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9B92BB3" w14:textId="77777777" w:rsidR="00642402" w:rsidRDefault="00642402">
      <w:pPr>
        <w:pStyle w:val="WP"/>
      </w:pPr>
      <w:r>
        <w:t>*</w:t>
      </w:r>
    </w:p>
    <w:p w14:paraId="6FCE2367" w14:textId="77777777" w:rsidR="00642402" w:rsidRDefault="00642402">
      <w:pPr>
        <w:pStyle w:val="WP"/>
      </w:pPr>
      <w:r>
        <w:t>*</w:t>
      </w:r>
      <w:r>
        <w:tab/>
        <w:t>Function Name : L_shr_r</w:t>
      </w:r>
      <w:r>
        <w:fldChar w:fldCharType="begin"/>
      </w:r>
      <w:r>
        <w:instrText>xe "L_shr_r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52311B28" w14:textId="77777777" w:rsidR="00642402" w:rsidRDefault="00642402">
      <w:pPr>
        <w:pStyle w:val="WP"/>
      </w:pPr>
      <w:r>
        <w:t>*</w:t>
      </w:r>
    </w:p>
    <w:p w14:paraId="40EBA75F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B80B92F" w14:textId="77777777" w:rsidR="00642402" w:rsidRDefault="00642402">
      <w:pPr>
        <w:pStyle w:val="WP"/>
      </w:pPr>
      <w:r>
        <w:t>*</w:t>
      </w:r>
    </w:p>
    <w:p w14:paraId="044D1978" w14:textId="77777777" w:rsidR="00642402" w:rsidRDefault="00642402">
      <w:pPr>
        <w:pStyle w:val="WP"/>
      </w:pPr>
      <w:r>
        <w:t>*</w:t>
      </w:r>
      <w:r>
        <w:tab/>
      </w:r>
      <w:r>
        <w:tab/>
        <w:t>Same as L_shr(L_var1,var2)but with rounding. Saturate the result in case|</w:t>
      </w:r>
    </w:p>
    <w:p w14:paraId="1CD6B875" w14:textId="77777777" w:rsidR="00642402" w:rsidRDefault="00642402">
      <w:pPr>
        <w:pStyle w:val="WP"/>
      </w:pPr>
      <w:r>
        <w:t>*</w:t>
      </w:r>
      <w:r>
        <w:tab/>
      </w:r>
      <w:r>
        <w:tab/>
        <w:t>of underflows or overflows :</w:t>
      </w:r>
    </w:p>
    <w:p w14:paraId="746F2C41" w14:textId="77777777" w:rsidR="00642402" w:rsidRDefault="00642402">
      <w:pPr>
        <w:pStyle w:val="WP"/>
      </w:pPr>
      <w:r>
        <w:t>*</w:t>
      </w:r>
      <w:r>
        <w:tab/>
      </w:r>
      <w:r>
        <w:tab/>
        <w:t>If var2 is greater than zero :</w:t>
      </w:r>
    </w:p>
    <w:p w14:paraId="6801ABF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L_shr_r(var1,var2) = L_shr(L_add(L_var1,2**(var2-1)),var2)</w:t>
      </w:r>
    </w:p>
    <w:p w14:paraId="232E90AD" w14:textId="77777777" w:rsidR="00642402" w:rsidRDefault="00642402">
      <w:pPr>
        <w:pStyle w:val="WP"/>
      </w:pPr>
      <w:r>
        <w:t>*</w:t>
      </w:r>
      <w:r>
        <w:tab/>
      </w:r>
      <w:r>
        <w:tab/>
        <w:t>If var2 is less than zero :</w:t>
      </w:r>
    </w:p>
    <w:p w14:paraId="4C70F8F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L_shr_r(var1,var2) = L_shr(L_var1,var2).</w:t>
      </w:r>
    </w:p>
    <w:p w14:paraId="250B02F4" w14:textId="77777777" w:rsidR="00642402" w:rsidRDefault="00642402">
      <w:pPr>
        <w:pStyle w:val="WP"/>
      </w:pPr>
      <w:r>
        <w:t>*</w:t>
      </w:r>
    </w:p>
    <w:p w14:paraId="327D1678" w14:textId="77777777" w:rsidR="00642402" w:rsidRDefault="00642402">
      <w:pPr>
        <w:pStyle w:val="WP"/>
      </w:pPr>
      <w:r>
        <w:t>*</w:t>
      </w:r>
      <w:r>
        <w:tab/>
        <w:t>Complexity Weight : 3</w:t>
      </w:r>
    </w:p>
    <w:p w14:paraId="03D3CC8B" w14:textId="77777777" w:rsidR="00642402" w:rsidRDefault="00642402">
      <w:pPr>
        <w:pStyle w:val="WP"/>
      </w:pPr>
      <w:r>
        <w:t>*</w:t>
      </w:r>
    </w:p>
    <w:p w14:paraId="6F5AA6E4" w14:textId="77777777" w:rsidR="00642402" w:rsidRDefault="00642402">
      <w:pPr>
        <w:pStyle w:val="WP"/>
      </w:pPr>
      <w:r>
        <w:t>*</w:t>
      </w:r>
      <w:r>
        <w:tab/>
        <w:t>Inputs :</w:t>
      </w:r>
    </w:p>
    <w:p w14:paraId="03C17417" w14:textId="77777777" w:rsidR="00642402" w:rsidRDefault="00642402">
      <w:pPr>
        <w:pStyle w:val="WP"/>
      </w:pPr>
      <w:r>
        <w:t>*</w:t>
      </w:r>
    </w:p>
    <w:p w14:paraId="2F8F4231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25EB0F3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45B4954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3BCF2014" w14:textId="77777777" w:rsidR="00642402" w:rsidRDefault="00642402">
      <w:pPr>
        <w:pStyle w:val="WP"/>
      </w:pPr>
      <w:r>
        <w:t>*</w:t>
      </w:r>
    </w:p>
    <w:p w14:paraId="140E78F5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0A4312B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A32BE4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17BB10BA" w14:textId="77777777" w:rsidR="00642402" w:rsidRDefault="00642402">
      <w:pPr>
        <w:pStyle w:val="WP"/>
      </w:pPr>
      <w:r>
        <w:t>*</w:t>
      </w:r>
    </w:p>
    <w:p w14:paraId="7E7D5C00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A3F6131" w14:textId="77777777" w:rsidR="00642402" w:rsidRDefault="00642402">
      <w:pPr>
        <w:pStyle w:val="WP"/>
      </w:pPr>
      <w:r>
        <w:t>*</w:t>
      </w:r>
    </w:p>
    <w:p w14:paraId="5C804B92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0E017C6" w14:textId="77777777" w:rsidR="00642402" w:rsidRDefault="00642402">
      <w:pPr>
        <w:pStyle w:val="WP"/>
      </w:pPr>
      <w:r>
        <w:t>*</w:t>
      </w:r>
    </w:p>
    <w:p w14:paraId="6FFCEACE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4C8E5E8" w14:textId="77777777" w:rsidR="00642402" w:rsidRDefault="00642402">
      <w:pPr>
        <w:pStyle w:val="WP"/>
      </w:pPr>
      <w:r>
        <w:t>*</w:t>
      </w:r>
    </w:p>
    <w:p w14:paraId="3A28E5E6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4E08829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787CDF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6FF5BCD8" w14:textId="77777777" w:rsidR="00642402" w:rsidRDefault="00642402">
      <w:pPr>
        <w:pStyle w:val="WP"/>
      </w:pPr>
      <w:r>
        <w:t>*</w:t>
      </w:r>
    </w:p>
    <w:p w14:paraId="415AA02E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4CBFEC56" w14:textId="77777777" w:rsidR="00642402" w:rsidRDefault="00642402">
      <w:pPr>
        <w:pStyle w:val="LD10"/>
      </w:pPr>
    </w:p>
    <w:p w14:paraId="79DA8118" w14:textId="77777777" w:rsidR="00642402" w:rsidRDefault="00642402">
      <w:pPr>
        <w:pStyle w:val="LD10"/>
      </w:pPr>
      <w:r>
        <w:t>Word32 L_shr_r(Word32 L_var1,Word16 var2)</w:t>
      </w:r>
    </w:p>
    <w:p w14:paraId="4E977E76" w14:textId="77777777" w:rsidR="00642402" w:rsidRDefault="00642402">
      <w:pPr>
        <w:pStyle w:val="LD10"/>
      </w:pPr>
      <w:r>
        <w:t xml:space="preserve">  {</w:t>
      </w:r>
    </w:p>
    <w:p w14:paraId="24DB61BD" w14:textId="77777777" w:rsidR="00642402" w:rsidRDefault="00642402">
      <w:pPr>
        <w:pStyle w:val="LD10"/>
      </w:pPr>
      <w:r>
        <w:t xml:space="preserve">   Word32 L_var_out;</w:t>
      </w:r>
    </w:p>
    <w:p w14:paraId="0F416695" w14:textId="77777777" w:rsidR="00642402" w:rsidRDefault="00642402">
      <w:pPr>
        <w:pStyle w:val="LD10"/>
      </w:pPr>
    </w:p>
    <w:p w14:paraId="5B090A37" w14:textId="77777777" w:rsidR="00642402" w:rsidRDefault="00642402">
      <w:pPr>
        <w:pStyle w:val="LD10"/>
      </w:pPr>
      <w:r>
        <w:t xml:space="preserve">   if (var2 &gt; 31)</w:t>
      </w:r>
    </w:p>
    <w:p w14:paraId="04D9C0A4" w14:textId="77777777" w:rsidR="00642402" w:rsidRDefault="00642402">
      <w:pPr>
        <w:pStyle w:val="LD10"/>
      </w:pPr>
      <w:r>
        <w:t xml:space="preserve">     {</w:t>
      </w:r>
    </w:p>
    <w:p w14:paraId="30C01332" w14:textId="77777777" w:rsidR="00642402" w:rsidRDefault="00642402">
      <w:pPr>
        <w:pStyle w:val="LD10"/>
      </w:pPr>
      <w:r>
        <w:t xml:space="preserve">      L_var_out = 0;</w:t>
      </w:r>
    </w:p>
    <w:p w14:paraId="53AD20CE" w14:textId="77777777" w:rsidR="00642402" w:rsidRDefault="00642402">
      <w:pPr>
        <w:pStyle w:val="LD10"/>
      </w:pPr>
      <w:r>
        <w:t xml:space="preserve">     }</w:t>
      </w:r>
    </w:p>
    <w:p w14:paraId="33D06F28" w14:textId="77777777" w:rsidR="00642402" w:rsidRDefault="00642402">
      <w:pPr>
        <w:pStyle w:val="LD10"/>
      </w:pPr>
      <w:r>
        <w:t xml:space="preserve">   else</w:t>
      </w:r>
    </w:p>
    <w:p w14:paraId="5E450FB8" w14:textId="77777777" w:rsidR="00642402" w:rsidRDefault="00642402">
      <w:pPr>
        <w:pStyle w:val="LD10"/>
      </w:pPr>
      <w:r>
        <w:t xml:space="preserve">     {</w:t>
      </w:r>
    </w:p>
    <w:p w14:paraId="1A78FCE8" w14:textId="77777777" w:rsidR="00642402" w:rsidRDefault="00642402">
      <w:pPr>
        <w:pStyle w:val="LD10"/>
      </w:pPr>
      <w:r>
        <w:t xml:space="preserve">      L_var_out = L_shr(L_var1,var2);</w:t>
      </w:r>
    </w:p>
    <w:p w14:paraId="2E8B1BCF" w14:textId="77777777" w:rsidR="00642402" w:rsidRDefault="00642402">
      <w:pPr>
        <w:pStyle w:val="LD10"/>
      </w:pPr>
      <w:r>
        <w:t xml:space="preserve">      if (var2 &gt; 0)</w:t>
      </w:r>
    </w:p>
    <w:p w14:paraId="29B6B1A3" w14:textId="77777777" w:rsidR="00642402" w:rsidRDefault="00642402">
      <w:pPr>
        <w:pStyle w:val="LD10"/>
      </w:pPr>
      <w:r>
        <w:t xml:space="preserve"> {</w:t>
      </w:r>
    </w:p>
    <w:p w14:paraId="60C98118" w14:textId="77777777" w:rsidR="00642402" w:rsidRDefault="00642402">
      <w:pPr>
        <w:pStyle w:val="LD10"/>
      </w:pPr>
      <w:r>
        <w:t xml:space="preserve">  if ( (L_var1 &amp; ( (Word32)1 &lt;&lt; (var2-1) )) != 0)</w:t>
      </w:r>
    </w:p>
    <w:p w14:paraId="2D6A6F7B" w14:textId="77777777" w:rsidR="00642402" w:rsidRDefault="00642402">
      <w:pPr>
        <w:pStyle w:val="LD10"/>
      </w:pPr>
      <w:r>
        <w:t xml:space="preserve">    {</w:t>
      </w:r>
    </w:p>
    <w:p w14:paraId="67437B87" w14:textId="77777777" w:rsidR="00642402" w:rsidRDefault="00642402">
      <w:pPr>
        <w:pStyle w:val="LD10"/>
      </w:pPr>
      <w:r>
        <w:t xml:space="preserve">     L_var_out++;</w:t>
      </w:r>
    </w:p>
    <w:p w14:paraId="22E6CC93" w14:textId="77777777" w:rsidR="00642402" w:rsidRDefault="00642402">
      <w:pPr>
        <w:pStyle w:val="LD10"/>
      </w:pPr>
      <w:r>
        <w:t xml:space="preserve">    }</w:t>
      </w:r>
    </w:p>
    <w:p w14:paraId="0B42F7C6" w14:textId="77777777" w:rsidR="00642402" w:rsidRDefault="00642402">
      <w:pPr>
        <w:pStyle w:val="LD10"/>
      </w:pPr>
      <w:r>
        <w:t xml:space="preserve"> }</w:t>
      </w:r>
    </w:p>
    <w:p w14:paraId="23282EA3" w14:textId="77777777" w:rsidR="00642402" w:rsidRDefault="00642402">
      <w:pPr>
        <w:pStyle w:val="LD10"/>
      </w:pPr>
      <w:r>
        <w:t xml:space="preserve">     }</w:t>
      </w:r>
    </w:p>
    <w:p w14:paraId="5791F689" w14:textId="77777777" w:rsidR="00642402" w:rsidRDefault="00642402">
      <w:pPr>
        <w:pStyle w:val="LD10"/>
      </w:pPr>
      <w:r>
        <w:t xml:space="preserve">   return(L_var_out);</w:t>
      </w:r>
    </w:p>
    <w:p w14:paraId="15ABBF03" w14:textId="77777777" w:rsidR="00642402" w:rsidRDefault="00642402">
      <w:pPr>
        <w:pStyle w:val="LD10"/>
      </w:pPr>
      <w:r>
        <w:t xml:space="preserve">  }</w:t>
      </w:r>
    </w:p>
    <w:p w14:paraId="78CB9660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3554DB3C" w14:textId="77777777" w:rsidR="00642402" w:rsidRDefault="00642402">
      <w:pPr>
        <w:pStyle w:val="WP"/>
      </w:pPr>
      <w:r>
        <w:t>*</w:t>
      </w:r>
    </w:p>
    <w:p w14:paraId="136B581A" w14:textId="77777777" w:rsidR="00642402" w:rsidRDefault="00642402">
      <w:pPr>
        <w:pStyle w:val="WP"/>
      </w:pPr>
      <w:r>
        <w:t>*</w:t>
      </w:r>
      <w:r>
        <w:tab/>
        <w:t>Function Name : L_sub</w:t>
      </w:r>
      <w:r>
        <w:fldChar w:fldCharType="begin"/>
      </w:r>
      <w:r>
        <w:instrText>xe "L_sub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181FA5FB" w14:textId="77777777" w:rsidR="00642402" w:rsidRDefault="00642402">
      <w:pPr>
        <w:pStyle w:val="WP"/>
      </w:pPr>
      <w:r>
        <w:t>*</w:t>
      </w:r>
    </w:p>
    <w:p w14:paraId="112F3B12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BF9CD72" w14:textId="77777777" w:rsidR="00642402" w:rsidRDefault="00642402">
      <w:pPr>
        <w:pStyle w:val="WP"/>
      </w:pPr>
      <w:r>
        <w:t>*</w:t>
      </w:r>
    </w:p>
    <w:p w14:paraId="194B7931" w14:textId="77777777" w:rsidR="00642402" w:rsidRDefault="00642402">
      <w:pPr>
        <w:pStyle w:val="WP"/>
      </w:pPr>
      <w:r>
        <w:t>*</w:t>
      </w:r>
      <w:r>
        <w:tab/>
      </w:r>
      <w:r>
        <w:tab/>
        <w:t>32 bits subtraction of the two 32 bits variables (L_var1-L_var2) with</w:t>
      </w:r>
    </w:p>
    <w:p w14:paraId="7F74FA0E" w14:textId="77777777" w:rsidR="00642402" w:rsidRDefault="00642402">
      <w:pPr>
        <w:pStyle w:val="WP"/>
      </w:pPr>
      <w:r>
        <w:t>*</w:t>
      </w:r>
      <w:r>
        <w:tab/>
      </w:r>
      <w:r>
        <w:tab/>
        <w:t>overflow control and saturation; the result is set at +214783647 when</w:t>
      </w:r>
    </w:p>
    <w:p w14:paraId="45A9E033" w14:textId="77777777" w:rsidR="00642402" w:rsidRDefault="00642402">
      <w:pPr>
        <w:pStyle w:val="WP"/>
      </w:pPr>
      <w:r>
        <w:t>*</w:t>
      </w:r>
      <w:r>
        <w:tab/>
      </w:r>
      <w:r>
        <w:tab/>
        <w:t>overflow occurs or at -214783648 when underflow occurs.</w:t>
      </w:r>
    </w:p>
    <w:p w14:paraId="210ADAC6" w14:textId="77777777" w:rsidR="00642402" w:rsidRDefault="00642402">
      <w:pPr>
        <w:pStyle w:val="WP"/>
      </w:pPr>
      <w:r>
        <w:t>*</w:t>
      </w:r>
    </w:p>
    <w:p w14:paraId="38779407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5E76AFED" w14:textId="77777777" w:rsidR="00642402" w:rsidRDefault="00642402">
      <w:pPr>
        <w:pStyle w:val="WP"/>
      </w:pPr>
      <w:r>
        <w:t>*</w:t>
      </w:r>
    </w:p>
    <w:p w14:paraId="0A47F9B5" w14:textId="77777777" w:rsidR="00642402" w:rsidRDefault="00642402">
      <w:pPr>
        <w:pStyle w:val="WP"/>
      </w:pPr>
      <w:r>
        <w:t>*</w:t>
      </w:r>
      <w:r>
        <w:tab/>
        <w:t>Inputs :</w:t>
      </w:r>
    </w:p>
    <w:p w14:paraId="064349BB" w14:textId="77777777" w:rsidR="00642402" w:rsidRDefault="00642402">
      <w:pPr>
        <w:pStyle w:val="WP"/>
      </w:pPr>
      <w:r>
        <w:t>*</w:t>
      </w:r>
    </w:p>
    <w:p w14:paraId="5E704E84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1581180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48300D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00C2D740" w14:textId="77777777" w:rsidR="00642402" w:rsidRDefault="00642402">
      <w:pPr>
        <w:pStyle w:val="WP"/>
      </w:pPr>
      <w:r>
        <w:t>*</w:t>
      </w:r>
    </w:p>
    <w:p w14:paraId="4DC861C1" w14:textId="77777777" w:rsidR="00642402" w:rsidRDefault="00642402">
      <w:pPr>
        <w:pStyle w:val="WP"/>
      </w:pPr>
      <w:r>
        <w:t>*</w:t>
      </w:r>
      <w:r>
        <w:tab/>
      </w:r>
      <w:r>
        <w:tab/>
        <w:t>L_var2</w:t>
      </w:r>
    </w:p>
    <w:p w14:paraId="1B5B091A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E78DD2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4DC9B9B3" w14:textId="77777777" w:rsidR="00642402" w:rsidRDefault="00642402">
      <w:pPr>
        <w:pStyle w:val="WP"/>
      </w:pPr>
      <w:r>
        <w:t>*</w:t>
      </w:r>
    </w:p>
    <w:p w14:paraId="4EE5E443" w14:textId="77777777" w:rsidR="00642402" w:rsidRDefault="00642402">
      <w:pPr>
        <w:pStyle w:val="WP"/>
      </w:pPr>
      <w:r>
        <w:t>*</w:t>
      </w:r>
      <w:r>
        <w:tab/>
        <w:t>Outputs :</w:t>
      </w:r>
    </w:p>
    <w:p w14:paraId="6472CF2E" w14:textId="77777777" w:rsidR="00642402" w:rsidRDefault="00642402">
      <w:pPr>
        <w:pStyle w:val="WP"/>
      </w:pPr>
      <w:r>
        <w:t>*</w:t>
      </w:r>
    </w:p>
    <w:p w14:paraId="238306AF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74A41B6C" w14:textId="77777777" w:rsidR="00642402" w:rsidRDefault="00642402">
      <w:pPr>
        <w:pStyle w:val="WP"/>
      </w:pPr>
      <w:r>
        <w:t>*</w:t>
      </w:r>
    </w:p>
    <w:p w14:paraId="56BCF2BF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9B9749C" w14:textId="77777777" w:rsidR="00642402" w:rsidRDefault="00642402">
      <w:pPr>
        <w:pStyle w:val="WP"/>
      </w:pPr>
      <w:r>
        <w:t>*</w:t>
      </w:r>
    </w:p>
    <w:p w14:paraId="4ABB5BBD" w14:textId="77777777" w:rsidR="00642402" w:rsidRDefault="00642402">
      <w:pPr>
        <w:pStyle w:val="WP"/>
      </w:pPr>
      <w:r>
        <w:t>*</w:t>
      </w:r>
      <w:r>
        <w:tab/>
      </w:r>
      <w:r>
        <w:tab/>
        <w:t>L_var_out</w:t>
      </w:r>
    </w:p>
    <w:p w14:paraId="10BB3E0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A482AC6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3D9DD4A8" w14:textId="77777777" w:rsidR="00642402" w:rsidRDefault="00642402">
      <w:pPr>
        <w:pStyle w:val="WP"/>
      </w:pPr>
      <w:r>
        <w:t>*</w:t>
      </w:r>
    </w:p>
    <w:p w14:paraId="6AF40C11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F7FDC9E" w14:textId="77777777" w:rsidR="00642402" w:rsidRDefault="00642402">
      <w:pPr>
        <w:pStyle w:val="LD10"/>
      </w:pPr>
    </w:p>
    <w:p w14:paraId="573F575D" w14:textId="77777777" w:rsidR="00642402" w:rsidRDefault="00642402">
      <w:pPr>
        <w:pStyle w:val="LD10"/>
      </w:pPr>
      <w:r>
        <w:t>Word32 L_sub(Word32 L_var1, Word32 L_var2)</w:t>
      </w:r>
    </w:p>
    <w:p w14:paraId="34076CF1" w14:textId="77777777" w:rsidR="00642402" w:rsidRDefault="00642402">
      <w:pPr>
        <w:pStyle w:val="LD10"/>
      </w:pPr>
      <w:r>
        <w:t xml:space="preserve">  {</w:t>
      </w:r>
    </w:p>
    <w:p w14:paraId="1BEB3172" w14:textId="77777777" w:rsidR="00642402" w:rsidRDefault="00642402">
      <w:pPr>
        <w:pStyle w:val="LD10"/>
      </w:pPr>
      <w:r>
        <w:t xml:space="preserve">   Word32 L_var_out;</w:t>
      </w:r>
    </w:p>
    <w:p w14:paraId="28D4985D" w14:textId="77777777" w:rsidR="00642402" w:rsidRDefault="00642402">
      <w:pPr>
        <w:pStyle w:val="LD10"/>
      </w:pPr>
    </w:p>
    <w:p w14:paraId="7EE5F93B" w14:textId="77777777" w:rsidR="00642402" w:rsidRDefault="00642402">
      <w:pPr>
        <w:pStyle w:val="LD10"/>
      </w:pPr>
      <w:r>
        <w:t xml:space="preserve">   L_var_out = L_var1 - L_var2;</w:t>
      </w:r>
    </w:p>
    <w:p w14:paraId="57973748" w14:textId="77777777" w:rsidR="00642402" w:rsidRDefault="00642402">
      <w:pPr>
        <w:pStyle w:val="LD10"/>
      </w:pPr>
    </w:p>
    <w:p w14:paraId="5F309FE5" w14:textId="77777777" w:rsidR="00642402" w:rsidRDefault="00642402">
      <w:pPr>
        <w:pStyle w:val="LD10"/>
      </w:pPr>
      <w:r>
        <w:t xml:space="preserve">   if (((L_var1 ^ L_var2) &amp; MIN_32) != 0)</w:t>
      </w:r>
    </w:p>
    <w:p w14:paraId="6772ECC1" w14:textId="77777777" w:rsidR="00642402" w:rsidRDefault="00642402">
      <w:pPr>
        <w:pStyle w:val="LD10"/>
      </w:pPr>
      <w:r>
        <w:t xml:space="preserve">     {</w:t>
      </w:r>
    </w:p>
    <w:p w14:paraId="3EF19CC7" w14:textId="77777777" w:rsidR="00642402" w:rsidRDefault="00642402">
      <w:pPr>
        <w:pStyle w:val="LD10"/>
      </w:pPr>
      <w:r>
        <w:t xml:space="preserve">      if ((L_var_out ^ L_var1) &amp; MIN_32)</w:t>
      </w:r>
    </w:p>
    <w:p w14:paraId="56185103" w14:textId="77777777" w:rsidR="00642402" w:rsidRDefault="00642402">
      <w:pPr>
        <w:pStyle w:val="LD10"/>
      </w:pPr>
      <w:r>
        <w:t xml:space="preserve">        {</w:t>
      </w:r>
    </w:p>
    <w:p w14:paraId="7DE8CE4E" w14:textId="77777777" w:rsidR="00642402" w:rsidRDefault="00642402">
      <w:pPr>
        <w:pStyle w:val="LD10"/>
      </w:pPr>
      <w:r>
        <w:t xml:space="preserve">  L_var_out = (L_var1 &lt; 0L) ? MIN_32 : MAX_32;</w:t>
      </w:r>
    </w:p>
    <w:p w14:paraId="673F8DF4" w14:textId="77777777" w:rsidR="00642402" w:rsidRDefault="00642402">
      <w:pPr>
        <w:pStyle w:val="LD10"/>
      </w:pPr>
      <w:r>
        <w:t xml:space="preserve">         Overflow = 1;</w:t>
      </w:r>
    </w:p>
    <w:p w14:paraId="0C35C128" w14:textId="77777777" w:rsidR="00642402" w:rsidRDefault="00642402">
      <w:pPr>
        <w:pStyle w:val="LD10"/>
      </w:pPr>
      <w:r>
        <w:t xml:space="preserve">        }</w:t>
      </w:r>
    </w:p>
    <w:p w14:paraId="053FC425" w14:textId="77777777" w:rsidR="00642402" w:rsidRDefault="00642402">
      <w:pPr>
        <w:pStyle w:val="LD10"/>
      </w:pPr>
      <w:r>
        <w:t xml:space="preserve">     }</w:t>
      </w:r>
    </w:p>
    <w:p w14:paraId="7A548426" w14:textId="77777777" w:rsidR="00642402" w:rsidRDefault="00642402">
      <w:pPr>
        <w:pStyle w:val="LD10"/>
      </w:pPr>
      <w:r>
        <w:t xml:space="preserve">   return(L_var_out);</w:t>
      </w:r>
    </w:p>
    <w:p w14:paraId="175E954D" w14:textId="77777777" w:rsidR="00642402" w:rsidRDefault="00642402">
      <w:pPr>
        <w:pStyle w:val="LD10"/>
      </w:pPr>
      <w:r>
        <w:t xml:space="preserve">  }</w:t>
      </w:r>
    </w:p>
    <w:p w14:paraId="2292693D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65DC20D3" w14:textId="77777777" w:rsidR="00642402" w:rsidRDefault="00642402">
      <w:pPr>
        <w:pStyle w:val="WP"/>
      </w:pPr>
      <w:r>
        <w:t>*</w:t>
      </w:r>
    </w:p>
    <w:p w14:paraId="48E42C6C" w14:textId="77777777" w:rsidR="00642402" w:rsidRDefault="00642402">
      <w:pPr>
        <w:pStyle w:val="WP"/>
      </w:pPr>
      <w:r>
        <w:t>*</w:t>
      </w:r>
      <w:r>
        <w:tab/>
        <w:t>Function Name : mult</w:t>
      </w:r>
      <w:r>
        <w:fldChar w:fldCharType="begin"/>
      </w:r>
      <w:r>
        <w:instrText>xe "mult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7489090B" w14:textId="77777777" w:rsidR="00642402" w:rsidRDefault="00642402">
      <w:pPr>
        <w:pStyle w:val="WP"/>
      </w:pPr>
      <w:r>
        <w:t>*</w:t>
      </w:r>
    </w:p>
    <w:p w14:paraId="482CD4B8" w14:textId="77777777" w:rsidR="00642402" w:rsidRDefault="00642402">
      <w:pPr>
        <w:pStyle w:val="WP"/>
      </w:pPr>
      <w:r>
        <w:t>*</w:t>
      </w:r>
      <w:r>
        <w:tab/>
        <w:t>Purpose :</w:t>
      </w:r>
    </w:p>
    <w:p w14:paraId="7AE97C12" w14:textId="77777777" w:rsidR="00642402" w:rsidRDefault="00642402">
      <w:pPr>
        <w:pStyle w:val="WP"/>
      </w:pPr>
      <w:r>
        <w:t>*</w:t>
      </w:r>
    </w:p>
    <w:p w14:paraId="6A49A796" w14:textId="77777777" w:rsidR="00642402" w:rsidRDefault="00642402">
      <w:pPr>
        <w:pStyle w:val="WP"/>
      </w:pPr>
      <w:r>
        <w:t>*</w:t>
      </w:r>
      <w:r>
        <w:tab/>
      </w:r>
      <w:r>
        <w:tab/>
        <w:t>Performs the multiplication of var1 by var2 and gives a 16 bit result</w:t>
      </w:r>
    </w:p>
    <w:p w14:paraId="26AF18CF" w14:textId="77777777" w:rsidR="00642402" w:rsidRDefault="00642402">
      <w:pPr>
        <w:pStyle w:val="WP"/>
      </w:pPr>
      <w:r>
        <w:t>*</w:t>
      </w:r>
      <w:r>
        <w:tab/>
      </w:r>
      <w:r>
        <w:tab/>
        <w:t>which is scaled i.e.:</w:t>
      </w:r>
    </w:p>
    <w:p w14:paraId="2657859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mult(var1,var2) = shr((var1 times var2),15) and</w:t>
      </w:r>
    </w:p>
    <w:p w14:paraId="06AC6A7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mult(-32768,-32768) = 32767.</w:t>
      </w:r>
    </w:p>
    <w:p w14:paraId="1F7C2534" w14:textId="77777777" w:rsidR="00642402" w:rsidRDefault="00642402">
      <w:pPr>
        <w:pStyle w:val="WP"/>
      </w:pPr>
      <w:r>
        <w:t>*</w:t>
      </w:r>
    </w:p>
    <w:p w14:paraId="78ABFF8C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9779EE2" w14:textId="77777777" w:rsidR="00642402" w:rsidRDefault="00642402">
      <w:pPr>
        <w:pStyle w:val="WP"/>
      </w:pPr>
      <w:r>
        <w:t>*</w:t>
      </w:r>
    </w:p>
    <w:p w14:paraId="7D173C35" w14:textId="77777777" w:rsidR="00642402" w:rsidRDefault="00642402">
      <w:pPr>
        <w:pStyle w:val="WP"/>
      </w:pPr>
      <w:r>
        <w:t>*</w:t>
      </w:r>
      <w:r>
        <w:tab/>
        <w:t>Inputs :</w:t>
      </w:r>
    </w:p>
    <w:p w14:paraId="7F6DC40C" w14:textId="77777777" w:rsidR="00642402" w:rsidRDefault="00642402">
      <w:pPr>
        <w:pStyle w:val="WP"/>
      </w:pPr>
      <w:r>
        <w:t>*</w:t>
      </w:r>
    </w:p>
    <w:p w14:paraId="3106F7DF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735FF50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349327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6A22D0EE" w14:textId="77777777" w:rsidR="00642402" w:rsidRDefault="00642402">
      <w:pPr>
        <w:pStyle w:val="WP"/>
      </w:pPr>
      <w:r>
        <w:t>*</w:t>
      </w:r>
    </w:p>
    <w:p w14:paraId="54B62D66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6BF8945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A5EE7B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65EBBD07" w14:textId="77777777" w:rsidR="00642402" w:rsidRDefault="00642402">
      <w:pPr>
        <w:pStyle w:val="WP"/>
      </w:pPr>
      <w:r>
        <w:t>*</w:t>
      </w:r>
    </w:p>
    <w:p w14:paraId="1FBFB12D" w14:textId="77777777" w:rsidR="00642402" w:rsidRDefault="00642402">
      <w:pPr>
        <w:pStyle w:val="WP"/>
      </w:pPr>
      <w:r>
        <w:t>*</w:t>
      </w:r>
      <w:r>
        <w:tab/>
        <w:t>Outputs :</w:t>
      </w:r>
    </w:p>
    <w:p w14:paraId="17FCD9F3" w14:textId="77777777" w:rsidR="00642402" w:rsidRDefault="00642402">
      <w:pPr>
        <w:pStyle w:val="WP"/>
      </w:pPr>
      <w:r>
        <w:t>*</w:t>
      </w:r>
    </w:p>
    <w:p w14:paraId="5A420782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3226E3F7" w14:textId="77777777" w:rsidR="00642402" w:rsidRDefault="00642402">
      <w:pPr>
        <w:pStyle w:val="WP"/>
      </w:pPr>
      <w:r>
        <w:t>*</w:t>
      </w:r>
    </w:p>
    <w:p w14:paraId="19043720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1C38989" w14:textId="77777777" w:rsidR="00642402" w:rsidRDefault="00642402">
      <w:pPr>
        <w:pStyle w:val="WP"/>
      </w:pPr>
      <w:r>
        <w:t>*</w:t>
      </w:r>
    </w:p>
    <w:p w14:paraId="55802E7A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3183D2C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93977E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1CB8C1F1" w14:textId="77777777" w:rsidR="00642402" w:rsidRDefault="00642402">
      <w:pPr>
        <w:pStyle w:val="WP"/>
      </w:pPr>
      <w:r>
        <w:t>*</w:t>
      </w:r>
    </w:p>
    <w:p w14:paraId="76F4EDCC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D53B49B" w14:textId="77777777" w:rsidR="00642402" w:rsidRDefault="00642402">
      <w:pPr>
        <w:pStyle w:val="LD10"/>
      </w:pPr>
    </w:p>
    <w:p w14:paraId="7F445DC5" w14:textId="77777777" w:rsidR="00642402" w:rsidRDefault="00642402">
      <w:pPr>
        <w:pStyle w:val="LD10"/>
      </w:pPr>
      <w:r>
        <w:t>Word16 mult(Word16 var1, Word16 var2)</w:t>
      </w:r>
    </w:p>
    <w:p w14:paraId="7CCE48FF" w14:textId="77777777" w:rsidR="00642402" w:rsidRDefault="00642402">
      <w:pPr>
        <w:pStyle w:val="LD10"/>
      </w:pPr>
      <w:r>
        <w:t xml:space="preserve">  {</w:t>
      </w:r>
    </w:p>
    <w:p w14:paraId="10D35759" w14:textId="77777777" w:rsidR="00642402" w:rsidRDefault="00642402">
      <w:pPr>
        <w:pStyle w:val="LD10"/>
      </w:pPr>
      <w:r>
        <w:t xml:space="preserve">   Word16 var_out;</w:t>
      </w:r>
    </w:p>
    <w:p w14:paraId="16CABCCA" w14:textId="77777777" w:rsidR="00642402" w:rsidRDefault="00642402">
      <w:pPr>
        <w:pStyle w:val="LD10"/>
      </w:pPr>
      <w:r>
        <w:t xml:space="preserve">   Word32 L_produit;</w:t>
      </w:r>
    </w:p>
    <w:p w14:paraId="7AB9417C" w14:textId="77777777" w:rsidR="00642402" w:rsidRDefault="00642402">
      <w:pPr>
        <w:pStyle w:val="LD10"/>
      </w:pPr>
    </w:p>
    <w:p w14:paraId="3012236A" w14:textId="77777777" w:rsidR="00642402" w:rsidRDefault="00642402">
      <w:pPr>
        <w:pStyle w:val="LD10"/>
      </w:pPr>
      <w:r>
        <w:t xml:space="preserve">   L_produit = (Word32)var1 * (Word32)var2;</w:t>
      </w:r>
    </w:p>
    <w:p w14:paraId="42E56C9A" w14:textId="77777777" w:rsidR="00642402" w:rsidRDefault="00642402">
      <w:pPr>
        <w:pStyle w:val="LD10"/>
      </w:pPr>
    </w:p>
    <w:p w14:paraId="76843AA4" w14:textId="77777777" w:rsidR="00642402" w:rsidRDefault="00642402">
      <w:pPr>
        <w:pStyle w:val="LD10"/>
      </w:pPr>
      <w:r>
        <w:t xml:space="preserve">   L_produit = (L_produit &amp; (Word32) 0xffff8000) &gt;&gt; 15;</w:t>
      </w:r>
    </w:p>
    <w:p w14:paraId="49CA9898" w14:textId="77777777" w:rsidR="00642402" w:rsidRDefault="00642402">
      <w:pPr>
        <w:pStyle w:val="LD10"/>
      </w:pPr>
    </w:p>
    <w:p w14:paraId="7C4CD229" w14:textId="77777777" w:rsidR="00642402" w:rsidRDefault="00642402">
      <w:pPr>
        <w:pStyle w:val="LD10"/>
      </w:pPr>
      <w:r>
        <w:t xml:space="preserve">   if (L_produit &amp; (Word32) 0x00010000)</w:t>
      </w:r>
    </w:p>
    <w:p w14:paraId="2A277205" w14:textId="77777777" w:rsidR="00642402" w:rsidRDefault="00642402">
      <w:pPr>
        <w:pStyle w:val="LD10"/>
      </w:pPr>
      <w:r>
        <w:t xml:space="preserve">     L_produit = L_produit | (Word32) 0xffff0000;</w:t>
      </w:r>
    </w:p>
    <w:p w14:paraId="464DFEDC" w14:textId="77777777" w:rsidR="00642402" w:rsidRDefault="00642402">
      <w:pPr>
        <w:pStyle w:val="LD10"/>
      </w:pPr>
    </w:p>
    <w:p w14:paraId="39371DFB" w14:textId="77777777" w:rsidR="00642402" w:rsidRDefault="00642402">
      <w:pPr>
        <w:pStyle w:val="LD10"/>
      </w:pPr>
      <w:r>
        <w:t xml:space="preserve">   var_out = sature(L_produit);</w:t>
      </w:r>
    </w:p>
    <w:p w14:paraId="1285FAC8" w14:textId="77777777" w:rsidR="00642402" w:rsidRDefault="00642402">
      <w:pPr>
        <w:pStyle w:val="LD10"/>
      </w:pPr>
      <w:r>
        <w:t xml:space="preserve">   return(var_out);</w:t>
      </w:r>
    </w:p>
    <w:p w14:paraId="38F280E8" w14:textId="77777777" w:rsidR="00642402" w:rsidRDefault="00642402">
      <w:pPr>
        <w:pStyle w:val="LD10"/>
      </w:pPr>
      <w:r>
        <w:t xml:space="preserve">  }</w:t>
      </w:r>
    </w:p>
    <w:p w14:paraId="4A480B3D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48E3FD86" w14:textId="77777777" w:rsidR="00642402" w:rsidRDefault="00642402">
      <w:pPr>
        <w:pStyle w:val="WP"/>
      </w:pPr>
      <w:r>
        <w:t>*</w:t>
      </w:r>
    </w:p>
    <w:p w14:paraId="6D81D9C4" w14:textId="77777777" w:rsidR="00642402" w:rsidRDefault="00642402">
      <w:pPr>
        <w:pStyle w:val="WP"/>
      </w:pPr>
      <w:r>
        <w:t>*</w:t>
      </w:r>
      <w:r>
        <w:tab/>
        <w:t>Function Name : mult_r</w:t>
      </w:r>
      <w:r>
        <w:fldChar w:fldCharType="begin"/>
      </w:r>
      <w:r>
        <w:instrText>xe "mult_r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298C171C" w14:textId="77777777" w:rsidR="00642402" w:rsidRDefault="00642402">
      <w:pPr>
        <w:pStyle w:val="WP"/>
      </w:pPr>
      <w:r>
        <w:t>*</w:t>
      </w:r>
    </w:p>
    <w:p w14:paraId="7E5F5E04" w14:textId="77777777" w:rsidR="00642402" w:rsidRDefault="00642402">
      <w:pPr>
        <w:pStyle w:val="WP"/>
      </w:pPr>
      <w:r>
        <w:t>*</w:t>
      </w:r>
      <w:r>
        <w:tab/>
        <w:t>Purpose :</w:t>
      </w:r>
    </w:p>
    <w:p w14:paraId="2BA6BF48" w14:textId="77777777" w:rsidR="00642402" w:rsidRDefault="00642402">
      <w:pPr>
        <w:pStyle w:val="WP"/>
      </w:pPr>
      <w:r>
        <w:t>*</w:t>
      </w:r>
    </w:p>
    <w:p w14:paraId="37050280" w14:textId="77777777" w:rsidR="00642402" w:rsidRDefault="00642402">
      <w:pPr>
        <w:pStyle w:val="WP"/>
      </w:pPr>
      <w:r>
        <w:t>*</w:t>
      </w:r>
      <w:r>
        <w:tab/>
      </w:r>
      <w:r>
        <w:tab/>
        <w:t>Same as mult with rounding, i.e.:</w:t>
      </w:r>
    </w:p>
    <w:p w14:paraId="563DBE1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mult_r(var1,var2) = shr(((var1*var2) + 16384),15) and</w:t>
      </w:r>
    </w:p>
    <w:p w14:paraId="19B17CA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mult_r(-32768,-32768) = 32767.</w:t>
      </w:r>
    </w:p>
    <w:p w14:paraId="4907CA6A" w14:textId="77777777" w:rsidR="00642402" w:rsidRDefault="00642402">
      <w:pPr>
        <w:pStyle w:val="WP"/>
      </w:pPr>
      <w:r>
        <w:t>*</w:t>
      </w:r>
    </w:p>
    <w:p w14:paraId="4AED23BE" w14:textId="77777777" w:rsidR="00642402" w:rsidRDefault="00642402">
      <w:pPr>
        <w:pStyle w:val="WP"/>
      </w:pPr>
      <w:r>
        <w:t>*</w:t>
      </w:r>
      <w:r>
        <w:tab/>
        <w:t>Complexity Weight : 2</w:t>
      </w:r>
    </w:p>
    <w:p w14:paraId="068104B2" w14:textId="77777777" w:rsidR="00642402" w:rsidRDefault="00642402">
      <w:pPr>
        <w:pStyle w:val="WP"/>
      </w:pPr>
      <w:r>
        <w:t>*</w:t>
      </w:r>
    </w:p>
    <w:p w14:paraId="1E9DDDE2" w14:textId="77777777" w:rsidR="00642402" w:rsidRDefault="00642402">
      <w:pPr>
        <w:pStyle w:val="WP"/>
      </w:pPr>
      <w:r>
        <w:t>*</w:t>
      </w:r>
      <w:r>
        <w:tab/>
        <w:t>Inputs :</w:t>
      </w:r>
    </w:p>
    <w:p w14:paraId="2955E9F0" w14:textId="77777777" w:rsidR="00642402" w:rsidRDefault="00642402">
      <w:pPr>
        <w:pStyle w:val="WP"/>
      </w:pPr>
      <w:r>
        <w:t>*</w:t>
      </w:r>
    </w:p>
    <w:p w14:paraId="5FFC76ED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736B3AA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3B65A0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35A9C43F" w14:textId="77777777" w:rsidR="00642402" w:rsidRDefault="00642402">
      <w:pPr>
        <w:pStyle w:val="WP"/>
      </w:pPr>
      <w:r>
        <w:t>*</w:t>
      </w:r>
    </w:p>
    <w:p w14:paraId="4CDA73C9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7398CA1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78EFAE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533B47B4" w14:textId="77777777" w:rsidR="00642402" w:rsidRDefault="00642402">
      <w:pPr>
        <w:pStyle w:val="WP"/>
      </w:pPr>
      <w:r>
        <w:t>*</w:t>
      </w:r>
    </w:p>
    <w:p w14:paraId="243AA68C" w14:textId="77777777" w:rsidR="00642402" w:rsidRDefault="00642402">
      <w:pPr>
        <w:pStyle w:val="WP"/>
      </w:pPr>
      <w:r>
        <w:t>*</w:t>
      </w:r>
      <w:r>
        <w:tab/>
        <w:t>Outputs :</w:t>
      </w:r>
    </w:p>
    <w:p w14:paraId="791420BF" w14:textId="77777777" w:rsidR="00642402" w:rsidRDefault="00642402">
      <w:pPr>
        <w:pStyle w:val="WP"/>
      </w:pPr>
      <w:r>
        <w:t>*</w:t>
      </w:r>
    </w:p>
    <w:p w14:paraId="14394211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73A83142" w14:textId="77777777" w:rsidR="00642402" w:rsidRDefault="00642402">
      <w:pPr>
        <w:pStyle w:val="WP"/>
      </w:pPr>
      <w:r>
        <w:t>*</w:t>
      </w:r>
    </w:p>
    <w:p w14:paraId="16769BD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F44C864" w14:textId="77777777" w:rsidR="00642402" w:rsidRDefault="00642402">
      <w:pPr>
        <w:pStyle w:val="WP"/>
      </w:pPr>
      <w:r>
        <w:t>*</w:t>
      </w:r>
    </w:p>
    <w:p w14:paraId="6CC87CE4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626C2B7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ACD539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620BD6DD" w14:textId="77777777" w:rsidR="00642402" w:rsidRDefault="00642402">
      <w:pPr>
        <w:pStyle w:val="WP"/>
      </w:pPr>
      <w:r>
        <w:t>*</w:t>
      </w:r>
    </w:p>
    <w:p w14:paraId="7B3EB96B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305C359C" w14:textId="77777777" w:rsidR="00642402" w:rsidRDefault="00642402">
      <w:pPr>
        <w:pStyle w:val="LD10"/>
      </w:pPr>
    </w:p>
    <w:p w14:paraId="5C815F56" w14:textId="77777777" w:rsidR="00642402" w:rsidRDefault="00642402">
      <w:pPr>
        <w:pStyle w:val="LD10"/>
      </w:pPr>
      <w:r>
        <w:t>Word16 mult_r(Word16 var1, Word16 var2)</w:t>
      </w:r>
    </w:p>
    <w:p w14:paraId="6A3352E3" w14:textId="77777777" w:rsidR="00642402" w:rsidRDefault="00642402">
      <w:pPr>
        <w:pStyle w:val="LD10"/>
      </w:pPr>
      <w:r>
        <w:t xml:space="preserve">  {</w:t>
      </w:r>
    </w:p>
    <w:p w14:paraId="4DFFB6D7" w14:textId="77777777" w:rsidR="00642402" w:rsidRDefault="00642402">
      <w:pPr>
        <w:pStyle w:val="LD10"/>
      </w:pPr>
      <w:r>
        <w:t xml:space="preserve">   Word16 var_out;</w:t>
      </w:r>
    </w:p>
    <w:p w14:paraId="661630EB" w14:textId="77777777" w:rsidR="00642402" w:rsidRDefault="00642402">
      <w:pPr>
        <w:pStyle w:val="LD10"/>
      </w:pPr>
      <w:r>
        <w:t xml:space="preserve">   Word32 L_produit_arr;</w:t>
      </w:r>
    </w:p>
    <w:p w14:paraId="7C5F86E7" w14:textId="77777777" w:rsidR="00642402" w:rsidRDefault="00642402">
      <w:pPr>
        <w:pStyle w:val="LD10"/>
      </w:pPr>
    </w:p>
    <w:p w14:paraId="77C73C75" w14:textId="77777777" w:rsidR="00642402" w:rsidRDefault="00642402">
      <w:pPr>
        <w:pStyle w:val="LD10"/>
      </w:pPr>
      <w:r>
        <w:t xml:space="preserve">   L_produit_arr = (Word32)var1 * (Word32)var2; /* product */</w:t>
      </w:r>
    </w:p>
    <w:p w14:paraId="31674E1D" w14:textId="77777777" w:rsidR="00642402" w:rsidRDefault="00642402">
      <w:pPr>
        <w:pStyle w:val="LD10"/>
      </w:pPr>
      <w:r>
        <w:t xml:space="preserve">   L_produit_arr += (Word32) 0x00004000;        /* round */</w:t>
      </w:r>
    </w:p>
    <w:p w14:paraId="632C80E1" w14:textId="77777777" w:rsidR="00642402" w:rsidRDefault="00642402">
      <w:pPr>
        <w:pStyle w:val="LD10"/>
      </w:pPr>
      <w:r>
        <w:t xml:space="preserve">   L_produit_arr &amp;= (Word32) 0xffff8000;</w:t>
      </w:r>
    </w:p>
    <w:p w14:paraId="3D59297B" w14:textId="77777777" w:rsidR="00642402" w:rsidRDefault="00642402">
      <w:pPr>
        <w:pStyle w:val="LD10"/>
      </w:pPr>
      <w:r>
        <w:t xml:space="preserve">   L_produit_arr &gt;&gt;= 15;                        /* shift */</w:t>
      </w:r>
    </w:p>
    <w:p w14:paraId="2099232F" w14:textId="77777777" w:rsidR="00642402" w:rsidRDefault="00642402">
      <w:pPr>
        <w:pStyle w:val="LD10"/>
      </w:pPr>
    </w:p>
    <w:p w14:paraId="2DE79133" w14:textId="77777777" w:rsidR="00642402" w:rsidRDefault="00642402">
      <w:pPr>
        <w:pStyle w:val="LD10"/>
      </w:pPr>
      <w:r>
        <w:t xml:space="preserve">   if (L_produit_arr &amp; (Word32) 0x00010000)   /*sign extend when necessary*/</w:t>
      </w:r>
    </w:p>
    <w:p w14:paraId="27BA242D" w14:textId="77777777" w:rsidR="00642402" w:rsidRDefault="00642402">
      <w:pPr>
        <w:pStyle w:val="LD10"/>
      </w:pPr>
      <w:r>
        <w:t xml:space="preserve">     {</w:t>
      </w:r>
    </w:p>
    <w:p w14:paraId="2B0A933D" w14:textId="77777777" w:rsidR="00642402" w:rsidRDefault="00642402">
      <w:pPr>
        <w:pStyle w:val="LD10"/>
      </w:pPr>
      <w:r>
        <w:t xml:space="preserve">      L_produit_arr |= (Word32) 0xffff0000;</w:t>
      </w:r>
    </w:p>
    <w:p w14:paraId="4FBF4A2D" w14:textId="77777777" w:rsidR="00642402" w:rsidRDefault="00642402">
      <w:pPr>
        <w:pStyle w:val="LD10"/>
      </w:pPr>
      <w:r>
        <w:t xml:space="preserve">     }</w:t>
      </w:r>
    </w:p>
    <w:p w14:paraId="788D70F8" w14:textId="77777777" w:rsidR="00642402" w:rsidRDefault="00642402">
      <w:pPr>
        <w:pStyle w:val="LD10"/>
      </w:pPr>
    </w:p>
    <w:p w14:paraId="6533C504" w14:textId="77777777" w:rsidR="00642402" w:rsidRDefault="00642402">
      <w:pPr>
        <w:pStyle w:val="LD10"/>
      </w:pPr>
      <w:r>
        <w:t xml:space="preserve">   var_out = sature(L_produit_arr);</w:t>
      </w:r>
    </w:p>
    <w:p w14:paraId="0E1A0C17" w14:textId="77777777" w:rsidR="00642402" w:rsidRDefault="00642402">
      <w:pPr>
        <w:pStyle w:val="LD10"/>
      </w:pPr>
      <w:r>
        <w:t xml:space="preserve">   return(var_out);</w:t>
      </w:r>
    </w:p>
    <w:p w14:paraId="184E7579" w14:textId="77777777" w:rsidR="00642402" w:rsidRDefault="00642402">
      <w:pPr>
        <w:pStyle w:val="LD10"/>
      </w:pPr>
      <w:r>
        <w:t xml:space="preserve">  }</w:t>
      </w:r>
    </w:p>
    <w:p w14:paraId="14FD4F64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54DB7E27" w14:textId="77777777" w:rsidR="00642402" w:rsidRDefault="00642402">
      <w:pPr>
        <w:pStyle w:val="WP"/>
      </w:pPr>
      <w:r>
        <w:t>*</w:t>
      </w:r>
    </w:p>
    <w:p w14:paraId="03837B4F" w14:textId="77777777" w:rsidR="00642402" w:rsidRDefault="00642402">
      <w:pPr>
        <w:pStyle w:val="WP"/>
      </w:pPr>
      <w:r>
        <w:t>*</w:t>
      </w:r>
      <w:r>
        <w:tab/>
        <w:t>Function Name : negate</w:t>
      </w:r>
      <w:r>
        <w:fldChar w:fldCharType="begin"/>
      </w:r>
      <w:r>
        <w:instrText>xe "negate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661E30B5" w14:textId="77777777" w:rsidR="00642402" w:rsidRDefault="00642402">
      <w:pPr>
        <w:pStyle w:val="WP"/>
      </w:pPr>
      <w:r>
        <w:t>*</w:t>
      </w:r>
    </w:p>
    <w:p w14:paraId="2F3F73A2" w14:textId="77777777" w:rsidR="00642402" w:rsidRDefault="00642402">
      <w:pPr>
        <w:pStyle w:val="WP"/>
      </w:pPr>
      <w:r>
        <w:t>*</w:t>
      </w:r>
      <w:r>
        <w:tab/>
        <w:t>Purpose :</w:t>
      </w:r>
    </w:p>
    <w:p w14:paraId="3043EC90" w14:textId="77777777" w:rsidR="00642402" w:rsidRDefault="00642402">
      <w:pPr>
        <w:pStyle w:val="WP"/>
      </w:pPr>
      <w:r>
        <w:t>*</w:t>
      </w:r>
    </w:p>
    <w:p w14:paraId="38D71A91" w14:textId="77777777" w:rsidR="00642402" w:rsidRDefault="00642402">
      <w:pPr>
        <w:pStyle w:val="WP"/>
      </w:pPr>
      <w:r>
        <w:t>*</w:t>
      </w:r>
      <w:r>
        <w:tab/>
      </w:r>
      <w:r>
        <w:tab/>
        <w:t>Negate var1 with saturation, saturate in the case where input is -32768:</w:t>
      </w:r>
    </w:p>
    <w:p w14:paraId="2F2306B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negate(var1) = sub(0,var1).</w:t>
      </w:r>
    </w:p>
    <w:p w14:paraId="6DC6673C" w14:textId="77777777" w:rsidR="00642402" w:rsidRDefault="00642402">
      <w:pPr>
        <w:pStyle w:val="WP"/>
      </w:pPr>
      <w:r>
        <w:t>*</w:t>
      </w:r>
    </w:p>
    <w:p w14:paraId="6F735C2F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37A46CCA" w14:textId="77777777" w:rsidR="00642402" w:rsidRDefault="00642402">
      <w:pPr>
        <w:pStyle w:val="WP"/>
      </w:pPr>
      <w:r>
        <w:t>*</w:t>
      </w:r>
    </w:p>
    <w:p w14:paraId="39EE42A5" w14:textId="77777777" w:rsidR="00642402" w:rsidRDefault="00642402">
      <w:pPr>
        <w:pStyle w:val="WP"/>
      </w:pPr>
      <w:r>
        <w:t>*</w:t>
      </w:r>
      <w:r>
        <w:tab/>
        <w:t>Inputs :</w:t>
      </w:r>
    </w:p>
    <w:p w14:paraId="047F95CD" w14:textId="77777777" w:rsidR="00642402" w:rsidRDefault="00642402">
      <w:pPr>
        <w:pStyle w:val="WP"/>
      </w:pPr>
      <w:r>
        <w:t>*</w:t>
      </w:r>
    </w:p>
    <w:p w14:paraId="2DA2957E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514DC93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02CC63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40BC8B76" w14:textId="77777777" w:rsidR="00642402" w:rsidRDefault="00642402">
      <w:pPr>
        <w:pStyle w:val="WP"/>
      </w:pPr>
      <w:r>
        <w:t>*</w:t>
      </w:r>
    </w:p>
    <w:p w14:paraId="1C3F0E27" w14:textId="77777777" w:rsidR="00642402" w:rsidRDefault="00642402">
      <w:pPr>
        <w:pStyle w:val="WP"/>
      </w:pPr>
      <w:r>
        <w:t>*</w:t>
      </w:r>
      <w:r>
        <w:tab/>
        <w:t>Outputs :</w:t>
      </w:r>
    </w:p>
    <w:p w14:paraId="3A0EB14E" w14:textId="77777777" w:rsidR="00642402" w:rsidRDefault="00642402">
      <w:pPr>
        <w:pStyle w:val="WP"/>
      </w:pPr>
      <w:r>
        <w:t>*</w:t>
      </w:r>
    </w:p>
    <w:p w14:paraId="60B4CD95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133FBB94" w14:textId="77777777" w:rsidR="00642402" w:rsidRDefault="00642402">
      <w:pPr>
        <w:pStyle w:val="WP"/>
      </w:pPr>
      <w:r>
        <w:t>*</w:t>
      </w:r>
    </w:p>
    <w:p w14:paraId="0F0BC63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1BF7D86" w14:textId="77777777" w:rsidR="00642402" w:rsidRDefault="00642402">
      <w:pPr>
        <w:pStyle w:val="WP"/>
      </w:pPr>
      <w:r>
        <w:t>*</w:t>
      </w:r>
    </w:p>
    <w:p w14:paraId="3A3F6635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2D40C1A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85187DF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5AD640F0" w14:textId="77777777" w:rsidR="00642402" w:rsidRDefault="00642402">
      <w:pPr>
        <w:pStyle w:val="WP"/>
      </w:pPr>
      <w:r>
        <w:t>*</w:t>
      </w:r>
    </w:p>
    <w:p w14:paraId="6886299A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7DF6E0CB" w14:textId="77777777" w:rsidR="00642402" w:rsidRDefault="00642402">
      <w:pPr>
        <w:pStyle w:val="LD10"/>
      </w:pPr>
    </w:p>
    <w:p w14:paraId="031AC283" w14:textId="77777777" w:rsidR="00642402" w:rsidRDefault="00642402">
      <w:pPr>
        <w:pStyle w:val="LD10"/>
      </w:pPr>
      <w:r>
        <w:t>Word16 negate(Word16 var1)</w:t>
      </w:r>
    </w:p>
    <w:p w14:paraId="34A4CB52" w14:textId="77777777" w:rsidR="00642402" w:rsidRDefault="00642402">
      <w:pPr>
        <w:pStyle w:val="LD10"/>
      </w:pPr>
      <w:r>
        <w:t xml:space="preserve">  {</w:t>
      </w:r>
    </w:p>
    <w:p w14:paraId="3118D751" w14:textId="77777777" w:rsidR="00642402" w:rsidRDefault="00642402">
      <w:pPr>
        <w:pStyle w:val="LD10"/>
      </w:pPr>
      <w:r>
        <w:t xml:space="preserve">   Word16 var_out;</w:t>
      </w:r>
    </w:p>
    <w:p w14:paraId="210916B2" w14:textId="77777777" w:rsidR="00642402" w:rsidRDefault="00642402">
      <w:pPr>
        <w:pStyle w:val="LD10"/>
      </w:pPr>
    </w:p>
    <w:p w14:paraId="74B85D17" w14:textId="77777777" w:rsidR="00642402" w:rsidRDefault="00642402">
      <w:pPr>
        <w:pStyle w:val="LD10"/>
      </w:pPr>
      <w:r>
        <w:t xml:space="preserve">   var_out = (var1 == MIN_16) ? MAX_16 : -var1;</w:t>
      </w:r>
    </w:p>
    <w:p w14:paraId="5FD81E8F" w14:textId="77777777" w:rsidR="00642402" w:rsidRDefault="00642402">
      <w:pPr>
        <w:pStyle w:val="LD10"/>
      </w:pPr>
      <w:r>
        <w:t xml:space="preserve">   return(var_out);</w:t>
      </w:r>
    </w:p>
    <w:p w14:paraId="011940AD" w14:textId="77777777" w:rsidR="00642402" w:rsidRDefault="00642402">
      <w:pPr>
        <w:pStyle w:val="LD10"/>
      </w:pPr>
      <w:r>
        <w:t xml:space="preserve">  }</w:t>
      </w:r>
    </w:p>
    <w:p w14:paraId="40D2CF77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26DDEEC" w14:textId="77777777" w:rsidR="00642402" w:rsidRDefault="00642402">
      <w:pPr>
        <w:pStyle w:val="WP"/>
      </w:pPr>
      <w:r>
        <w:t>*</w:t>
      </w:r>
    </w:p>
    <w:p w14:paraId="7C0DEF1A" w14:textId="77777777" w:rsidR="00642402" w:rsidRDefault="00642402">
      <w:pPr>
        <w:pStyle w:val="WP"/>
      </w:pPr>
      <w:r>
        <w:t>*</w:t>
      </w:r>
      <w:r>
        <w:tab/>
        <w:t>Function Name : norm_l</w:t>
      </w:r>
      <w:r>
        <w:fldChar w:fldCharType="begin"/>
      </w:r>
      <w:r>
        <w:instrText>xe "norm_l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3D9AC3E3" w14:textId="77777777" w:rsidR="00642402" w:rsidRDefault="00642402">
      <w:pPr>
        <w:pStyle w:val="WP"/>
      </w:pPr>
      <w:r>
        <w:t>*</w:t>
      </w:r>
    </w:p>
    <w:p w14:paraId="7559B6A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0DC100AF" w14:textId="77777777" w:rsidR="00642402" w:rsidRDefault="00642402">
      <w:pPr>
        <w:pStyle w:val="WP"/>
      </w:pPr>
      <w:r>
        <w:t>*</w:t>
      </w:r>
    </w:p>
    <w:p w14:paraId="4043EF26" w14:textId="77777777" w:rsidR="00642402" w:rsidRDefault="00642402">
      <w:pPr>
        <w:pStyle w:val="WP"/>
      </w:pPr>
      <w:r>
        <w:t>*</w:t>
      </w:r>
      <w:r>
        <w:tab/>
      </w:r>
      <w:r>
        <w:tab/>
        <w:t>Produces the number of left shift needed to normalize the 32 bit variable</w:t>
      </w:r>
    </w:p>
    <w:p w14:paraId="093A59C7" w14:textId="77777777" w:rsidR="00642402" w:rsidRDefault="00642402">
      <w:pPr>
        <w:pStyle w:val="WP"/>
      </w:pPr>
      <w:r>
        <w:t>*</w:t>
      </w:r>
      <w:r>
        <w:tab/>
      </w:r>
      <w:r>
        <w:tab/>
        <w:t>L_var1 for positive values on the interval with minimum of</w:t>
      </w:r>
    </w:p>
    <w:p w14:paraId="1E92DA06" w14:textId="77777777" w:rsidR="00642402" w:rsidRDefault="00642402">
      <w:pPr>
        <w:pStyle w:val="WP"/>
      </w:pPr>
      <w:r>
        <w:t>*</w:t>
      </w:r>
      <w:r>
        <w:tab/>
      </w:r>
      <w:r>
        <w:tab/>
        <w:t>1073741824 and maximum of 2147483647, and for negative values on the</w:t>
      </w:r>
    </w:p>
    <w:p w14:paraId="02C2CA89" w14:textId="77777777" w:rsidR="00642402" w:rsidRDefault="00642402">
      <w:pPr>
        <w:pStyle w:val="WP"/>
      </w:pPr>
      <w:r>
        <w:t>*</w:t>
      </w:r>
      <w:r>
        <w:tab/>
      </w:r>
      <w:r>
        <w:tab/>
        <w:t>interval with minimum of -2147483648 and maximum of -1073741824; in order</w:t>
      </w:r>
    </w:p>
    <w:p w14:paraId="05E09FA6" w14:textId="77777777" w:rsidR="00642402" w:rsidRDefault="00642402">
      <w:pPr>
        <w:pStyle w:val="WP"/>
      </w:pPr>
      <w:r>
        <w:t>*</w:t>
      </w:r>
      <w:r>
        <w:tab/>
      </w:r>
      <w:r>
        <w:tab/>
        <w:t>to normalize the result, the following operation must be done :</w:t>
      </w:r>
    </w:p>
    <w:p w14:paraId="1559476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norm_L_var1 = L_shl(L_var1,norm_l(L_var1)).</w:t>
      </w:r>
    </w:p>
    <w:p w14:paraId="1D15D9D6" w14:textId="77777777" w:rsidR="00642402" w:rsidRDefault="00642402">
      <w:pPr>
        <w:pStyle w:val="WP"/>
      </w:pPr>
      <w:r>
        <w:t>*</w:t>
      </w:r>
    </w:p>
    <w:p w14:paraId="6A52A8A4" w14:textId="77777777" w:rsidR="00642402" w:rsidRDefault="00642402">
      <w:pPr>
        <w:pStyle w:val="WP"/>
      </w:pPr>
      <w:r>
        <w:t>*</w:t>
      </w:r>
      <w:r>
        <w:tab/>
        <w:t>Complexity Weight : 30</w:t>
      </w:r>
    </w:p>
    <w:p w14:paraId="001C7F20" w14:textId="77777777" w:rsidR="00642402" w:rsidRDefault="00642402">
      <w:pPr>
        <w:pStyle w:val="WP"/>
      </w:pPr>
      <w:r>
        <w:t>*</w:t>
      </w:r>
    </w:p>
    <w:p w14:paraId="60459AD5" w14:textId="77777777" w:rsidR="00642402" w:rsidRDefault="00642402">
      <w:pPr>
        <w:pStyle w:val="WP"/>
      </w:pPr>
      <w:r>
        <w:t>*</w:t>
      </w:r>
      <w:r>
        <w:tab/>
        <w:t>Inputs :</w:t>
      </w:r>
    </w:p>
    <w:p w14:paraId="6951BDA9" w14:textId="77777777" w:rsidR="00642402" w:rsidRDefault="00642402">
      <w:pPr>
        <w:pStyle w:val="WP"/>
      </w:pPr>
      <w:r>
        <w:t>*</w:t>
      </w:r>
    </w:p>
    <w:p w14:paraId="7FE5F447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33D9399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F83EC3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7309CBF3" w14:textId="77777777" w:rsidR="00642402" w:rsidRDefault="00642402">
      <w:pPr>
        <w:pStyle w:val="WP"/>
      </w:pPr>
      <w:r>
        <w:t>*</w:t>
      </w:r>
    </w:p>
    <w:p w14:paraId="59E21E8A" w14:textId="77777777" w:rsidR="00642402" w:rsidRDefault="00642402">
      <w:pPr>
        <w:pStyle w:val="WP"/>
      </w:pPr>
      <w:r>
        <w:t>*</w:t>
      </w:r>
      <w:r>
        <w:tab/>
        <w:t>Outputs :</w:t>
      </w:r>
    </w:p>
    <w:p w14:paraId="52BA7850" w14:textId="77777777" w:rsidR="00642402" w:rsidRDefault="00642402">
      <w:pPr>
        <w:pStyle w:val="WP"/>
      </w:pPr>
      <w:r>
        <w:t>*</w:t>
      </w:r>
    </w:p>
    <w:p w14:paraId="56A66948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921CF4A" w14:textId="77777777" w:rsidR="00642402" w:rsidRDefault="00642402">
      <w:pPr>
        <w:pStyle w:val="WP"/>
      </w:pPr>
      <w:r>
        <w:t>*</w:t>
      </w:r>
    </w:p>
    <w:p w14:paraId="311A2572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31B5EE7" w14:textId="77777777" w:rsidR="00642402" w:rsidRDefault="00642402">
      <w:pPr>
        <w:pStyle w:val="WP"/>
      </w:pPr>
      <w:r>
        <w:t>*</w:t>
      </w:r>
    </w:p>
    <w:p w14:paraId="5C14B19D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20EEAAE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F1E413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0x0000 0000 &lt;= var_out &lt;= 0x0000 001f.</w:t>
      </w:r>
    </w:p>
    <w:p w14:paraId="46B8E61F" w14:textId="77777777" w:rsidR="00642402" w:rsidRDefault="00642402">
      <w:pPr>
        <w:pStyle w:val="WP"/>
      </w:pPr>
      <w:r>
        <w:t>*</w:t>
      </w:r>
    </w:p>
    <w:p w14:paraId="3E6118F1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E069BAF" w14:textId="77777777" w:rsidR="00642402" w:rsidRDefault="00642402">
      <w:pPr>
        <w:pStyle w:val="LD10"/>
      </w:pPr>
    </w:p>
    <w:p w14:paraId="4E8F6303" w14:textId="77777777" w:rsidR="00642402" w:rsidRDefault="00642402">
      <w:pPr>
        <w:pStyle w:val="LD10"/>
      </w:pPr>
      <w:r>
        <w:t>Word16 norm_l(Word32 L_var1)</w:t>
      </w:r>
    </w:p>
    <w:p w14:paraId="6DD64D24" w14:textId="77777777" w:rsidR="00642402" w:rsidRDefault="00642402">
      <w:pPr>
        <w:pStyle w:val="LD10"/>
      </w:pPr>
      <w:r>
        <w:t xml:space="preserve">  {</w:t>
      </w:r>
    </w:p>
    <w:p w14:paraId="515A633A" w14:textId="77777777" w:rsidR="00642402" w:rsidRDefault="00642402">
      <w:pPr>
        <w:pStyle w:val="LD10"/>
      </w:pPr>
      <w:r>
        <w:t xml:space="preserve">   Word16 var_out;</w:t>
      </w:r>
    </w:p>
    <w:p w14:paraId="139D795F" w14:textId="77777777" w:rsidR="00642402" w:rsidRDefault="00642402">
      <w:pPr>
        <w:pStyle w:val="LD10"/>
      </w:pPr>
    </w:p>
    <w:p w14:paraId="1B45E810" w14:textId="77777777" w:rsidR="00642402" w:rsidRDefault="00642402">
      <w:pPr>
        <w:pStyle w:val="LD10"/>
      </w:pPr>
      <w:r>
        <w:t xml:space="preserve">   if (L_var1 == 0)</w:t>
      </w:r>
    </w:p>
    <w:p w14:paraId="63E46A47" w14:textId="77777777" w:rsidR="00642402" w:rsidRDefault="00642402">
      <w:pPr>
        <w:pStyle w:val="LD10"/>
      </w:pPr>
      <w:r>
        <w:t xml:space="preserve">     {</w:t>
      </w:r>
    </w:p>
    <w:p w14:paraId="4CCE1609" w14:textId="77777777" w:rsidR="00642402" w:rsidRDefault="00642402">
      <w:pPr>
        <w:pStyle w:val="LD10"/>
      </w:pPr>
      <w:r>
        <w:t xml:space="preserve">      var_out = 0;</w:t>
      </w:r>
    </w:p>
    <w:p w14:paraId="193034DC" w14:textId="77777777" w:rsidR="00642402" w:rsidRDefault="00642402">
      <w:pPr>
        <w:pStyle w:val="LD10"/>
      </w:pPr>
      <w:r>
        <w:t xml:space="preserve">     }</w:t>
      </w:r>
    </w:p>
    <w:p w14:paraId="69688A60" w14:textId="77777777" w:rsidR="00642402" w:rsidRDefault="00642402">
      <w:pPr>
        <w:pStyle w:val="LD10"/>
      </w:pPr>
      <w:r>
        <w:t xml:space="preserve">   else</w:t>
      </w:r>
    </w:p>
    <w:p w14:paraId="6A917664" w14:textId="77777777" w:rsidR="00642402" w:rsidRDefault="00642402">
      <w:pPr>
        <w:pStyle w:val="LD10"/>
      </w:pPr>
      <w:r>
        <w:t xml:space="preserve">     {</w:t>
      </w:r>
    </w:p>
    <w:p w14:paraId="6977BB48" w14:textId="77777777" w:rsidR="00642402" w:rsidRDefault="00642402">
      <w:pPr>
        <w:pStyle w:val="LD10"/>
      </w:pPr>
      <w:r>
        <w:t xml:space="preserve">      if (L_var1 == (Word32)0xffffffff)</w:t>
      </w:r>
    </w:p>
    <w:p w14:paraId="3158BB02" w14:textId="77777777" w:rsidR="00642402" w:rsidRDefault="00642402">
      <w:pPr>
        <w:pStyle w:val="LD10"/>
      </w:pPr>
      <w:r>
        <w:t xml:space="preserve"> {</w:t>
      </w:r>
    </w:p>
    <w:p w14:paraId="340B0D40" w14:textId="77777777" w:rsidR="00642402" w:rsidRDefault="00642402">
      <w:pPr>
        <w:pStyle w:val="LD10"/>
      </w:pPr>
      <w:r>
        <w:t xml:space="preserve">  var_out = 31;</w:t>
      </w:r>
    </w:p>
    <w:p w14:paraId="27081BB4" w14:textId="77777777" w:rsidR="00642402" w:rsidRDefault="00642402">
      <w:pPr>
        <w:pStyle w:val="LD10"/>
      </w:pPr>
      <w:r>
        <w:t xml:space="preserve"> }</w:t>
      </w:r>
    </w:p>
    <w:p w14:paraId="7D1B9EDB" w14:textId="77777777" w:rsidR="00642402" w:rsidRDefault="00642402">
      <w:pPr>
        <w:pStyle w:val="LD10"/>
      </w:pPr>
      <w:r>
        <w:t xml:space="preserve">      else</w:t>
      </w:r>
    </w:p>
    <w:p w14:paraId="27AA28ED" w14:textId="77777777" w:rsidR="00642402" w:rsidRDefault="00642402">
      <w:pPr>
        <w:pStyle w:val="LD10"/>
      </w:pPr>
      <w:r>
        <w:t xml:space="preserve"> {</w:t>
      </w:r>
    </w:p>
    <w:p w14:paraId="45F0DF31" w14:textId="77777777" w:rsidR="00642402" w:rsidRDefault="00642402">
      <w:pPr>
        <w:pStyle w:val="LD10"/>
      </w:pPr>
      <w:r>
        <w:t xml:space="preserve">  if (L_var1 &lt; 0)</w:t>
      </w:r>
    </w:p>
    <w:p w14:paraId="44AF4580" w14:textId="77777777" w:rsidR="00642402" w:rsidRDefault="00642402">
      <w:pPr>
        <w:pStyle w:val="LD10"/>
      </w:pPr>
      <w:r>
        <w:t xml:space="preserve">    {</w:t>
      </w:r>
    </w:p>
    <w:p w14:paraId="130A0C28" w14:textId="77777777" w:rsidR="00642402" w:rsidRDefault="00642402">
      <w:pPr>
        <w:pStyle w:val="LD10"/>
      </w:pPr>
      <w:r>
        <w:t xml:space="preserve">     L_var1 = ~L_var1;</w:t>
      </w:r>
    </w:p>
    <w:p w14:paraId="0381070B" w14:textId="77777777" w:rsidR="00642402" w:rsidRDefault="00642402">
      <w:pPr>
        <w:pStyle w:val="LD10"/>
      </w:pPr>
      <w:r>
        <w:t xml:space="preserve">    }</w:t>
      </w:r>
    </w:p>
    <w:p w14:paraId="07F7E06E" w14:textId="77777777" w:rsidR="00642402" w:rsidRDefault="00642402">
      <w:pPr>
        <w:pStyle w:val="LD10"/>
      </w:pPr>
    </w:p>
    <w:p w14:paraId="4B698E9D" w14:textId="77777777" w:rsidR="00642402" w:rsidRDefault="00642402">
      <w:pPr>
        <w:pStyle w:val="LD10"/>
      </w:pPr>
      <w:r>
        <w:t xml:space="preserve">  for(var_out = 0;L_var1 &lt; (Word32)0x40000000;var_out++)</w:t>
      </w:r>
    </w:p>
    <w:p w14:paraId="2B90EEC9" w14:textId="77777777" w:rsidR="00642402" w:rsidRDefault="00642402">
      <w:pPr>
        <w:pStyle w:val="LD10"/>
      </w:pPr>
      <w:r>
        <w:t xml:space="preserve">    {</w:t>
      </w:r>
    </w:p>
    <w:p w14:paraId="72254F03" w14:textId="77777777" w:rsidR="00642402" w:rsidRDefault="00642402">
      <w:pPr>
        <w:pStyle w:val="LD10"/>
      </w:pPr>
      <w:r>
        <w:t xml:space="preserve">     L_var1 &lt;&lt;= 1;</w:t>
      </w:r>
    </w:p>
    <w:p w14:paraId="1C55168F" w14:textId="77777777" w:rsidR="00642402" w:rsidRDefault="00642402">
      <w:pPr>
        <w:pStyle w:val="LD10"/>
      </w:pPr>
      <w:r>
        <w:t xml:space="preserve">    }</w:t>
      </w:r>
    </w:p>
    <w:p w14:paraId="074F3828" w14:textId="77777777" w:rsidR="00642402" w:rsidRDefault="00642402">
      <w:pPr>
        <w:pStyle w:val="LD10"/>
      </w:pPr>
      <w:r>
        <w:t xml:space="preserve"> }</w:t>
      </w:r>
    </w:p>
    <w:p w14:paraId="0529FF99" w14:textId="77777777" w:rsidR="00642402" w:rsidRDefault="00642402">
      <w:pPr>
        <w:pStyle w:val="LD10"/>
      </w:pPr>
      <w:r>
        <w:t xml:space="preserve">     }</w:t>
      </w:r>
    </w:p>
    <w:p w14:paraId="373F3260" w14:textId="77777777" w:rsidR="00642402" w:rsidRDefault="00642402">
      <w:pPr>
        <w:pStyle w:val="LD10"/>
      </w:pPr>
    </w:p>
    <w:p w14:paraId="0E7C63A5" w14:textId="77777777" w:rsidR="00642402" w:rsidRDefault="00642402">
      <w:pPr>
        <w:pStyle w:val="LD10"/>
      </w:pPr>
      <w:r>
        <w:t xml:space="preserve">   return(var_out);</w:t>
      </w:r>
    </w:p>
    <w:p w14:paraId="55077174" w14:textId="77777777" w:rsidR="00642402" w:rsidRDefault="00642402">
      <w:pPr>
        <w:pStyle w:val="LD10"/>
      </w:pPr>
      <w:r>
        <w:t xml:space="preserve">  }</w:t>
      </w:r>
    </w:p>
    <w:p w14:paraId="1998580B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4765CDD" w14:textId="77777777" w:rsidR="00642402" w:rsidRDefault="00642402">
      <w:pPr>
        <w:pStyle w:val="WP"/>
      </w:pPr>
      <w:r>
        <w:t>*</w:t>
      </w:r>
    </w:p>
    <w:p w14:paraId="4BD54CF9" w14:textId="77777777" w:rsidR="00642402" w:rsidRDefault="00642402">
      <w:pPr>
        <w:pStyle w:val="WP"/>
      </w:pPr>
      <w:r>
        <w:t>*</w:t>
      </w:r>
      <w:r>
        <w:tab/>
        <w:t>Function Name : norm_s</w:t>
      </w:r>
      <w:r>
        <w:fldChar w:fldCharType="begin"/>
      </w:r>
      <w:r>
        <w:instrText>xe "norm_s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50F6B942" w14:textId="77777777" w:rsidR="00642402" w:rsidRDefault="00642402">
      <w:pPr>
        <w:pStyle w:val="WP"/>
      </w:pPr>
      <w:r>
        <w:t>*</w:t>
      </w:r>
    </w:p>
    <w:p w14:paraId="242DF9C9" w14:textId="77777777" w:rsidR="00642402" w:rsidRDefault="00642402">
      <w:pPr>
        <w:pStyle w:val="WP"/>
      </w:pPr>
      <w:r>
        <w:t>*</w:t>
      </w:r>
      <w:r>
        <w:tab/>
        <w:t>Purpose :</w:t>
      </w:r>
    </w:p>
    <w:p w14:paraId="12D46193" w14:textId="77777777" w:rsidR="00642402" w:rsidRDefault="00642402">
      <w:pPr>
        <w:pStyle w:val="WP"/>
      </w:pPr>
      <w:r>
        <w:t>*</w:t>
      </w:r>
    </w:p>
    <w:p w14:paraId="78AFF7CD" w14:textId="77777777" w:rsidR="00642402" w:rsidRDefault="00642402">
      <w:pPr>
        <w:pStyle w:val="WP"/>
      </w:pPr>
      <w:r>
        <w:t>*</w:t>
      </w:r>
      <w:r>
        <w:tab/>
      </w:r>
      <w:r>
        <w:tab/>
        <w:t>Produces the number of left shift needed to normalize the 16 bit variable</w:t>
      </w:r>
    </w:p>
    <w:p w14:paraId="11C2648B" w14:textId="77777777" w:rsidR="00642402" w:rsidRDefault="00642402">
      <w:pPr>
        <w:pStyle w:val="WP"/>
      </w:pPr>
      <w:r>
        <w:t>*</w:t>
      </w:r>
      <w:r>
        <w:tab/>
      </w:r>
      <w:r>
        <w:tab/>
        <w:t>var1 for positive values on the interval with minimum of 16384 and</w:t>
      </w:r>
    </w:p>
    <w:p w14:paraId="6997DFB7" w14:textId="77777777" w:rsidR="00642402" w:rsidRDefault="00642402">
      <w:pPr>
        <w:pStyle w:val="WP"/>
      </w:pPr>
      <w:r>
        <w:t>*</w:t>
      </w:r>
      <w:r>
        <w:tab/>
      </w:r>
      <w:r>
        <w:tab/>
        <w:t>maximum of 32767, and for negative values on the interval with minimum</w:t>
      </w:r>
    </w:p>
    <w:p w14:paraId="026E6AAB" w14:textId="77777777" w:rsidR="00642402" w:rsidRDefault="00642402">
      <w:pPr>
        <w:pStyle w:val="WP"/>
      </w:pPr>
      <w:r>
        <w:t>*</w:t>
      </w:r>
      <w:r>
        <w:tab/>
      </w:r>
      <w:r>
        <w:tab/>
        <w:t>of -32768 and maximum of -16384; in order to normalize the result, the</w:t>
      </w:r>
    </w:p>
    <w:p w14:paraId="60FEC6E9" w14:textId="77777777" w:rsidR="00642402" w:rsidRDefault="00642402">
      <w:pPr>
        <w:pStyle w:val="WP"/>
      </w:pPr>
      <w:r>
        <w:t>*</w:t>
      </w:r>
      <w:r>
        <w:tab/>
      </w:r>
      <w:r>
        <w:tab/>
        <w:t>following operation must be done :</w:t>
      </w:r>
    </w:p>
    <w:p w14:paraId="2921B99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norm_var1 = shl(var1,norm_s(var1)).</w:t>
      </w:r>
    </w:p>
    <w:p w14:paraId="0DDA3B70" w14:textId="77777777" w:rsidR="00642402" w:rsidRDefault="00642402">
      <w:pPr>
        <w:pStyle w:val="WP"/>
      </w:pPr>
      <w:r>
        <w:t>*</w:t>
      </w:r>
    </w:p>
    <w:p w14:paraId="08270026" w14:textId="77777777" w:rsidR="00642402" w:rsidRDefault="00642402">
      <w:pPr>
        <w:pStyle w:val="WP"/>
      </w:pPr>
      <w:r>
        <w:t>*</w:t>
      </w:r>
      <w:r>
        <w:tab/>
        <w:t>Complexity Weight : 15</w:t>
      </w:r>
    </w:p>
    <w:p w14:paraId="5B3D57B8" w14:textId="77777777" w:rsidR="00642402" w:rsidRDefault="00642402">
      <w:pPr>
        <w:pStyle w:val="WP"/>
      </w:pPr>
      <w:r>
        <w:t>*</w:t>
      </w:r>
    </w:p>
    <w:p w14:paraId="5B5B043C" w14:textId="77777777" w:rsidR="00642402" w:rsidRDefault="00642402">
      <w:pPr>
        <w:pStyle w:val="WP"/>
      </w:pPr>
      <w:r>
        <w:t>*</w:t>
      </w:r>
      <w:r>
        <w:tab/>
        <w:t>Inputs :</w:t>
      </w:r>
    </w:p>
    <w:p w14:paraId="4DBE5C32" w14:textId="77777777" w:rsidR="00642402" w:rsidRDefault="00642402">
      <w:pPr>
        <w:pStyle w:val="WP"/>
      </w:pPr>
      <w:r>
        <w:t>*</w:t>
      </w:r>
    </w:p>
    <w:p w14:paraId="1AE3C14F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2E7BB0B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A364A9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6FD89051" w14:textId="77777777" w:rsidR="00642402" w:rsidRDefault="00642402">
      <w:pPr>
        <w:pStyle w:val="WP"/>
      </w:pPr>
      <w:r>
        <w:t>*</w:t>
      </w:r>
    </w:p>
    <w:p w14:paraId="6225713B" w14:textId="77777777" w:rsidR="00642402" w:rsidRDefault="00642402">
      <w:pPr>
        <w:pStyle w:val="WP"/>
      </w:pPr>
      <w:r>
        <w:t>*</w:t>
      </w:r>
      <w:r>
        <w:tab/>
        <w:t>Outputs :</w:t>
      </w:r>
    </w:p>
    <w:p w14:paraId="5175BD5F" w14:textId="77777777" w:rsidR="00642402" w:rsidRDefault="00642402">
      <w:pPr>
        <w:pStyle w:val="WP"/>
      </w:pPr>
      <w:r>
        <w:t>*</w:t>
      </w:r>
    </w:p>
    <w:p w14:paraId="2CEED6A8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61ADA925" w14:textId="77777777" w:rsidR="00642402" w:rsidRDefault="00642402">
      <w:pPr>
        <w:pStyle w:val="WP"/>
      </w:pPr>
      <w:r>
        <w:t>*</w:t>
      </w:r>
    </w:p>
    <w:p w14:paraId="5E3EE088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D38B76B" w14:textId="77777777" w:rsidR="00642402" w:rsidRDefault="00642402">
      <w:pPr>
        <w:pStyle w:val="WP"/>
      </w:pPr>
      <w:r>
        <w:t>*</w:t>
      </w:r>
    </w:p>
    <w:p w14:paraId="73E160EE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28507B3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2944826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0x0000 0000 &lt;= var_out &lt;= 0x0000 000f.</w:t>
      </w:r>
    </w:p>
    <w:p w14:paraId="7DA098BE" w14:textId="77777777" w:rsidR="00642402" w:rsidRDefault="00642402">
      <w:pPr>
        <w:pStyle w:val="WP"/>
      </w:pPr>
      <w:r>
        <w:t>*</w:t>
      </w:r>
    </w:p>
    <w:p w14:paraId="1510A10B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39FEEBC1" w14:textId="77777777" w:rsidR="00642402" w:rsidRDefault="00642402">
      <w:pPr>
        <w:pStyle w:val="LD10"/>
      </w:pPr>
    </w:p>
    <w:p w14:paraId="03A70CE8" w14:textId="77777777" w:rsidR="00642402" w:rsidRDefault="00642402">
      <w:pPr>
        <w:pStyle w:val="LD10"/>
      </w:pPr>
      <w:r>
        <w:t>Word16 norm_s(Word16 var1)</w:t>
      </w:r>
    </w:p>
    <w:p w14:paraId="3AA6BFD4" w14:textId="77777777" w:rsidR="00642402" w:rsidRDefault="00642402">
      <w:pPr>
        <w:pStyle w:val="LD10"/>
      </w:pPr>
      <w:r>
        <w:t xml:space="preserve">  {</w:t>
      </w:r>
    </w:p>
    <w:p w14:paraId="2A19ED8D" w14:textId="77777777" w:rsidR="00642402" w:rsidRDefault="00642402">
      <w:pPr>
        <w:pStyle w:val="LD10"/>
      </w:pPr>
      <w:r>
        <w:t xml:space="preserve">   Word16 var_out;</w:t>
      </w:r>
    </w:p>
    <w:p w14:paraId="3FBB0347" w14:textId="77777777" w:rsidR="00642402" w:rsidRDefault="00642402">
      <w:pPr>
        <w:pStyle w:val="LD10"/>
      </w:pPr>
    </w:p>
    <w:p w14:paraId="04799875" w14:textId="77777777" w:rsidR="00642402" w:rsidRDefault="00642402">
      <w:pPr>
        <w:pStyle w:val="LD10"/>
      </w:pPr>
      <w:r>
        <w:t xml:space="preserve">   if (var1 == 0)</w:t>
      </w:r>
    </w:p>
    <w:p w14:paraId="47DA75ED" w14:textId="77777777" w:rsidR="00642402" w:rsidRDefault="00642402">
      <w:pPr>
        <w:pStyle w:val="LD10"/>
      </w:pPr>
      <w:r>
        <w:t xml:space="preserve">     {</w:t>
      </w:r>
    </w:p>
    <w:p w14:paraId="22EAF27F" w14:textId="77777777" w:rsidR="00642402" w:rsidRDefault="00642402">
      <w:pPr>
        <w:pStyle w:val="LD10"/>
      </w:pPr>
      <w:r>
        <w:t xml:space="preserve">      var_out = 0;</w:t>
      </w:r>
    </w:p>
    <w:p w14:paraId="2A65AD1B" w14:textId="77777777" w:rsidR="00642402" w:rsidRDefault="00642402">
      <w:pPr>
        <w:pStyle w:val="LD10"/>
      </w:pPr>
      <w:r>
        <w:t xml:space="preserve">     }</w:t>
      </w:r>
    </w:p>
    <w:p w14:paraId="19AEBCC7" w14:textId="77777777" w:rsidR="00642402" w:rsidRDefault="00642402">
      <w:pPr>
        <w:pStyle w:val="LD10"/>
      </w:pPr>
      <w:r>
        <w:t xml:space="preserve">   else</w:t>
      </w:r>
    </w:p>
    <w:p w14:paraId="5F8CDB35" w14:textId="77777777" w:rsidR="00642402" w:rsidRDefault="00642402">
      <w:pPr>
        <w:pStyle w:val="LD10"/>
      </w:pPr>
      <w:r>
        <w:t xml:space="preserve">     {</w:t>
      </w:r>
    </w:p>
    <w:p w14:paraId="39C273F2" w14:textId="77777777" w:rsidR="00642402" w:rsidRDefault="00642402">
      <w:pPr>
        <w:pStyle w:val="LD10"/>
      </w:pPr>
      <w:r>
        <w:t xml:space="preserve">      if (var1 == (Word16) 0xffff)</w:t>
      </w:r>
    </w:p>
    <w:p w14:paraId="73E6CFC5" w14:textId="77777777" w:rsidR="00642402" w:rsidRDefault="00642402">
      <w:pPr>
        <w:pStyle w:val="LD10"/>
      </w:pPr>
      <w:r>
        <w:t xml:space="preserve"> {</w:t>
      </w:r>
    </w:p>
    <w:p w14:paraId="78BDB5FE" w14:textId="77777777" w:rsidR="00642402" w:rsidRDefault="00642402">
      <w:pPr>
        <w:pStyle w:val="LD10"/>
      </w:pPr>
      <w:r>
        <w:t xml:space="preserve">  var_out = 15;</w:t>
      </w:r>
    </w:p>
    <w:p w14:paraId="20FBD42D" w14:textId="77777777" w:rsidR="00642402" w:rsidRDefault="00642402">
      <w:pPr>
        <w:pStyle w:val="LD10"/>
      </w:pPr>
      <w:r>
        <w:t xml:space="preserve"> }</w:t>
      </w:r>
    </w:p>
    <w:p w14:paraId="78078269" w14:textId="77777777" w:rsidR="00642402" w:rsidRDefault="00642402">
      <w:pPr>
        <w:pStyle w:val="LD10"/>
      </w:pPr>
      <w:r>
        <w:t xml:space="preserve">      else</w:t>
      </w:r>
    </w:p>
    <w:p w14:paraId="5322DB99" w14:textId="77777777" w:rsidR="00642402" w:rsidRDefault="00642402">
      <w:pPr>
        <w:pStyle w:val="LD10"/>
      </w:pPr>
      <w:r>
        <w:t xml:space="preserve"> {</w:t>
      </w:r>
    </w:p>
    <w:p w14:paraId="7B4F5452" w14:textId="77777777" w:rsidR="00642402" w:rsidRDefault="00642402">
      <w:pPr>
        <w:pStyle w:val="LD10"/>
      </w:pPr>
      <w:r>
        <w:t xml:space="preserve">  if (var1 &lt; 0)</w:t>
      </w:r>
    </w:p>
    <w:p w14:paraId="2D62C287" w14:textId="77777777" w:rsidR="00642402" w:rsidRDefault="00642402">
      <w:pPr>
        <w:pStyle w:val="LD10"/>
      </w:pPr>
      <w:r>
        <w:t xml:space="preserve">    {</w:t>
      </w:r>
    </w:p>
    <w:p w14:paraId="40CD8EE2" w14:textId="77777777" w:rsidR="00642402" w:rsidRDefault="00642402">
      <w:pPr>
        <w:pStyle w:val="LD10"/>
      </w:pPr>
      <w:r>
        <w:t xml:space="preserve">     var1 = ~var1;</w:t>
      </w:r>
    </w:p>
    <w:p w14:paraId="28EF45C6" w14:textId="77777777" w:rsidR="00642402" w:rsidRDefault="00642402">
      <w:pPr>
        <w:pStyle w:val="LD10"/>
      </w:pPr>
      <w:r>
        <w:t xml:space="preserve">    }</w:t>
      </w:r>
    </w:p>
    <w:p w14:paraId="7E549651" w14:textId="77777777" w:rsidR="00642402" w:rsidRDefault="00642402">
      <w:pPr>
        <w:pStyle w:val="LD10"/>
      </w:pPr>
    </w:p>
    <w:p w14:paraId="0E179604" w14:textId="77777777" w:rsidR="00642402" w:rsidRDefault="00642402">
      <w:pPr>
        <w:pStyle w:val="LD10"/>
      </w:pPr>
      <w:r>
        <w:t xml:space="preserve">  for(var_out = 0; var1 &lt; 0x4000; var_out++)</w:t>
      </w:r>
    </w:p>
    <w:p w14:paraId="39E2E335" w14:textId="77777777" w:rsidR="00642402" w:rsidRDefault="00642402">
      <w:pPr>
        <w:pStyle w:val="LD10"/>
      </w:pPr>
      <w:r>
        <w:t xml:space="preserve">    {</w:t>
      </w:r>
    </w:p>
    <w:p w14:paraId="5033343B" w14:textId="77777777" w:rsidR="00642402" w:rsidRDefault="00642402">
      <w:pPr>
        <w:pStyle w:val="LD10"/>
      </w:pPr>
      <w:r>
        <w:t xml:space="preserve">     var1 &lt;&lt;= 1;</w:t>
      </w:r>
    </w:p>
    <w:p w14:paraId="57679C51" w14:textId="77777777" w:rsidR="00642402" w:rsidRDefault="00642402">
      <w:pPr>
        <w:pStyle w:val="LD10"/>
      </w:pPr>
      <w:r>
        <w:t xml:space="preserve">    }</w:t>
      </w:r>
    </w:p>
    <w:p w14:paraId="3CE4A3F2" w14:textId="77777777" w:rsidR="00642402" w:rsidRDefault="00642402">
      <w:pPr>
        <w:pStyle w:val="LD10"/>
      </w:pPr>
      <w:r>
        <w:t xml:space="preserve"> }</w:t>
      </w:r>
    </w:p>
    <w:p w14:paraId="2A72508F" w14:textId="77777777" w:rsidR="00642402" w:rsidRDefault="00642402">
      <w:pPr>
        <w:pStyle w:val="LD10"/>
      </w:pPr>
      <w:r>
        <w:t xml:space="preserve">     }</w:t>
      </w:r>
    </w:p>
    <w:p w14:paraId="7E894906" w14:textId="77777777" w:rsidR="00642402" w:rsidRDefault="00642402">
      <w:pPr>
        <w:pStyle w:val="LD10"/>
      </w:pPr>
    </w:p>
    <w:p w14:paraId="73C36B87" w14:textId="77777777" w:rsidR="00642402" w:rsidRDefault="00642402">
      <w:pPr>
        <w:pStyle w:val="LD10"/>
      </w:pPr>
      <w:r>
        <w:t xml:space="preserve">   return(var_out);</w:t>
      </w:r>
    </w:p>
    <w:p w14:paraId="2B012017" w14:textId="77777777" w:rsidR="00642402" w:rsidRDefault="00642402">
      <w:pPr>
        <w:pStyle w:val="LD10"/>
      </w:pPr>
      <w:r>
        <w:t xml:space="preserve">  }</w:t>
      </w:r>
    </w:p>
    <w:p w14:paraId="6538EA8B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538ACEAE" w14:textId="77777777" w:rsidR="00642402" w:rsidRDefault="00642402">
      <w:pPr>
        <w:pStyle w:val="WP"/>
      </w:pPr>
      <w:r>
        <w:t>*</w:t>
      </w:r>
    </w:p>
    <w:p w14:paraId="0F27D08A" w14:textId="77777777" w:rsidR="00642402" w:rsidRDefault="00642402">
      <w:pPr>
        <w:pStyle w:val="WP"/>
      </w:pPr>
      <w:r>
        <w:t>*</w:t>
      </w:r>
      <w:r>
        <w:tab/>
        <w:t>Function Name : round</w:t>
      </w:r>
      <w:r>
        <w:fldChar w:fldCharType="begin"/>
      </w:r>
      <w:r>
        <w:instrText>xe "round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0578041F" w14:textId="77777777" w:rsidR="00642402" w:rsidRDefault="00642402">
      <w:pPr>
        <w:pStyle w:val="WP"/>
      </w:pPr>
      <w:r>
        <w:t>*</w:t>
      </w:r>
    </w:p>
    <w:p w14:paraId="6842BF6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63B5975A" w14:textId="77777777" w:rsidR="00642402" w:rsidRDefault="00642402">
      <w:pPr>
        <w:pStyle w:val="WP"/>
      </w:pPr>
      <w:r>
        <w:t>*</w:t>
      </w:r>
    </w:p>
    <w:p w14:paraId="487C35BB" w14:textId="77777777" w:rsidR="00642402" w:rsidRDefault="00642402">
      <w:pPr>
        <w:pStyle w:val="WP"/>
      </w:pPr>
      <w:r>
        <w:t>*</w:t>
      </w:r>
      <w:r>
        <w:tab/>
      </w:r>
      <w:r>
        <w:tab/>
        <w:t>Round the lower 16 bits of the 32 bit input number into its MS 16 bits</w:t>
      </w:r>
    </w:p>
    <w:p w14:paraId="60261F33" w14:textId="77777777" w:rsidR="00642402" w:rsidRDefault="00642402">
      <w:pPr>
        <w:pStyle w:val="WP"/>
      </w:pPr>
      <w:r>
        <w:t>*</w:t>
      </w:r>
      <w:r>
        <w:tab/>
      </w:r>
      <w:r>
        <w:tab/>
        <w:t>with saturation. Shift the resulting bits right by 16 and return the 16</w:t>
      </w:r>
    </w:p>
    <w:p w14:paraId="3187C052" w14:textId="77777777" w:rsidR="00642402" w:rsidRDefault="00642402">
      <w:pPr>
        <w:pStyle w:val="WP"/>
      </w:pPr>
      <w:r>
        <w:t>*</w:t>
      </w:r>
      <w:r>
        <w:tab/>
      </w:r>
      <w:r>
        <w:tab/>
        <w:t>bit number:</w:t>
      </w:r>
    </w:p>
    <w:p w14:paraId="3FE9C6A2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round(L_var1) = extract_h(L_add(L_var1,32768))</w:t>
      </w:r>
    </w:p>
    <w:p w14:paraId="0675FB37" w14:textId="77777777" w:rsidR="00642402" w:rsidRDefault="00642402">
      <w:pPr>
        <w:pStyle w:val="WP"/>
      </w:pPr>
      <w:r>
        <w:t>*</w:t>
      </w:r>
    </w:p>
    <w:p w14:paraId="77330F98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CEA3745" w14:textId="77777777" w:rsidR="00642402" w:rsidRDefault="00642402">
      <w:pPr>
        <w:pStyle w:val="WP"/>
      </w:pPr>
      <w:r>
        <w:t>*</w:t>
      </w:r>
    </w:p>
    <w:p w14:paraId="4057586A" w14:textId="77777777" w:rsidR="00642402" w:rsidRDefault="00642402">
      <w:pPr>
        <w:pStyle w:val="WP"/>
      </w:pPr>
      <w:r>
        <w:t>*</w:t>
      </w:r>
      <w:r>
        <w:tab/>
        <w:t>Inputs :</w:t>
      </w:r>
    </w:p>
    <w:p w14:paraId="71E7A835" w14:textId="77777777" w:rsidR="00642402" w:rsidRDefault="00642402">
      <w:pPr>
        <w:pStyle w:val="WP"/>
      </w:pPr>
      <w:r>
        <w:t>*</w:t>
      </w:r>
    </w:p>
    <w:p w14:paraId="5F2CE0F4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57BED97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(Word32 ) whose value falls in the</w:t>
      </w:r>
    </w:p>
    <w:p w14:paraId="4FA9887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35E61095" w14:textId="77777777" w:rsidR="00642402" w:rsidRDefault="00642402">
      <w:pPr>
        <w:pStyle w:val="WP"/>
      </w:pPr>
      <w:r>
        <w:t>*</w:t>
      </w:r>
    </w:p>
    <w:p w14:paraId="5616F08E" w14:textId="77777777" w:rsidR="00642402" w:rsidRDefault="00642402">
      <w:pPr>
        <w:pStyle w:val="WP"/>
      </w:pPr>
      <w:r>
        <w:t>*</w:t>
      </w:r>
      <w:r>
        <w:tab/>
        <w:t>Outputs :</w:t>
      </w:r>
    </w:p>
    <w:p w14:paraId="49175BEA" w14:textId="77777777" w:rsidR="00642402" w:rsidRDefault="00642402">
      <w:pPr>
        <w:pStyle w:val="WP"/>
      </w:pPr>
      <w:r>
        <w:t>*</w:t>
      </w:r>
    </w:p>
    <w:p w14:paraId="202E022B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2015DD27" w14:textId="77777777" w:rsidR="00642402" w:rsidRDefault="00642402">
      <w:pPr>
        <w:pStyle w:val="WP"/>
      </w:pPr>
      <w:r>
        <w:t>*</w:t>
      </w:r>
    </w:p>
    <w:p w14:paraId="01D1D71F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6A366B58" w14:textId="77777777" w:rsidR="00642402" w:rsidRDefault="00642402">
      <w:pPr>
        <w:pStyle w:val="WP"/>
      </w:pPr>
      <w:r>
        <w:t>*</w:t>
      </w:r>
    </w:p>
    <w:p w14:paraId="44C0F9D2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3A3CB88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467F87E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258C9A1B" w14:textId="77777777" w:rsidR="00642402" w:rsidRDefault="00642402">
      <w:pPr>
        <w:pStyle w:val="WP"/>
      </w:pPr>
      <w:r>
        <w:t>*</w:t>
      </w:r>
    </w:p>
    <w:p w14:paraId="1E00CFB5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202D1AB0" w14:textId="77777777" w:rsidR="00642402" w:rsidRDefault="00642402">
      <w:pPr>
        <w:pStyle w:val="LD10"/>
      </w:pPr>
    </w:p>
    <w:p w14:paraId="7D6593CC" w14:textId="77777777" w:rsidR="00642402" w:rsidRDefault="00642402">
      <w:pPr>
        <w:pStyle w:val="LD10"/>
      </w:pPr>
      <w:r>
        <w:t>Word16 round(Word32 L_var1)</w:t>
      </w:r>
    </w:p>
    <w:p w14:paraId="3CE3EC5A" w14:textId="77777777" w:rsidR="00642402" w:rsidRDefault="00642402">
      <w:pPr>
        <w:pStyle w:val="LD10"/>
      </w:pPr>
      <w:r>
        <w:t xml:space="preserve">  {</w:t>
      </w:r>
    </w:p>
    <w:p w14:paraId="0EEEFA43" w14:textId="77777777" w:rsidR="00642402" w:rsidRDefault="00642402">
      <w:pPr>
        <w:pStyle w:val="LD10"/>
      </w:pPr>
      <w:r>
        <w:t xml:space="preserve">   Word16 var_out;</w:t>
      </w:r>
    </w:p>
    <w:p w14:paraId="01038D59" w14:textId="77777777" w:rsidR="00642402" w:rsidRDefault="00642402">
      <w:pPr>
        <w:pStyle w:val="LD10"/>
      </w:pPr>
      <w:r>
        <w:t xml:space="preserve">   Word32 L_arrondi;</w:t>
      </w:r>
    </w:p>
    <w:p w14:paraId="00523ADF" w14:textId="77777777" w:rsidR="00642402" w:rsidRDefault="00642402">
      <w:pPr>
        <w:pStyle w:val="LD10"/>
      </w:pPr>
    </w:p>
    <w:p w14:paraId="6DA91E94" w14:textId="77777777" w:rsidR="00642402" w:rsidRDefault="00642402">
      <w:pPr>
        <w:pStyle w:val="LD10"/>
      </w:pPr>
      <w:r>
        <w:t xml:space="preserve">   L_arrondi = L_add(L_var1, (Word32)0x00008000);</w:t>
      </w:r>
    </w:p>
    <w:p w14:paraId="0C07077E" w14:textId="77777777" w:rsidR="00642402" w:rsidRDefault="00642402">
      <w:pPr>
        <w:pStyle w:val="LD10"/>
      </w:pPr>
      <w:r>
        <w:t xml:space="preserve">   var_out = extract_h(L_arrondi);</w:t>
      </w:r>
    </w:p>
    <w:p w14:paraId="04B7342F" w14:textId="77777777" w:rsidR="00642402" w:rsidRDefault="00642402">
      <w:pPr>
        <w:pStyle w:val="LD10"/>
      </w:pPr>
      <w:r>
        <w:t xml:space="preserve">   return(var_out);</w:t>
      </w:r>
    </w:p>
    <w:p w14:paraId="0359A686" w14:textId="77777777" w:rsidR="00642402" w:rsidRDefault="00642402">
      <w:pPr>
        <w:pStyle w:val="LD10"/>
      </w:pPr>
      <w:r>
        <w:t xml:space="preserve">  }</w:t>
      </w:r>
    </w:p>
    <w:p w14:paraId="2156260B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0FE32CA" w14:textId="77777777" w:rsidR="00642402" w:rsidRDefault="00642402">
      <w:pPr>
        <w:pStyle w:val="WP"/>
      </w:pPr>
      <w:r>
        <w:t>*</w:t>
      </w:r>
    </w:p>
    <w:p w14:paraId="32EF2B1A" w14:textId="77777777" w:rsidR="00642402" w:rsidRDefault="00642402">
      <w:pPr>
        <w:pStyle w:val="WP"/>
      </w:pPr>
      <w:r>
        <w:t>*</w:t>
      </w:r>
      <w:r>
        <w:tab/>
        <w:t>Function Name : sature</w:t>
      </w:r>
      <w:r>
        <w:fldChar w:fldCharType="begin"/>
      </w:r>
      <w:r>
        <w:instrText>xe "sature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1C55555F" w14:textId="77777777" w:rsidR="00642402" w:rsidRDefault="00642402">
      <w:pPr>
        <w:pStyle w:val="WP"/>
      </w:pPr>
      <w:r>
        <w:t>*</w:t>
      </w:r>
    </w:p>
    <w:p w14:paraId="10B8E31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1FEC7C5A" w14:textId="77777777" w:rsidR="00642402" w:rsidRDefault="00642402">
      <w:pPr>
        <w:pStyle w:val="WP"/>
      </w:pPr>
      <w:r>
        <w:t>*</w:t>
      </w:r>
    </w:p>
    <w:p w14:paraId="4E6B511D" w14:textId="77777777" w:rsidR="00642402" w:rsidRDefault="00642402">
      <w:pPr>
        <w:pStyle w:val="WP"/>
      </w:pPr>
      <w:r>
        <w:t>*</w:t>
      </w:r>
      <w:r>
        <w:tab/>
      </w:r>
      <w:r>
        <w:tab/>
        <w:t>Limit the 32 bit input to the range of a 16 bit word.</w:t>
      </w:r>
    </w:p>
    <w:p w14:paraId="0613A183" w14:textId="77777777" w:rsidR="00642402" w:rsidRDefault="00642402">
      <w:pPr>
        <w:pStyle w:val="WP"/>
      </w:pPr>
      <w:r>
        <w:t>*</w:t>
      </w:r>
    </w:p>
    <w:p w14:paraId="3A27E3D3" w14:textId="77777777" w:rsidR="00642402" w:rsidRDefault="00642402">
      <w:pPr>
        <w:pStyle w:val="WP"/>
      </w:pPr>
      <w:r>
        <w:t>*</w:t>
      </w:r>
      <w:r>
        <w:tab/>
        <w:t>Inputs :</w:t>
      </w:r>
    </w:p>
    <w:p w14:paraId="275BE933" w14:textId="77777777" w:rsidR="00642402" w:rsidRDefault="00642402">
      <w:pPr>
        <w:pStyle w:val="WP"/>
      </w:pPr>
      <w:r>
        <w:t>*</w:t>
      </w:r>
    </w:p>
    <w:p w14:paraId="0C0E1150" w14:textId="77777777" w:rsidR="00642402" w:rsidRDefault="00642402">
      <w:pPr>
        <w:pStyle w:val="WP"/>
      </w:pPr>
      <w:r>
        <w:t>*</w:t>
      </w:r>
      <w:r>
        <w:tab/>
      </w:r>
      <w:r>
        <w:tab/>
        <w:t>L_var1</w:t>
      </w:r>
    </w:p>
    <w:p w14:paraId="12BADDF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5E3080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11B7DB93" w14:textId="77777777" w:rsidR="00642402" w:rsidRDefault="00642402">
      <w:pPr>
        <w:pStyle w:val="WP"/>
      </w:pPr>
      <w:r>
        <w:t>*</w:t>
      </w:r>
    </w:p>
    <w:p w14:paraId="556F4083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80ABE94" w14:textId="77777777" w:rsidR="00642402" w:rsidRDefault="00642402">
      <w:pPr>
        <w:pStyle w:val="WP"/>
      </w:pPr>
      <w:r>
        <w:t>*</w:t>
      </w:r>
    </w:p>
    <w:p w14:paraId="3F3DF734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7414BA6" w14:textId="77777777" w:rsidR="00642402" w:rsidRDefault="00642402">
      <w:pPr>
        <w:pStyle w:val="WP"/>
      </w:pPr>
      <w:r>
        <w:t>*</w:t>
      </w:r>
    </w:p>
    <w:p w14:paraId="2EFFFD44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DA3EB00" w14:textId="77777777" w:rsidR="00642402" w:rsidRDefault="00642402">
      <w:pPr>
        <w:pStyle w:val="WP"/>
      </w:pPr>
      <w:r>
        <w:t>*</w:t>
      </w:r>
    </w:p>
    <w:p w14:paraId="047B3BEA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06B63C7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183ADE34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256B281D" w14:textId="77777777" w:rsidR="00642402" w:rsidRDefault="00642402">
      <w:pPr>
        <w:pStyle w:val="WP"/>
      </w:pPr>
      <w:r>
        <w:t>*</w:t>
      </w:r>
    </w:p>
    <w:p w14:paraId="1AEEB55B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52B02F36" w14:textId="77777777" w:rsidR="00642402" w:rsidRDefault="00642402">
      <w:pPr>
        <w:pStyle w:val="LD10"/>
      </w:pPr>
    </w:p>
    <w:p w14:paraId="4C100B93" w14:textId="77777777" w:rsidR="00642402" w:rsidRDefault="00642402">
      <w:pPr>
        <w:pStyle w:val="LD10"/>
      </w:pPr>
      <w:r>
        <w:t>Word16 sature(Word32 L_var1)</w:t>
      </w:r>
    </w:p>
    <w:p w14:paraId="1E98E1E4" w14:textId="77777777" w:rsidR="00642402" w:rsidRDefault="00642402">
      <w:pPr>
        <w:pStyle w:val="LD10"/>
      </w:pPr>
      <w:r>
        <w:t xml:space="preserve">  {</w:t>
      </w:r>
    </w:p>
    <w:p w14:paraId="6A1EB959" w14:textId="77777777" w:rsidR="00642402" w:rsidRDefault="00642402">
      <w:pPr>
        <w:pStyle w:val="LD10"/>
      </w:pPr>
      <w:r>
        <w:t xml:space="preserve">   Word16 var_out;</w:t>
      </w:r>
    </w:p>
    <w:p w14:paraId="37B97D26" w14:textId="77777777" w:rsidR="00642402" w:rsidRDefault="00642402">
      <w:pPr>
        <w:pStyle w:val="LD10"/>
      </w:pPr>
    </w:p>
    <w:p w14:paraId="6202F145" w14:textId="77777777" w:rsidR="00642402" w:rsidRDefault="00642402">
      <w:pPr>
        <w:pStyle w:val="LD10"/>
      </w:pPr>
      <w:r>
        <w:t xml:space="preserve">   if (L_var1 &gt; 0X00007fffL)</w:t>
      </w:r>
    </w:p>
    <w:p w14:paraId="25EED56F" w14:textId="77777777" w:rsidR="00642402" w:rsidRDefault="00642402">
      <w:pPr>
        <w:pStyle w:val="LD10"/>
      </w:pPr>
      <w:r>
        <w:t xml:space="preserve">     {</w:t>
      </w:r>
    </w:p>
    <w:p w14:paraId="567ED658" w14:textId="77777777" w:rsidR="00642402" w:rsidRDefault="00642402">
      <w:pPr>
        <w:pStyle w:val="LD10"/>
      </w:pPr>
      <w:r>
        <w:t xml:space="preserve">      Overflow = 1;</w:t>
      </w:r>
    </w:p>
    <w:p w14:paraId="5AF1D1B2" w14:textId="77777777" w:rsidR="00642402" w:rsidRDefault="00642402">
      <w:pPr>
        <w:pStyle w:val="LD10"/>
      </w:pPr>
      <w:r>
        <w:t xml:space="preserve">      var_out = MAX_16;</w:t>
      </w:r>
    </w:p>
    <w:p w14:paraId="0A0690CE" w14:textId="77777777" w:rsidR="00642402" w:rsidRDefault="00642402">
      <w:pPr>
        <w:pStyle w:val="LD10"/>
      </w:pPr>
      <w:r>
        <w:t xml:space="preserve">     }</w:t>
      </w:r>
    </w:p>
    <w:p w14:paraId="38EDDAF8" w14:textId="77777777" w:rsidR="00642402" w:rsidRDefault="00642402">
      <w:pPr>
        <w:pStyle w:val="LD10"/>
      </w:pPr>
      <w:r>
        <w:t xml:space="preserve">   else if (L_var1 &lt; (Word32)0xffff8000L)</w:t>
      </w:r>
    </w:p>
    <w:p w14:paraId="17F63569" w14:textId="77777777" w:rsidR="00642402" w:rsidRDefault="00642402">
      <w:pPr>
        <w:pStyle w:val="LD10"/>
      </w:pPr>
      <w:r>
        <w:t xml:space="preserve">     {</w:t>
      </w:r>
    </w:p>
    <w:p w14:paraId="5B6BC466" w14:textId="77777777" w:rsidR="00642402" w:rsidRDefault="00642402">
      <w:pPr>
        <w:pStyle w:val="LD10"/>
      </w:pPr>
      <w:r>
        <w:t xml:space="preserve">      Overflow = 1;</w:t>
      </w:r>
    </w:p>
    <w:p w14:paraId="505A734A" w14:textId="77777777" w:rsidR="00642402" w:rsidRDefault="00642402">
      <w:pPr>
        <w:pStyle w:val="LD10"/>
      </w:pPr>
      <w:r>
        <w:t xml:space="preserve">      var_out = MIN_16;</w:t>
      </w:r>
    </w:p>
    <w:p w14:paraId="3905CFD9" w14:textId="77777777" w:rsidR="00642402" w:rsidRDefault="00642402">
      <w:pPr>
        <w:pStyle w:val="LD10"/>
      </w:pPr>
      <w:r>
        <w:t xml:space="preserve">     }</w:t>
      </w:r>
    </w:p>
    <w:p w14:paraId="2F039C3D" w14:textId="77777777" w:rsidR="00642402" w:rsidRDefault="00642402">
      <w:pPr>
        <w:pStyle w:val="LD10"/>
      </w:pPr>
      <w:r>
        <w:t xml:space="preserve">   else</w:t>
      </w:r>
    </w:p>
    <w:p w14:paraId="388D92EC" w14:textId="77777777" w:rsidR="00642402" w:rsidRDefault="00642402">
      <w:pPr>
        <w:pStyle w:val="LD10"/>
      </w:pPr>
      <w:r>
        <w:t xml:space="preserve">     {</w:t>
      </w:r>
    </w:p>
    <w:p w14:paraId="2A4A3B81" w14:textId="77777777" w:rsidR="00642402" w:rsidRDefault="00642402">
      <w:pPr>
        <w:pStyle w:val="LD10"/>
      </w:pPr>
      <w:r>
        <w:t xml:space="preserve">      Overflow = 0;</w:t>
      </w:r>
    </w:p>
    <w:p w14:paraId="7CD9A08C" w14:textId="77777777" w:rsidR="00642402" w:rsidRDefault="00642402">
      <w:pPr>
        <w:pStyle w:val="LD10"/>
      </w:pPr>
      <w:r>
        <w:t xml:space="preserve">      var_out = extract_l(L_var1);</w:t>
      </w:r>
    </w:p>
    <w:p w14:paraId="43F10F26" w14:textId="77777777" w:rsidR="00642402" w:rsidRDefault="00642402">
      <w:pPr>
        <w:pStyle w:val="LD10"/>
      </w:pPr>
      <w:r>
        <w:t xml:space="preserve">     }</w:t>
      </w:r>
    </w:p>
    <w:p w14:paraId="11DEFB0D" w14:textId="77777777" w:rsidR="00642402" w:rsidRDefault="00642402">
      <w:pPr>
        <w:pStyle w:val="LD10"/>
      </w:pPr>
    </w:p>
    <w:p w14:paraId="3251D7D2" w14:textId="77777777" w:rsidR="00642402" w:rsidRDefault="00642402">
      <w:pPr>
        <w:pStyle w:val="LD10"/>
      </w:pPr>
      <w:r>
        <w:t xml:space="preserve">   return(var_out);</w:t>
      </w:r>
    </w:p>
    <w:p w14:paraId="08D172AD" w14:textId="77777777" w:rsidR="00642402" w:rsidRDefault="00642402">
      <w:pPr>
        <w:pStyle w:val="LD10"/>
      </w:pPr>
      <w:r>
        <w:t xml:space="preserve">  }</w:t>
      </w:r>
    </w:p>
    <w:p w14:paraId="66291317" w14:textId="77777777" w:rsidR="00642402" w:rsidRDefault="00642402">
      <w:pPr>
        <w:pStyle w:val="LD10"/>
      </w:pPr>
    </w:p>
    <w:p w14:paraId="50CE34B1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1C85441" w14:textId="77777777" w:rsidR="00642402" w:rsidRDefault="00642402">
      <w:pPr>
        <w:pStyle w:val="WP"/>
      </w:pPr>
      <w:r>
        <w:t>*</w:t>
      </w:r>
    </w:p>
    <w:p w14:paraId="4D54EEF2" w14:textId="77777777" w:rsidR="00642402" w:rsidRDefault="00642402">
      <w:pPr>
        <w:pStyle w:val="WP"/>
      </w:pPr>
      <w:r>
        <w:t>*</w:t>
      </w:r>
      <w:r>
        <w:tab/>
        <w:t>Function Name : shl</w:t>
      </w:r>
      <w:r>
        <w:fldChar w:fldCharType="begin"/>
      </w:r>
      <w:r>
        <w:instrText>xe "shl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4E5F8FA2" w14:textId="77777777" w:rsidR="00642402" w:rsidRDefault="00642402">
      <w:pPr>
        <w:pStyle w:val="WP"/>
      </w:pPr>
      <w:r>
        <w:t>*</w:t>
      </w:r>
    </w:p>
    <w:p w14:paraId="43160BE6" w14:textId="77777777" w:rsidR="00642402" w:rsidRDefault="00642402">
      <w:pPr>
        <w:pStyle w:val="WP"/>
      </w:pPr>
      <w:r>
        <w:t>*</w:t>
      </w:r>
      <w:r>
        <w:tab/>
        <w:t>Purpose :</w:t>
      </w:r>
    </w:p>
    <w:p w14:paraId="3FD34C6C" w14:textId="77777777" w:rsidR="00642402" w:rsidRDefault="00642402">
      <w:pPr>
        <w:pStyle w:val="WP"/>
      </w:pPr>
      <w:r>
        <w:t>*</w:t>
      </w:r>
    </w:p>
    <w:p w14:paraId="2827AB38" w14:textId="77777777" w:rsidR="00642402" w:rsidRDefault="00642402">
      <w:pPr>
        <w:pStyle w:val="WP"/>
      </w:pPr>
      <w:r>
        <w:t>*</w:t>
      </w:r>
      <w:r>
        <w:tab/>
      </w:r>
      <w:r>
        <w:tab/>
        <w:t>Arithmetically shift the 16 bit input var1 left var2 positions.Zero fill|</w:t>
      </w:r>
    </w:p>
    <w:p w14:paraId="14E050F9" w14:textId="77777777" w:rsidR="00642402" w:rsidRDefault="00642402">
      <w:pPr>
        <w:pStyle w:val="WP"/>
      </w:pPr>
      <w:r>
        <w:t>*</w:t>
      </w:r>
      <w:r>
        <w:tab/>
      </w:r>
      <w:r>
        <w:tab/>
        <w:t>the var2 LSB of the result. If var2 is negative, arithmetically shift</w:t>
      </w:r>
    </w:p>
    <w:p w14:paraId="7C8F1AD3" w14:textId="77777777" w:rsidR="00642402" w:rsidRDefault="00642402">
      <w:pPr>
        <w:pStyle w:val="WP"/>
      </w:pPr>
      <w:r>
        <w:t>*</w:t>
      </w:r>
      <w:r>
        <w:tab/>
      </w:r>
      <w:r>
        <w:tab/>
        <w:t>var1 right by -var2 with sign extension. Saturate the result in case of</w:t>
      </w:r>
    </w:p>
    <w:p w14:paraId="1904FD9A" w14:textId="77777777" w:rsidR="00642402" w:rsidRDefault="00642402">
      <w:pPr>
        <w:pStyle w:val="WP"/>
      </w:pPr>
      <w:r>
        <w:t>*</w:t>
      </w:r>
      <w:r>
        <w:tab/>
      </w:r>
      <w:r>
        <w:tab/>
        <w:t>underflows or overflows.</w:t>
      </w:r>
    </w:p>
    <w:p w14:paraId="6F81B49D" w14:textId="77777777" w:rsidR="00642402" w:rsidRDefault="00642402">
      <w:pPr>
        <w:pStyle w:val="WP"/>
      </w:pPr>
      <w:r>
        <w:t>*</w:t>
      </w:r>
    </w:p>
    <w:p w14:paraId="5DFAE9AA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DE2F7B2" w14:textId="77777777" w:rsidR="00642402" w:rsidRDefault="00642402">
      <w:pPr>
        <w:pStyle w:val="WP"/>
      </w:pPr>
      <w:r>
        <w:t>*</w:t>
      </w:r>
    </w:p>
    <w:p w14:paraId="074558CF" w14:textId="77777777" w:rsidR="00642402" w:rsidRDefault="00642402">
      <w:pPr>
        <w:pStyle w:val="WP"/>
      </w:pPr>
      <w:r>
        <w:t>*</w:t>
      </w:r>
      <w:r>
        <w:tab/>
        <w:t>Inputs :</w:t>
      </w:r>
    </w:p>
    <w:p w14:paraId="0A6CBB78" w14:textId="77777777" w:rsidR="00642402" w:rsidRDefault="00642402">
      <w:pPr>
        <w:pStyle w:val="WP"/>
      </w:pPr>
      <w:r>
        <w:t>*</w:t>
      </w:r>
    </w:p>
    <w:p w14:paraId="08609BE6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7D498DF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9D7F42E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3CBF4C12" w14:textId="77777777" w:rsidR="00642402" w:rsidRDefault="00642402">
      <w:pPr>
        <w:pStyle w:val="WP"/>
      </w:pPr>
      <w:r>
        <w:t>*</w:t>
      </w:r>
    </w:p>
    <w:p w14:paraId="11D633B2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6189EF61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03B1538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44DE1C1D" w14:textId="77777777" w:rsidR="00642402" w:rsidRDefault="00642402">
      <w:pPr>
        <w:pStyle w:val="WP"/>
      </w:pPr>
      <w:r>
        <w:t>*</w:t>
      </w:r>
    </w:p>
    <w:p w14:paraId="17E9559C" w14:textId="77777777" w:rsidR="00642402" w:rsidRDefault="00642402">
      <w:pPr>
        <w:pStyle w:val="WP"/>
      </w:pPr>
      <w:r>
        <w:t>*</w:t>
      </w:r>
      <w:r>
        <w:tab/>
        <w:t>Outputs :</w:t>
      </w:r>
    </w:p>
    <w:p w14:paraId="6D8609AD" w14:textId="77777777" w:rsidR="00642402" w:rsidRDefault="00642402">
      <w:pPr>
        <w:pStyle w:val="WP"/>
      </w:pPr>
      <w:r>
        <w:t>*</w:t>
      </w:r>
    </w:p>
    <w:p w14:paraId="4A2E210A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66B66BC0" w14:textId="77777777" w:rsidR="00642402" w:rsidRDefault="00642402">
      <w:pPr>
        <w:pStyle w:val="WP"/>
      </w:pPr>
      <w:r>
        <w:t>*</w:t>
      </w:r>
    </w:p>
    <w:p w14:paraId="7F508CE6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503A3FD3" w14:textId="77777777" w:rsidR="00642402" w:rsidRDefault="00642402">
      <w:pPr>
        <w:pStyle w:val="WP"/>
      </w:pPr>
      <w:r>
        <w:t>*</w:t>
      </w:r>
    </w:p>
    <w:p w14:paraId="65AF6D9F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160D6327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1AA18259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41124621" w14:textId="77777777" w:rsidR="00642402" w:rsidRDefault="00642402">
      <w:pPr>
        <w:pStyle w:val="WP"/>
      </w:pPr>
      <w:r>
        <w:t>*</w:t>
      </w:r>
    </w:p>
    <w:p w14:paraId="751949DC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66337002" w14:textId="77777777" w:rsidR="00642402" w:rsidRDefault="00642402">
      <w:pPr>
        <w:pStyle w:val="LD10"/>
      </w:pPr>
    </w:p>
    <w:p w14:paraId="5E5CFCED" w14:textId="77777777" w:rsidR="00642402" w:rsidRDefault="00642402">
      <w:pPr>
        <w:pStyle w:val="LD10"/>
      </w:pPr>
      <w:r>
        <w:t>Word16 shl(Word16 var1,Word16 var2)</w:t>
      </w:r>
    </w:p>
    <w:p w14:paraId="30600822" w14:textId="77777777" w:rsidR="00642402" w:rsidRDefault="00642402">
      <w:pPr>
        <w:pStyle w:val="LD10"/>
      </w:pPr>
      <w:r>
        <w:t xml:space="preserve">  {</w:t>
      </w:r>
    </w:p>
    <w:p w14:paraId="6F24D9BD" w14:textId="77777777" w:rsidR="00642402" w:rsidRDefault="00642402">
      <w:pPr>
        <w:pStyle w:val="LD10"/>
      </w:pPr>
      <w:r>
        <w:t xml:space="preserve">   Word16 var_out;</w:t>
      </w:r>
    </w:p>
    <w:p w14:paraId="73C21C3F" w14:textId="77777777" w:rsidR="00642402" w:rsidRDefault="00642402">
      <w:pPr>
        <w:pStyle w:val="LD10"/>
      </w:pPr>
      <w:r>
        <w:t xml:space="preserve">   Word32 resultat;</w:t>
      </w:r>
    </w:p>
    <w:p w14:paraId="78C28F00" w14:textId="77777777" w:rsidR="00642402" w:rsidRDefault="00642402">
      <w:pPr>
        <w:pStyle w:val="LD10"/>
      </w:pPr>
    </w:p>
    <w:p w14:paraId="5AF4E56A" w14:textId="77777777" w:rsidR="00642402" w:rsidRDefault="00642402">
      <w:pPr>
        <w:pStyle w:val="LD10"/>
      </w:pPr>
      <w:r>
        <w:t xml:space="preserve">   if (var2 &lt; 0)</w:t>
      </w:r>
    </w:p>
    <w:p w14:paraId="0011FB70" w14:textId="77777777" w:rsidR="00642402" w:rsidRDefault="00642402">
      <w:pPr>
        <w:pStyle w:val="LD10"/>
      </w:pPr>
      <w:r>
        <w:t xml:space="preserve">     {</w:t>
      </w:r>
    </w:p>
    <w:p w14:paraId="4CE7A8B1" w14:textId="77777777" w:rsidR="00642402" w:rsidRDefault="00642402">
      <w:pPr>
        <w:pStyle w:val="LD10"/>
      </w:pPr>
      <w:r>
        <w:t xml:space="preserve">      var_out = shr( var1,(Word16)(-var2) );</w:t>
      </w:r>
    </w:p>
    <w:p w14:paraId="6E3F6032" w14:textId="77777777" w:rsidR="00642402" w:rsidRDefault="00642402">
      <w:pPr>
        <w:pStyle w:val="LD10"/>
      </w:pPr>
      <w:r>
        <w:t xml:space="preserve">     }</w:t>
      </w:r>
    </w:p>
    <w:p w14:paraId="105A5A19" w14:textId="77777777" w:rsidR="00642402" w:rsidRDefault="00642402">
      <w:pPr>
        <w:pStyle w:val="LD10"/>
      </w:pPr>
      <w:r>
        <w:t xml:space="preserve">   else</w:t>
      </w:r>
    </w:p>
    <w:p w14:paraId="753F3557" w14:textId="77777777" w:rsidR="00642402" w:rsidRDefault="00642402">
      <w:pPr>
        <w:pStyle w:val="LD10"/>
      </w:pPr>
      <w:r>
        <w:t xml:space="preserve">     {</w:t>
      </w:r>
    </w:p>
    <w:p w14:paraId="14EE36A8" w14:textId="77777777" w:rsidR="00642402" w:rsidRDefault="00642402">
      <w:pPr>
        <w:pStyle w:val="LD10"/>
      </w:pPr>
      <w:r>
        <w:t xml:space="preserve">      resultat = (Word32) var1 * ((Word32) 1 &lt;&lt; var2);</w:t>
      </w:r>
    </w:p>
    <w:p w14:paraId="11B37BD0" w14:textId="77777777" w:rsidR="00642402" w:rsidRDefault="00642402">
      <w:pPr>
        <w:pStyle w:val="LD10"/>
      </w:pPr>
      <w:r>
        <w:t xml:space="preserve">     if ((var2 &gt; 15 &amp;&amp; var1 != 0) || (resultat != (Word32)((Word16) resultat)))</w:t>
      </w:r>
    </w:p>
    <w:p w14:paraId="2DA1978E" w14:textId="77777777" w:rsidR="00642402" w:rsidRDefault="00642402">
      <w:pPr>
        <w:pStyle w:val="LD10"/>
      </w:pPr>
      <w:r>
        <w:t xml:space="preserve">        {</w:t>
      </w:r>
    </w:p>
    <w:p w14:paraId="2B3FF6E2" w14:textId="77777777" w:rsidR="00642402" w:rsidRDefault="00642402">
      <w:pPr>
        <w:pStyle w:val="LD10"/>
      </w:pPr>
      <w:r>
        <w:t xml:space="preserve">         Overflow = 1;</w:t>
      </w:r>
    </w:p>
    <w:p w14:paraId="4FEEFCD7" w14:textId="77777777" w:rsidR="00642402" w:rsidRDefault="00642402">
      <w:pPr>
        <w:pStyle w:val="LD10"/>
      </w:pPr>
      <w:r>
        <w:t xml:space="preserve">         var_out = (var1 &gt; 0) ? MAX_16 : MIN_16;</w:t>
      </w:r>
    </w:p>
    <w:p w14:paraId="1E669B8D" w14:textId="77777777" w:rsidR="00642402" w:rsidRDefault="00642402">
      <w:pPr>
        <w:pStyle w:val="LD10"/>
      </w:pPr>
      <w:r>
        <w:t xml:space="preserve">        }</w:t>
      </w:r>
    </w:p>
    <w:p w14:paraId="616A22B9" w14:textId="77777777" w:rsidR="00642402" w:rsidRDefault="00642402">
      <w:pPr>
        <w:pStyle w:val="LD10"/>
      </w:pPr>
      <w:r>
        <w:t xml:space="preserve">      else</w:t>
      </w:r>
    </w:p>
    <w:p w14:paraId="3FC2FD61" w14:textId="77777777" w:rsidR="00642402" w:rsidRDefault="00642402">
      <w:pPr>
        <w:pStyle w:val="LD10"/>
      </w:pPr>
      <w:r>
        <w:t xml:space="preserve">        {</w:t>
      </w:r>
    </w:p>
    <w:p w14:paraId="367F5AD7" w14:textId="77777777" w:rsidR="00642402" w:rsidRDefault="00642402">
      <w:pPr>
        <w:pStyle w:val="LD10"/>
      </w:pPr>
      <w:r>
        <w:t xml:space="preserve">         var_out = extract_l(resultat);</w:t>
      </w:r>
    </w:p>
    <w:p w14:paraId="4ECCB376" w14:textId="77777777" w:rsidR="00642402" w:rsidRDefault="00642402">
      <w:pPr>
        <w:pStyle w:val="LD10"/>
      </w:pPr>
      <w:r>
        <w:t xml:space="preserve">        }</w:t>
      </w:r>
    </w:p>
    <w:p w14:paraId="1E0D890A" w14:textId="77777777" w:rsidR="00642402" w:rsidRDefault="00642402">
      <w:pPr>
        <w:pStyle w:val="LD10"/>
      </w:pPr>
      <w:r>
        <w:t xml:space="preserve">     }</w:t>
      </w:r>
    </w:p>
    <w:p w14:paraId="084F0FF1" w14:textId="77777777" w:rsidR="00642402" w:rsidRDefault="00642402">
      <w:pPr>
        <w:pStyle w:val="LD10"/>
      </w:pPr>
    </w:p>
    <w:p w14:paraId="5C2332B7" w14:textId="77777777" w:rsidR="00642402" w:rsidRDefault="00642402">
      <w:pPr>
        <w:pStyle w:val="LD10"/>
      </w:pPr>
      <w:r>
        <w:t xml:space="preserve">   return(var_out);</w:t>
      </w:r>
    </w:p>
    <w:p w14:paraId="4D5D9017" w14:textId="77777777" w:rsidR="00642402" w:rsidRDefault="00642402">
      <w:pPr>
        <w:pStyle w:val="LD10"/>
      </w:pPr>
      <w:r>
        <w:t xml:space="preserve">  }</w:t>
      </w:r>
    </w:p>
    <w:p w14:paraId="196D94A1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BEBA8E6" w14:textId="77777777" w:rsidR="00642402" w:rsidRDefault="00642402">
      <w:pPr>
        <w:pStyle w:val="WP"/>
      </w:pPr>
      <w:r>
        <w:t>*</w:t>
      </w:r>
    </w:p>
    <w:p w14:paraId="3ABB532D" w14:textId="77777777" w:rsidR="00642402" w:rsidRDefault="00642402">
      <w:pPr>
        <w:pStyle w:val="WP"/>
      </w:pPr>
      <w:r>
        <w:t>*</w:t>
      </w:r>
      <w:r>
        <w:tab/>
        <w:t>Function Name : shr</w:t>
      </w:r>
      <w:r>
        <w:fldChar w:fldCharType="begin"/>
      </w:r>
      <w:r>
        <w:instrText>xe "shr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3F72B419" w14:textId="77777777" w:rsidR="00642402" w:rsidRDefault="00642402">
      <w:pPr>
        <w:pStyle w:val="WP"/>
      </w:pPr>
      <w:r>
        <w:t>*</w:t>
      </w:r>
    </w:p>
    <w:p w14:paraId="2E73F940" w14:textId="77777777" w:rsidR="00642402" w:rsidRDefault="00642402">
      <w:pPr>
        <w:pStyle w:val="WP"/>
      </w:pPr>
      <w:r>
        <w:t>*</w:t>
      </w:r>
      <w:r>
        <w:tab/>
        <w:t>Purpose :</w:t>
      </w:r>
    </w:p>
    <w:p w14:paraId="322DE1BF" w14:textId="77777777" w:rsidR="00642402" w:rsidRDefault="00642402">
      <w:pPr>
        <w:pStyle w:val="WP"/>
      </w:pPr>
      <w:r>
        <w:t>*</w:t>
      </w:r>
    </w:p>
    <w:p w14:paraId="253A1988" w14:textId="77777777" w:rsidR="00642402" w:rsidRDefault="00642402">
      <w:pPr>
        <w:pStyle w:val="WP"/>
      </w:pPr>
      <w:r>
        <w:t>*</w:t>
      </w:r>
      <w:r>
        <w:tab/>
      </w:r>
      <w:r>
        <w:tab/>
        <w:t>Arithmetically shift the 16 bit input var1 right var2 positions with</w:t>
      </w:r>
    </w:p>
    <w:p w14:paraId="40F23246" w14:textId="77777777" w:rsidR="00642402" w:rsidRDefault="00642402">
      <w:pPr>
        <w:pStyle w:val="WP"/>
      </w:pPr>
      <w:r>
        <w:t>*</w:t>
      </w:r>
      <w:r>
        <w:tab/>
      </w:r>
      <w:r>
        <w:tab/>
        <w:t>sign extension. If var2 is negative, arithmetically shift var1 left by</w:t>
      </w:r>
    </w:p>
    <w:p w14:paraId="267F864A" w14:textId="77777777" w:rsidR="00642402" w:rsidRDefault="00642402">
      <w:pPr>
        <w:pStyle w:val="WP"/>
      </w:pPr>
      <w:r>
        <w:t>*</w:t>
      </w:r>
      <w:r>
        <w:tab/>
      </w:r>
      <w:r>
        <w:tab/>
        <w:t>-var2 with sign extension. Saturate the result in case of underflows or</w:t>
      </w:r>
    </w:p>
    <w:p w14:paraId="054F9D14" w14:textId="77777777" w:rsidR="00642402" w:rsidRDefault="00642402">
      <w:pPr>
        <w:pStyle w:val="WP"/>
      </w:pPr>
      <w:r>
        <w:t>*</w:t>
      </w:r>
      <w:r>
        <w:tab/>
      </w:r>
      <w:r>
        <w:tab/>
        <w:t>overflows.</w:t>
      </w:r>
    </w:p>
    <w:p w14:paraId="5A49B3B9" w14:textId="77777777" w:rsidR="00642402" w:rsidRDefault="00642402">
      <w:pPr>
        <w:pStyle w:val="WP"/>
      </w:pPr>
      <w:r>
        <w:t>*</w:t>
      </w:r>
    </w:p>
    <w:p w14:paraId="5880A788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5AA7F8C0" w14:textId="77777777" w:rsidR="00642402" w:rsidRDefault="00642402">
      <w:pPr>
        <w:pStyle w:val="WP"/>
      </w:pPr>
      <w:r>
        <w:t>*</w:t>
      </w:r>
    </w:p>
    <w:p w14:paraId="78FED09D" w14:textId="77777777" w:rsidR="00642402" w:rsidRDefault="00642402">
      <w:pPr>
        <w:pStyle w:val="WP"/>
      </w:pPr>
      <w:r>
        <w:t>*</w:t>
      </w:r>
      <w:r>
        <w:tab/>
        <w:t>Inputs :</w:t>
      </w:r>
    </w:p>
    <w:p w14:paraId="62960255" w14:textId="77777777" w:rsidR="00642402" w:rsidRDefault="00642402">
      <w:pPr>
        <w:pStyle w:val="WP"/>
      </w:pPr>
      <w:r>
        <w:t>*</w:t>
      </w:r>
    </w:p>
    <w:p w14:paraId="2FE454EA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659A6D4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05EEF3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050C1A8D" w14:textId="77777777" w:rsidR="00642402" w:rsidRDefault="00642402">
      <w:pPr>
        <w:pStyle w:val="WP"/>
      </w:pPr>
      <w:r>
        <w:t>*</w:t>
      </w:r>
    </w:p>
    <w:p w14:paraId="3C635995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4A70721C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56D672D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7C016831" w14:textId="77777777" w:rsidR="00642402" w:rsidRDefault="00642402">
      <w:pPr>
        <w:pStyle w:val="WP"/>
      </w:pPr>
      <w:r>
        <w:t>*</w:t>
      </w:r>
    </w:p>
    <w:p w14:paraId="5D070CD2" w14:textId="77777777" w:rsidR="00642402" w:rsidRDefault="00642402">
      <w:pPr>
        <w:pStyle w:val="WP"/>
      </w:pPr>
      <w:r>
        <w:t>*</w:t>
      </w:r>
      <w:r>
        <w:tab/>
        <w:t>Outputs :</w:t>
      </w:r>
    </w:p>
    <w:p w14:paraId="7283B937" w14:textId="77777777" w:rsidR="00642402" w:rsidRDefault="00642402">
      <w:pPr>
        <w:pStyle w:val="WP"/>
      </w:pPr>
      <w:r>
        <w:t>*</w:t>
      </w:r>
    </w:p>
    <w:p w14:paraId="42656685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471AD9C0" w14:textId="77777777" w:rsidR="00642402" w:rsidRDefault="00642402">
      <w:pPr>
        <w:pStyle w:val="WP"/>
      </w:pPr>
      <w:r>
        <w:t>*</w:t>
      </w:r>
    </w:p>
    <w:p w14:paraId="6C2087FE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370E1508" w14:textId="77777777" w:rsidR="00642402" w:rsidRDefault="00642402">
      <w:pPr>
        <w:pStyle w:val="WP"/>
      </w:pPr>
      <w:r>
        <w:t>*</w:t>
      </w:r>
    </w:p>
    <w:p w14:paraId="3249B431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50927EF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1F1C8D7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256AC9C5" w14:textId="77777777" w:rsidR="00642402" w:rsidRDefault="00642402">
      <w:pPr>
        <w:pStyle w:val="WP"/>
      </w:pPr>
      <w:r>
        <w:t>*</w:t>
      </w:r>
    </w:p>
    <w:p w14:paraId="0CCB5A5E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70568CC8" w14:textId="77777777" w:rsidR="00642402" w:rsidRDefault="00642402">
      <w:pPr>
        <w:pStyle w:val="LD10"/>
      </w:pPr>
    </w:p>
    <w:p w14:paraId="4363BD2E" w14:textId="77777777" w:rsidR="00642402" w:rsidRDefault="00642402">
      <w:pPr>
        <w:pStyle w:val="LD10"/>
      </w:pPr>
      <w:r>
        <w:t>Word16 shr(Word16 var1,Word16 var2)</w:t>
      </w:r>
    </w:p>
    <w:p w14:paraId="645D7689" w14:textId="77777777" w:rsidR="00642402" w:rsidRDefault="00642402">
      <w:pPr>
        <w:pStyle w:val="LD10"/>
      </w:pPr>
      <w:r>
        <w:t xml:space="preserve">  {</w:t>
      </w:r>
    </w:p>
    <w:p w14:paraId="70994407" w14:textId="77777777" w:rsidR="00642402" w:rsidRDefault="00642402">
      <w:pPr>
        <w:pStyle w:val="LD10"/>
      </w:pPr>
      <w:r>
        <w:t xml:space="preserve">   Word16 var_out;</w:t>
      </w:r>
    </w:p>
    <w:p w14:paraId="42D3ADB7" w14:textId="77777777" w:rsidR="00642402" w:rsidRDefault="00642402">
      <w:pPr>
        <w:pStyle w:val="LD10"/>
      </w:pPr>
    </w:p>
    <w:p w14:paraId="4DBC11FB" w14:textId="77777777" w:rsidR="00642402" w:rsidRDefault="00642402">
      <w:pPr>
        <w:pStyle w:val="LD10"/>
      </w:pPr>
      <w:r>
        <w:t xml:space="preserve">   if (var2 &lt; 0)</w:t>
      </w:r>
    </w:p>
    <w:p w14:paraId="430AB57B" w14:textId="77777777" w:rsidR="00642402" w:rsidRDefault="00642402">
      <w:pPr>
        <w:pStyle w:val="LD10"/>
      </w:pPr>
      <w:r>
        <w:t xml:space="preserve">     {</w:t>
      </w:r>
    </w:p>
    <w:p w14:paraId="0CE10DB9" w14:textId="77777777" w:rsidR="00642402" w:rsidRDefault="00642402">
      <w:pPr>
        <w:pStyle w:val="LD10"/>
      </w:pPr>
      <w:r>
        <w:t xml:space="preserve">      var_out = shl( var1,(Word16)(-var2) );</w:t>
      </w:r>
    </w:p>
    <w:p w14:paraId="30D8241C" w14:textId="77777777" w:rsidR="00642402" w:rsidRDefault="00642402">
      <w:pPr>
        <w:pStyle w:val="LD10"/>
      </w:pPr>
      <w:r>
        <w:t xml:space="preserve">     }</w:t>
      </w:r>
    </w:p>
    <w:p w14:paraId="6EEE1EF6" w14:textId="77777777" w:rsidR="00642402" w:rsidRDefault="00642402">
      <w:pPr>
        <w:pStyle w:val="LD10"/>
      </w:pPr>
      <w:r>
        <w:t xml:space="preserve">   else</w:t>
      </w:r>
    </w:p>
    <w:p w14:paraId="4026A693" w14:textId="77777777" w:rsidR="00642402" w:rsidRDefault="00642402">
      <w:pPr>
        <w:pStyle w:val="LD10"/>
      </w:pPr>
      <w:r>
        <w:t xml:space="preserve">     {</w:t>
      </w:r>
    </w:p>
    <w:p w14:paraId="25D11BC3" w14:textId="77777777" w:rsidR="00642402" w:rsidRDefault="00642402">
      <w:pPr>
        <w:pStyle w:val="LD10"/>
      </w:pPr>
      <w:r>
        <w:t xml:space="preserve">      if (var2 &gt;= 15)</w:t>
      </w:r>
    </w:p>
    <w:p w14:paraId="6222D0D1" w14:textId="77777777" w:rsidR="00642402" w:rsidRDefault="00642402">
      <w:pPr>
        <w:pStyle w:val="LD10"/>
      </w:pPr>
      <w:r>
        <w:t xml:space="preserve">        {</w:t>
      </w:r>
    </w:p>
    <w:p w14:paraId="6CB1DEFB" w14:textId="77777777" w:rsidR="00642402" w:rsidRDefault="00642402">
      <w:pPr>
        <w:pStyle w:val="LD10"/>
      </w:pPr>
      <w:r>
        <w:t xml:space="preserve">         var_out = (var1 &lt; 0) ? -1 : 0;</w:t>
      </w:r>
    </w:p>
    <w:p w14:paraId="7EC42317" w14:textId="77777777" w:rsidR="00642402" w:rsidRDefault="00642402">
      <w:pPr>
        <w:pStyle w:val="LD10"/>
      </w:pPr>
      <w:r>
        <w:t xml:space="preserve">        }</w:t>
      </w:r>
    </w:p>
    <w:p w14:paraId="45831660" w14:textId="77777777" w:rsidR="00642402" w:rsidRDefault="00642402">
      <w:pPr>
        <w:pStyle w:val="LD10"/>
      </w:pPr>
      <w:r>
        <w:t xml:space="preserve">      else</w:t>
      </w:r>
    </w:p>
    <w:p w14:paraId="50FE45CD" w14:textId="77777777" w:rsidR="00642402" w:rsidRDefault="00642402">
      <w:pPr>
        <w:pStyle w:val="LD10"/>
      </w:pPr>
      <w:r>
        <w:t xml:space="preserve">        {</w:t>
      </w:r>
    </w:p>
    <w:p w14:paraId="45C8BD03" w14:textId="77777777" w:rsidR="00642402" w:rsidRDefault="00642402">
      <w:pPr>
        <w:pStyle w:val="LD10"/>
      </w:pPr>
      <w:r>
        <w:t xml:space="preserve">         if (var1 &lt; 0)</w:t>
      </w:r>
    </w:p>
    <w:p w14:paraId="4107F960" w14:textId="77777777" w:rsidR="00642402" w:rsidRDefault="00642402">
      <w:pPr>
        <w:pStyle w:val="LD10"/>
      </w:pPr>
      <w:r>
        <w:t xml:space="preserve">           {</w:t>
      </w:r>
    </w:p>
    <w:p w14:paraId="69F6B72E" w14:textId="77777777" w:rsidR="00642402" w:rsidRDefault="00642402">
      <w:pPr>
        <w:pStyle w:val="LD10"/>
      </w:pPr>
      <w:r>
        <w:t xml:space="preserve">     var_out = ~(( ~var1) &gt;&gt; var2 );</w:t>
      </w:r>
    </w:p>
    <w:p w14:paraId="38DE61B6" w14:textId="77777777" w:rsidR="00642402" w:rsidRDefault="00642402">
      <w:pPr>
        <w:pStyle w:val="LD10"/>
      </w:pPr>
      <w:r>
        <w:t xml:space="preserve">           }</w:t>
      </w:r>
    </w:p>
    <w:p w14:paraId="46576293" w14:textId="77777777" w:rsidR="00642402" w:rsidRDefault="00642402">
      <w:pPr>
        <w:pStyle w:val="LD10"/>
      </w:pPr>
      <w:r>
        <w:t xml:space="preserve">         else</w:t>
      </w:r>
    </w:p>
    <w:p w14:paraId="216D8AFA" w14:textId="77777777" w:rsidR="00642402" w:rsidRDefault="00642402">
      <w:pPr>
        <w:pStyle w:val="LD10"/>
      </w:pPr>
      <w:r>
        <w:t xml:space="preserve">           {</w:t>
      </w:r>
    </w:p>
    <w:p w14:paraId="0279700A" w14:textId="77777777" w:rsidR="00642402" w:rsidRDefault="00642402">
      <w:pPr>
        <w:pStyle w:val="LD10"/>
      </w:pPr>
      <w:r>
        <w:t xml:space="preserve">            var_out = var1 &gt;&gt; var2;</w:t>
      </w:r>
    </w:p>
    <w:p w14:paraId="07CBF399" w14:textId="77777777" w:rsidR="00642402" w:rsidRDefault="00642402">
      <w:pPr>
        <w:pStyle w:val="LD10"/>
      </w:pPr>
      <w:r>
        <w:t xml:space="preserve">           }</w:t>
      </w:r>
    </w:p>
    <w:p w14:paraId="364CDE65" w14:textId="77777777" w:rsidR="00642402" w:rsidRDefault="00642402">
      <w:pPr>
        <w:pStyle w:val="LD10"/>
      </w:pPr>
      <w:r>
        <w:t xml:space="preserve">        }</w:t>
      </w:r>
    </w:p>
    <w:p w14:paraId="3DFCA0CC" w14:textId="77777777" w:rsidR="00642402" w:rsidRDefault="00642402">
      <w:pPr>
        <w:pStyle w:val="LD10"/>
      </w:pPr>
      <w:r>
        <w:t xml:space="preserve">     }</w:t>
      </w:r>
    </w:p>
    <w:p w14:paraId="1FB1940B" w14:textId="77777777" w:rsidR="00642402" w:rsidRDefault="00642402">
      <w:pPr>
        <w:pStyle w:val="LD10"/>
      </w:pPr>
    </w:p>
    <w:p w14:paraId="7A892CFB" w14:textId="77777777" w:rsidR="00642402" w:rsidRDefault="00642402">
      <w:pPr>
        <w:pStyle w:val="LD10"/>
      </w:pPr>
      <w:r>
        <w:t xml:space="preserve">   return(var_out);</w:t>
      </w:r>
    </w:p>
    <w:p w14:paraId="7B8F81DB" w14:textId="77777777" w:rsidR="00642402" w:rsidRDefault="00642402">
      <w:pPr>
        <w:pStyle w:val="LD10"/>
      </w:pPr>
      <w:r>
        <w:t xml:space="preserve">  }</w:t>
      </w:r>
    </w:p>
    <w:p w14:paraId="4B75A552" w14:textId="77777777" w:rsidR="00642402" w:rsidRDefault="00642402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B5410E1" w14:textId="77777777" w:rsidR="00642402" w:rsidRDefault="00642402">
      <w:pPr>
        <w:pStyle w:val="WP"/>
      </w:pPr>
      <w:r>
        <w:t>*</w:t>
      </w:r>
    </w:p>
    <w:p w14:paraId="63187CA0" w14:textId="77777777" w:rsidR="00642402" w:rsidRDefault="00642402">
      <w:pPr>
        <w:pStyle w:val="WP"/>
      </w:pPr>
      <w:r>
        <w:t>*</w:t>
      </w:r>
      <w:r>
        <w:tab/>
        <w:t>Function Name : sub</w:t>
      </w:r>
      <w:r>
        <w:fldChar w:fldCharType="begin"/>
      </w:r>
      <w:r>
        <w:instrText>xe "sub</w:instrText>
      </w:r>
      <w:r>
        <w:tab/>
      </w:r>
      <w:r>
        <w:tab/>
      </w:r>
      <w:r>
        <w:tab/>
        <w:instrText>tetra_op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a300395_2_02_title</w:instrText>
      </w:r>
      <w:r>
        <w:fldChar w:fldCharType="separate"/>
      </w:r>
      <w:r>
        <w:rPr>
          <w:vanish/>
        </w:rPr>
        <w:instrText>B</w:instrText>
      </w:r>
      <w:r>
        <w:fldChar w:fldCharType="end"/>
      </w:r>
      <w:r>
        <w:instrText>.1"</w:instrText>
      </w:r>
      <w:r>
        <w:fldChar w:fldCharType="end"/>
      </w:r>
    </w:p>
    <w:p w14:paraId="3D71EDC0" w14:textId="77777777" w:rsidR="00642402" w:rsidRDefault="00642402">
      <w:pPr>
        <w:pStyle w:val="WP"/>
      </w:pPr>
      <w:r>
        <w:t>*</w:t>
      </w:r>
    </w:p>
    <w:p w14:paraId="56BAC09B" w14:textId="77777777" w:rsidR="00642402" w:rsidRDefault="00642402">
      <w:pPr>
        <w:pStyle w:val="WP"/>
      </w:pPr>
      <w:r>
        <w:t>*</w:t>
      </w:r>
      <w:r>
        <w:tab/>
        <w:t>Purpose :</w:t>
      </w:r>
    </w:p>
    <w:p w14:paraId="557BDCB0" w14:textId="77777777" w:rsidR="00642402" w:rsidRDefault="00642402">
      <w:pPr>
        <w:pStyle w:val="WP"/>
      </w:pPr>
      <w:r>
        <w:t>*</w:t>
      </w:r>
    </w:p>
    <w:p w14:paraId="0BCE38BD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Performs the subtraction (var1+var2) with overflow control and satu-</w:t>
      </w:r>
    </w:p>
    <w:p w14:paraId="0163544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ration; the 16 bit result is set at +32767 when overflow occurs or at</w:t>
      </w:r>
    </w:p>
    <w:p w14:paraId="5AA3C77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-32768 when underflow occurs.</w:t>
      </w:r>
    </w:p>
    <w:p w14:paraId="5827B3C9" w14:textId="77777777" w:rsidR="00642402" w:rsidRDefault="00642402">
      <w:pPr>
        <w:pStyle w:val="WP"/>
      </w:pPr>
      <w:r>
        <w:t>*</w:t>
      </w:r>
    </w:p>
    <w:p w14:paraId="06291AFD" w14:textId="77777777" w:rsidR="00642402" w:rsidRDefault="00642402">
      <w:pPr>
        <w:pStyle w:val="WP"/>
      </w:pPr>
      <w:r>
        <w:t>*</w:t>
      </w:r>
      <w:r>
        <w:tab/>
        <w:t>Complexity Weight : 1</w:t>
      </w:r>
    </w:p>
    <w:p w14:paraId="71FCFDC6" w14:textId="77777777" w:rsidR="00642402" w:rsidRDefault="00642402">
      <w:pPr>
        <w:pStyle w:val="WP"/>
      </w:pPr>
      <w:r>
        <w:t>*</w:t>
      </w:r>
    </w:p>
    <w:p w14:paraId="11A09908" w14:textId="77777777" w:rsidR="00642402" w:rsidRDefault="00642402">
      <w:pPr>
        <w:pStyle w:val="WP"/>
      </w:pPr>
      <w:r>
        <w:t>*</w:t>
      </w:r>
      <w:r>
        <w:tab/>
        <w:t>Inputs :</w:t>
      </w:r>
    </w:p>
    <w:p w14:paraId="591B845F" w14:textId="77777777" w:rsidR="00642402" w:rsidRDefault="00642402">
      <w:pPr>
        <w:pStyle w:val="WP"/>
      </w:pPr>
      <w:r>
        <w:t>*</w:t>
      </w:r>
    </w:p>
    <w:p w14:paraId="0FB220C2" w14:textId="77777777" w:rsidR="00642402" w:rsidRDefault="00642402">
      <w:pPr>
        <w:pStyle w:val="WP"/>
      </w:pPr>
      <w:r>
        <w:t>*</w:t>
      </w:r>
      <w:r>
        <w:tab/>
      </w:r>
      <w:r>
        <w:tab/>
        <w:t>var1</w:t>
      </w:r>
    </w:p>
    <w:p w14:paraId="3F9F69B3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1A6CCD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570D6BFC" w14:textId="77777777" w:rsidR="00642402" w:rsidRDefault="00642402">
      <w:pPr>
        <w:pStyle w:val="WP"/>
      </w:pPr>
      <w:r>
        <w:t>*</w:t>
      </w:r>
    </w:p>
    <w:p w14:paraId="38F48381" w14:textId="77777777" w:rsidR="00642402" w:rsidRDefault="00642402">
      <w:pPr>
        <w:pStyle w:val="WP"/>
      </w:pPr>
      <w:r>
        <w:t>*</w:t>
      </w:r>
      <w:r>
        <w:tab/>
      </w:r>
      <w:r>
        <w:tab/>
        <w:t>var2</w:t>
      </w:r>
    </w:p>
    <w:p w14:paraId="1765C75B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69D9938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var2 &lt;= 0x0000 7fff.</w:t>
      </w:r>
    </w:p>
    <w:p w14:paraId="570BC4CC" w14:textId="77777777" w:rsidR="00642402" w:rsidRDefault="00642402">
      <w:pPr>
        <w:pStyle w:val="WP"/>
      </w:pPr>
      <w:r>
        <w:t>*</w:t>
      </w:r>
    </w:p>
    <w:p w14:paraId="79899C93" w14:textId="77777777" w:rsidR="00642402" w:rsidRDefault="00642402">
      <w:pPr>
        <w:pStyle w:val="WP"/>
      </w:pPr>
      <w:r>
        <w:t>*</w:t>
      </w:r>
      <w:r>
        <w:tab/>
        <w:t>Outputs :</w:t>
      </w:r>
    </w:p>
    <w:p w14:paraId="2F48A4C5" w14:textId="77777777" w:rsidR="00642402" w:rsidRDefault="00642402">
      <w:pPr>
        <w:pStyle w:val="WP"/>
      </w:pPr>
      <w:r>
        <w:t>*</w:t>
      </w:r>
    </w:p>
    <w:p w14:paraId="10E5ECAA" w14:textId="77777777" w:rsidR="00642402" w:rsidRDefault="00642402">
      <w:pPr>
        <w:pStyle w:val="WP"/>
      </w:pPr>
      <w:r>
        <w:t>*</w:t>
      </w:r>
      <w:r>
        <w:tab/>
      </w:r>
      <w:r>
        <w:tab/>
        <w:t>none</w:t>
      </w:r>
    </w:p>
    <w:p w14:paraId="5FB4FA17" w14:textId="77777777" w:rsidR="00642402" w:rsidRDefault="00642402">
      <w:pPr>
        <w:pStyle w:val="WP"/>
      </w:pPr>
      <w:r>
        <w:t>*</w:t>
      </w:r>
    </w:p>
    <w:p w14:paraId="3CEB375F" w14:textId="77777777" w:rsidR="00642402" w:rsidRDefault="00642402">
      <w:pPr>
        <w:pStyle w:val="WP"/>
      </w:pPr>
      <w:r>
        <w:t>*</w:t>
      </w:r>
      <w:r>
        <w:tab/>
        <w:t>Returned Value :</w:t>
      </w:r>
    </w:p>
    <w:p w14:paraId="26B80A62" w14:textId="77777777" w:rsidR="00642402" w:rsidRDefault="00642402">
      <w:pPr>
        <w:pStyle w:val="WP"/>
      </w:pPr>
      <w:r>
        <w:t>*</w:t>
      </w:r>
    </w:p>
    <w:p w14:paraId="7D732764" w14:textId="77777777" w:rsidR="00642402" w:rsidRDefault="00642402">
      <w:pPr>
        <w:pStyle w:val="WP"/>
      </w:pPr>
      <w:r>
        <w:t>*</w:t>
      </w:r>
      <w:r>
        <w:tab/>
      </w:r>
      <w:r>
        <w:tab/>
        <w:t>var_out</w:t>
      </w:r>
    </w:p>
    <w:p w14:paraId="45BB26B5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7C8BF80" w14:textId="77777777" w:rsidR="00642402" w:rsidRDefault="00642402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2B6771DC" w14:textId="77777777" w:rsidR="00642402" w:rsidRDefault="00642402">
      <w:pPr>
        <w:pStyle w:val="WP"/>
      </w:pPr>
      <w:r>
        <w:t>*</w:t>
      </w:r>
    </w:p>
    <w:p w14:paraId="3A87CF07" w14:textId="77777777" w:rsidR="00642402" w:rsidRDefault="00642402">
      <w:pPr>
        <w:pStyle w:val="WP"/>
      </w:pPr>
      <w:r>
        <w:t>************************************************************************/</w:t>
      </w:r>
    </w:p>
    <w:p w14:paraId="071E0BAD" w14:textId="77777777" w:rsidR="00642402" w:rsidRDefault="00642402">
      <w:pPr>
        <w:pStyle w:val="LD10"/>
      </w:pPr>
    </w:p>
    <w:p w14:paraId="26B28DF1" w14:textId="77777777" w:rsidR="00642402" w:rsidRDefault="00642402">
      <w:pPr>
        <w:pStyle w:val="LD10"/>
      </w:pPr>
      <w:r>
        <w:t>Word16 sub(Word16 var1,Word16 var2)</w:t>
      </w:r>
    </w:p>
    <w:p w14:paraId="2AFC22D4" w14:textId="77777777" w:rsidR="00642402" w:rsidRDefault="00642402">
      <w:pPr>
        <w:pStyle w:val="LD10"/>
      </w:pPr>
      <w:r>
        <w:t xml:space="preserve">  {</w:t>
      </w:r>
    </w:p>
    <w:p w14:paraId="25D0F569" w14:textId="77777777" w:rsidR="00642402" w:rsidRDefault="00642402">
      <w:pPr>
        <w:pStyle w:val="LD10"/>
      </w:pPr>
      <w:r>
        <w:t xml:space="preserve">   Word16 var_out;</w:t>
      </w:r>
    </w:p>
    <w:p w14:paraId="5C63812E" w14:textId="77777777" w:rsidR="00642402" w:rsidRDefault="00642402">
      <w:pPr>
        <w:pStyle w:val="LD10"/>
      </w:pPr>
      <w:r>
        <w:t xml:space="preserve">   Word32 L_diff;</w:t>
      </w:r>
    </w:p>
    <w:p w14:paraId="705F98DA" w14:textId="77777777" w:rsidR="00642402" w:rsidRDefault="00642402">
      <w:pPr>
        <w:pStyle w:val="LD10"/>
      </w:pPr>
    </w:p>
    <w:p w14:paraId="1E77C68D" w14:textId="77777777" w:rsidR="00642402" w:rsidRDefault="00642402">
      <w:pPr>
        <w:pStyle w:val="LD10"/>
      </w:pPr>
      <w:r>
        <w:t xml:space="preserve">   L_diff = (Word32) var1 - var2;</w:t>
      </w:r>
    </w:p>
    <w:p w14:paraId="7408E3AA" w14:textId="77777777" w:rsidR="00642402" w:rsidRDefault="00642402">
      <w:pPr>
        <w:pStyle w:val="LD10"/>
      </w:pPr>
      <w:r>
        <w:t xml:space="preserve">   var_out = sature(L_diff);</w:t>
      </w:r>
    </w:p>
    <w:p w14:paraId="1412E5CC" w14:textId="77777777" w:rsidR="00642402" w:rsidRDefault="00642402">
      <w:pPr>
        <w:pStyle w:val="LD10"/>
      </w:pPr>
      <w:r>
        <w:t xml:space="preserve">   return(var_out);</w:t>
      </w:r>
    </w:p>
    <w:p w14:paraId="34069276" w14:textId="77777777" w:rsidR="00642402" w:rsidRDefault="00642402">
      <w:pPr>
        <w:pStyle w:val="LD10"/>
      </w:pPr>
      <w:r>
        <w:t xml:space="preserve">  }</w:t>
      </w:r>
    </w:p>
    <w:sectPr w:rsidR="00000000">
      <w:footnotePr>
        <w:numFmt w:val="lowerRoman"/>
      </w:footnotePr>
      <w:endnotePr>
        <w:numFmt w:val="decimal"/>
      </w:endnotePr>
      <w:pgSz w:w="11896" w:h="16834"/>
      <w:pgMar w:top="1134" w:right="851" w:bottom="1134" w:left="851" w:header="454" w:footer="851" w:gutter="85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ub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ttachedTemplate r:id="rId1"/>
  <w:revisionView w:inkAnnotation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numFmt w:val="lowerRoman"/>
  </w:footnotePr>
  <w:endnotePr>
    <w:numFmt w:val="decimal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02"/>
    <w:rsid w:val="0064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94808"/>
  <w15:chartTrackingRefBased/>
  <w15:docId w15:val="{C881246A-975B-452C-B7C6-89BA6954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Univers (WN)" w:hAnsi="Univers (WN)" w:cs="Univers (WN)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spacing w:after="240"/>
      <w:ind w:left="709" w:hanging="709"/>
      <w:jc w:val="both"/>
      <w:outlineLvl w:val="0"/>
    </w:pPr>
    <w:rPr>
      <w:rFonts w:ascii="Univers (WN)" w:hAnsi="Univers (WN)" w:cs="Univers (WN)"/>
      <w:b/>
      <w:sz w:val="24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/>
      <w:ind w:left="851" w:hanging="851"/>
      <w:jc w:val="both"/>
      <w:outlineLvl w:val="1"/>
    </w:pPr>
    <w:rPr>
      <w:rFonts w:ascii="Univers (WN)" w:hAnsi="Univers (WN)" w:cs="Univers (WN)"/>
      <w:b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/>
      <w:ind w:left="1134" w:hanging="1134"/>
      <w:jc w:val="both"/>
      <w:outlineLvl w:val="2"/>
    </w:pPr>
    <w:rPr>
      <w:rFonts w:ascii="Univers (WN)" w:hAnsi="Univers (WN)" w:cs="Univers (WN)"/>
      <w:b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/>
      <w:ind w:left="1418" w:hanging="1418"/>
      <w:jc w:val="both"/>
      <w:outlineLvl w:val="3"/>
    </w:pPr>
    <w:rPr>
      <w:rFonts w:ascii="Univers (WN)" w:hAnsi="Univers (WN)" w:cs="Univers (WN)"/>
      <w:b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/>
      <w:ind w:left="1701" w:hanging="1701"/>
      <w:jc w:val="both"/>
      <w:outlineLvl w:val="4"/>
    </w:pPr>
    <w:rPr>
      <w:rFonts w:ascii="Univers (WN)" w:hAnsi="Univers (WN)" w:cs="Univers (WN)"/>
      <w:b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Univers (WN)" w:hAnsi="Univers (WN)" w:cs="Univers (WN)"/>
    </w:rPr>
  </w:style>
  <w:style w:type="paragraph" w:styleId="TOC8">
    <w:name w:val="toc 8"/>
    <w:basedOn w:val="TOC1"/>
    <w:pPr>
      <w:tabs>
        <w:tab w:val="clear" w:pos="567"/>
        <w:tab w:val="left" w:pos="2268"/>
      </w:tabs>
      <w:ind w:left="2268" w:hanging="2268"/>
    </w:pPr>
  </w:style>
  <w:style w:type="paragraph" w:styleId="TOC5">
    <w:name w:val="toc 5"/>
    <w:pPr>
      <w:keepLines/>
      <w:tabs>
        <w:tab w:val="left" w:pos="5670"/>
        <w:tab w:val="right" w:leader="dot" w:pos="9356"/>
      </w:tabs>
      <w:ind w:left="5670" w:right="284" w:hanging="1701"/>
      <w:jc w:val="both"/>
    </w:pPr>
    <w:rPr>
      <w:rFonts w:ascii="Univers (WN)" w:hAnsi="Univers (WN)" w:cs="Univers (WN)"/>
    </w:rPr>
  </w:style>
  <w:style w:type="paragraph" w:styleId="TOC4">
    <w:name w:val="toc 4"/>
    <w:pPr>
      <w:keepLines/>
      <w:tabs>
        <w:tab w:val="left" w:pos="3969"/>
        <w:tab w:val="right" w:leader="dot" w:pos="9356"/>
      </w:tabs>
      <w:ind w:left="3969" w:right="284" w:hanging="1418"/>
      <w:jc w:val="both"/>
    </w:pPr>
    <w:rPr>
      <w:rFonts w:ascii="Univers (WN)" w:hAnsi="Univers (WN)" w:cs="Univers (WN)"/>
    </w:rPr>
  </w:style>
  <w:style w:type="paragraph" w:styleId="TOC3">
    <w:name w:val="toc 3"/>
    <w:pPr>
      <w:keepLines/>
      <w:tabs>
        <w:tab w:val="left" w:pos="2552"/>
        <w:tab w:val="right" w:leader="dot" w:pos="9356"/>
      </w:tabs>
      <w:ind w:left="2552" w:right="284" w:hanging="1134"/>
      <w:jc w:val="both"/>
    </w:pPr>
    <w:rPr>
      <w:rFonts w:ascii="Univers (WN)" w:hAnsi="Univers (WN)" w:cs="Univers (WN)"/>
    </w:rPr>
  </w:style>
  <w:style w:type="paragraph" w:styleId="TOC2">
    <w:name w:val="toc 2"/>
    <w:pPr>
      <w:keepLines/>
      <w:tabs>
        <w:tab w:val="left" w:pos="1418"/>
        <w:tab w:val="right" w:leader="dot" w:pos="9356"/>
      </w:tabs>
      <w:ind w:left="1418" w:right="284" w:hanging="851"/>
      <w:jc w:val="both"/>
    </w:pPr>
    <w:rPr>
      <w:rFonts w:ascii="Univers (WN)" w:hAnsi="Univers (WN)" w:cs="Univers (WN)"/>
    </w:rPr>
  </w:style>
  <w:style w:type="paragraph" w:styleId="TOC1">
    <w:name w:val="toc 1"/>
    <w:pPr>
      <w:keepLines/>
      <w:tabs>
        <w:tab w:val="left" w:pos="567"/>
        <w:tab w:val="right" w:leader="dot" w:pos="9356"/>
      </w:tabs>
      <w:spacing w:before="240"/>
      <w:ind w:left="567" w:right="284" w:hanging="567"/>
      <w:jc w:val="both"/>
    </w:pPr>
    <w:rPr>
      <w:rFonts w:ascii="Univers (WN)" w:hAnsi="Univers (WN)" w:cs="Univers (WN)"/>
    </w:rPr>
  </w:style>
  <w:style w:type="paragraph" w:styleId="Index2">
    <w:name w:val="index 2"/>
    <w:basedOn w:val="Normal"/>
    <w:pPr>
      <w:spacing w:after="0"/>
      <w:ind w:left="567"/>
    </w:pPr>
  </w:style>
  <w:style w:type="paragraph" w:styleId="Index1">
    <w:name w:val="index 1"/>
    <w:basedOn w:val="Normal"/>
    <w:pPr>
      <w:spacing w:after="0"/>
    </w:pPr>
  </w:style>
  <w:style w:type="paragraph" w:styleId="IndexHeading">
    <w:name w:val="index heading"/>
    <w:basedOn w:val="Normal"/>
    <w:pPr>
      <w:keepNext/>
      <w:keepLines/>
      <w:spacing w:before="240" w:after="0"/>
    </w:pPr>
    <w:rPr>
      <w:rFonts w:ascii="MS Sans Serif" w:hAnsi="MS Sans Serif" w:cs="MS Sans Serif"/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noteText">
    <w:name w:val="footnote text"/>
    <w:pPr>
      <w:keepNext/>
      <w:keepLines/>
      <w:tabs>
        <w:tab w:val="left" w:pos="454"/>
      </w:tabs>
      <w:ind w:left="454" w:hanging="454"/>
      <w:jc w:val="both"/>
    </w:pPr>
    <w:rPr>
      <w:rFonts w:ascii="Univers (WN)" w:hAnsi="Univers (WN)" w:cs="Univers (WN)"/>
      <w:sz w:val="16"/>
    </w:rPr>
  </w:style>
  <w:style w:type="paragraph" w:styleId="NormalIndent">
    <w:name w:val="Normal Indent"/>
    <w:basedOn w:val="Normal"/>
    <w:next w:val="Normal"/>
    <w:pPr>
      <w:ind w:left="708"/>
    </w:pPr>
  </w:style>
  <w:style w:type="paragraph" w:customStyle="1" w:styleId="TAH">
    <w:name w:val="TAH"/>
    <w:basedOn w:val="TAC"/>
    <w:rPr>
      <w:rFonts w:ascii="MS Sans Serif" w:hAnsi="MS Sans Serif" w:cs="MS Sans Serif"/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jc w:val="both"/>
    </w:pPr>
    <w:rPr>
      <w:rFonts w:ascii="Univers (WN)" w:hAnsi="Univers (WN)" w:cs="Univers (WN)"/>
    </w:rPr>
  </w:style>
  <w:style w:type="paragraph" w:customStyle="1" w:styleId="TT">
    <w:name w:val="TT"/>
    <w:next w:val="Normal"/>
    <w:pPr>
      <w:spacing w:after="960"/>
      <w:jc w:val="center"/>
    </w:pPr>
    <w:rPr>
      <w:rFonts w:ascii="Univers (WN)" w:hAnsi="Univers (WN)" w:cs="Univers (WN)"/>
      <w:b/>
      <w:sz w:val="24"/>
    </w:rPr>
  </w:style>
  <w:style w:type="paragraph" w:customStyle="1" w:styleId="NO">
    <w:name w:val="NO"/>
    <w:next w:val="Normal"/>
    <w:pPr>
      <w:tabs>
        <w:tab w:val="left" w:pos="1701"/>
      </w:tabs>
      <w:spacing w:after="240"/>
      <w:ind w:left="1701" w:hanging="1134"/>
      <w:jc w:val="both"/>
    </w:pPr>
    <w:rPr>
      <w:rFonts w:ascii="Univers (WN)" w:hAnsi="Univers (WN)" w:cs="Univers (WN)"/>
    </w:rPr>
  </w:style>
  <w:style w:type="paragraph" w:customStyle="1" w:styleId="HO">
    <w:name w:val="HO"/>
    <w:next w:val="Normal"/>
    <w:pPr>
      <w:jc w:val="right"/>
    </w:pPr>
    <w:rPr>
      <w:rFonts w:ascii="Univers (WN)" w:hAnsi="Univers (WN)" w:cs="Univers (WN)"/>
      <w:b/>
    </w:rPr>
  </w:style>
  <w:style w:type="paragraph" w:customStyle="1" w:styleId="HE">
    <w:name w:val="HE"/>
    <w:next w:val="Normal"/>
    <w:rPr>
      <w:rFonts w:ascii="Univers (WN)" w:hAnsi="Univers (WN)" w:cs="Univers (WN)"/>
      <w:b/>
    </w:rPr>
  </w:style>
  <w:style w:type="paragraph" w:customStyle="1" w:styleId="LD">
    <w:name w:val="LD"/>
    <w:pPr>
      <w:keepNext/>
      <w:keepLines/>
    </w:pPr>
    <w:rPr>
      <w:rFonts w:ascii="Courier" w:hAnsi="Courier" w:cs="Courier"/>
      <w:sz w:val="24"/>
    </w:rPr>
  </w:style>
  <w:style w:type="paragraph" w:customStyle="1" w:styleId="EX">
    <w:name w:val="EX"/>
    <w:next w:val="Normal"/>
    <w:pPr>
      <w:tabs>
        <w:tab w:val="left" w:pos="2268"/>
      </w:tabs>
      <w:spacing w:after="240"/>
      <w:ind w:left="2268" w:hanging="2268"/>
      <w:jc w:val="both"/>
    </w:pPr>
    <w:rPr>
      <w:rFonts w:ascii="Univers (WN)" w:hAnsi="Univers (WN)" w:cs="Univers (WN)"/>
    </w:rPr>
  </w:style>
  <w:style w:type="paragraph" w:customStyle="1" w:styleId="FP">
    <w:name w:val="FP"/>
    <w:rPr>
      <w:rFonts w:ascii="Univers (WN)" w:hAnsi="Univers (WN)" w:cs="Univers (WN)"/>
    </w:rPr>
  </w:style>
  <w:style w:type="paragraph" w:customStyle="1" w:styleId="TC">
    <w:name w:val="TC"/>
    <w:pPr>
      <w:keepNext/>
      <w:keepLines/>
      <w:jc w:val="center"/>
    </w:pPr>
    <w:rPr>
      <w:rFonts w:ascii="Courier" w:hAnsi="Courier" w:cs="Courier"/>
      <w:sz w:val="24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ind w:left="2268" w:hanging="2268"/>
      <w:jc w:val="both"/>
    </w:pPr>
    <w:rPr>
      <w:rFonts w:ascii="Univers (WN)" w:hAnsi="Univers (WN)" w:cs="Univers (WN)"/>
    </w:rPr>
  </w:style>
  <w:style w:type="paragraph" w:customStyle="1" w:styleId="B2">
    <w:name w:val="B2"/>
    <w:pPr>
      <w:tabs>
        <w:tab w:val="left" w:pos="1134"/>
      </w:tabs>
      <w:ind w:left="1134" w:hanging="567"/>
      <w:jc w:val="both"/>
    </w:pPr>
    <w:rPr>
      <w:rFonts w:ascii="Univers (WN)" w:hAnsi="Univers (WN)" w:cs="Univers (WN)"/>
    </w:rPr>
  </w:style>
  <w:style w:type="paragraph" w:customStyle="1" w:styleId="B3">
    <w:name w:val="B3"/>
    <w:pPr>
      <w:tabs>
        <w:tab w:val="left" w:pos="1701"/>
      </w:tabs>
      <w:ind w:left="1701" w:hanging="567"/>
      <w:jc w:val="both"/>
    </w:pPr>
    <w:rPr>
      <w:rFonts w:ascii="Univers (WN)" w:hAnsi="Univers (WN)" w:cs="Univers (WN)"/>
    </w:rPr>
  </w:style>
  <w:style w:type="paragraph" w:customStyle="1" w:styleId="B4">
    <w:name w:val="B4"/>
    <w:pPr>
      <w:tabs>
        <w:tab w:val="left" w:pos="2268"/>
      </w:tabs>
      <w:ind w:left="2268" w:hanging="567"/>
      <w:jc w:val="both"/>
    </w:pPr>
    <w:rPr>
      <w:rFonts w:ascii="Univers (WN)" w:hAnsi="Univers (WN)" w:cs="Univers (WN)"/>
    </w:rPr>
  </w:style>
  <w:style w:type="paragraph" w:customStyle="1" w:styleId="B5">
    <w:name w:val="B5"/>
    <w:pPr>
      <w:tabs>
        <w:tab w:val="left" w:pos="2835"/>
      </w:tabs>
      <w:ind w:left="2835" w:hanging="567"/>
      <w:jc w:val="both"/>
    </w:pPr>
    <w:rPr>
      <w:rFonts w:ascii="Univers (WN)" w:hAnsi="Univers (WN)" w:cs="Univers (WN)"/>
    </w:rPr>
  </w:style>
  <w:style w:type="paragraph" w:customStyle="1" w:styleId="TL">
    <w:name w:val="TL"/>
    <w:pPr>
      <w:keepNext/>
      <w:keepLines/>
      <w:jc w:val="center"/>
    </w:pPr>
    <w:rPr>
      <w:rFonts w:ascii="cubicPS" w:hAnsi="cubicPS" w:cs="cubicPS"/>
      <w:sz w:val="18"/>
      <w:lang w:val="en-US"/>
    </w:rPr>
  </w:style>
  <w:style w:type="paragraph" w:customStyle="1" w:styleId="TH">
    <w:name w:val="TH"/>
    <w:next w:val="Normal"/>
    <w:pPr>
      <w:keepNext/>
      <w:keepLines/>
      <w:spacing w:after="240"/>
      <w:jc w:val="center"/>
    </w:pPr>
    <w:rPr>
      <w:rFonts w:ascii="Univers (WN)" w:hAnsi="Univers (WN)" w:cs="Univers (WN)"/>
    </w:rPr>
  </w:style>
  <w:style w:type="paragraph" w:customStyle="1" w:styleId="TF">
    <w:name w:val="TF"/>
    <w:next w:val="Normal"/>
    <w:pPr>
      <w:keepLines/>
      <w:spacing w:before="240" w:after="240"/>
      <w:jc w:val="center"/>
    </w:pPr>
    <w:rPr>
      <w:rFonts w:ascii="Univers (WN)" w:hAnsi="Univers (WN)" w:cs="Univers (WN)"/>
    </w:rPr>
  </w:style>
  <w:style w:type="paragraph" w:customStyle="1" w:styleId="TB">
    <w:name w:val="TB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Univers (WN)" w:hAnsi="Univers (WN)" w:cs="Univers (WN)"/>
    </w:rPr>
  </w:style>
  <w:style w:type="paragraph" w:customStyle="1" w:styleId="T5">
    <w:name w:val="T5"/>
    <w:pPr>
      <w:keepLines/>
      <w:tabs>
        <w:tab w:val="left" w:pos="5670"/>
        <w:tab w:val="right" w:leader="dot" w:pos="9356"/>
      </w:tabs>
      <w:ind w:left="5670" w:right="567" w:hanging="1701"/>
      <w:jc w:val="both"/>
    </w:pPr>
    <w:rPr>
      <w:rFonts w:ascii="Helvetica" w:hAnsi="Helvetica" w:cs="Helvetica"/>
      <w:lang w:val="en-US"/>
    </w:rPr>
  </w:style>
  <w:style w:type="paragraph" w:customStyle="1" w:styleId="B1">
    <w:name w:val="B1"/>
    <w:pPr>
      <w:tabs>
        <w:tab w:val="left" w:pos="567"/>
      </w:tabs>
      <w:ind w:left="567" w:hanging="567"/>
      <w:jc w:val="both"/>
    </w:pPr>
    <w:rPr>
      <w:rFonts w:ascii="Univers (WN)" w:hAnsi="Univers (WN)" w:cs="Univers (WN)"/>
    </w:rPr>
  </w:style>
  <w:style w:type="paragraph" w:customStyle="1" w:styleId="TN">
    <w:name w:val="TN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R">
    <w:name w:val="TR"/>
    <w:pPr>
      <w:keepNext/>
      <w:keepLines/>
      <w:jc w:val="center"/>
    </w:pPr>
    <w:rPr>
      <w:rFonts w:ascii="pica" w:hAnsi="pica" w:cs="pica"/>
      <w:lang w:val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Univers (WN)" w:hAnsi="Univers (WN)" w:cs="Univers (WN)"/>
    </w:rPr>
  </w:style>
  <w:style w:type="paragraph" w:customStyle="1" w:styleId="ZB">
    <w:name w:val="ZB"/>
    <w:pPr>
      <w:keepNext/>
      <w:keepLines/>
      <w:tabs>
        <w:tab w:val="left" w:pos="5387"/>
      </w:tabs>
      <w:spacing w:after="240"/>
    </w:pPr>
    <w:rPr>
      <w:rFonts w:ascii="Univers (WN)" w:hAnsi="Univers (WN)" w:cs="Univers (WN)"/>
      <w:b/>
      <w:sz w:val="32"/>
    </w:rPr>
  </w:style>
  <w:style w:type="paragraph" w:customStyle="1" w:styleId="ZU">
    <w:name w:val="ZU"/>
    <w:pPr>
      <w:keepNext/>
      <w:keepLines/>
      <w:tabs>
        <w:tab w:val="left" w:pos="624"/>
      </w:tabs>
      <w:spacing w:after="240"/>
      <w:ind w:left="624" w:right="113" w:hanging="624"/>
      <w:jc w:val="both"/>
    </w:pPr>
    <w:rPr>
      <w:rFonts w:ascii="Univers (WN)" w:hAnsi="Univers (WN)" w:cs="Univers (WN)"/>
    </w:rPr>
  </w:style>
  <w:style w:type="paragraph" w:customStyle="1" w:styleId="ZW">
    <w:name w:val="ZW"/>
    <w:pPr>
      <w:keepNext/>
      <w:keepLines/>
      <w:tabs>
        <w:tab w:val="left" w:pos="5387"/>
      </w:tabs>
      <w:spacing w:after="240"/>
    </w:pPr>
    <w:rPr>
      <w:rFonts w:ascii="Univers (WN)" w:hAnsi="Univers (WN)" w:cs="Univers (WN)"/>
    </w:rPr>
  </w:style>
  <w:style w:type="paragraph" w:customStyle="1" w:styleId="ZK">
    <w:name w:val="ZK"/>
    <w:pPr>
      <w:keepNext/>
      <w:keepLines/>
      <w:tabs>
        <w:tab w:val="left" w:pos="1191"/>
      </w:tabs>
      <w:spacing w:after="240"/>
      <w:ind w:left="1191" w:right="113" w:hanging="1191"/>
      <w:jc w:val="both"/>
    </w:pPr>
    <w:rPr>
      <w:rFonts w:ascii="Univers (WN)" w:hAnsi="Univers (WN)" w:cs="Univers (WN)"/>
    </w:rPr>
  </w:style>
  <w:style w:type="paragraph" w:customStyle="1" w:styleId="ZT">
    <w:name w:val="ZT"/>
    <w:pPr>
      <w:keepNext/>
      <w:keepLines/>
      <w:spacing w:after="96"/>
      <w:jc w:val="center"/>
    </w:pPr>
    <w:rPr>
      <w:rFonts w:ascii="Univers (WN)" w:hAnsi="Univers (WN)" w:cs="Univers (WN)"/>
      <w:b/>
      <w:sz w:val="32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Univers (WN)" w:hAnsi="Univers (WN)" w:cs="Univers (WN)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 w:cs="Univers (WN)"/>
    </w:rPr>
  </w:style>
  <w:style w:type="paragraph" w:customStyle="1" w:styleId="TD">
    <w:name w:val="TD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M">
    <w:name w:val="TM"/>
    <w:pPr>
      <w:keepNext/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/>
      <w:ind w:left="1985" w:hanging="1985"/>
      <w:jc w:val="both"/>
    </w:pPr>
    <w:rPr>
      <w:rFonts w:ascii="Univers (WN)" w:hAnsi="Univers (WN)" w:cs="Univers (WN)"/>
      <w:b/>
    </w:rPr>
  </w:style>
  <w:style w:type="paragraph" w:customStyle="1" w:styleId="TU">
    <w:name w:val="TU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X">
    <w:name w:val="TX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Y">
    <w:name w:val="TY"/>
    <w:pPr>
      <w:keepNext/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Z">
    <w:name w:val="TZ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AB">
    <w:name w:val="A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Helvetica" w:hAnsi="Helvetica" w:cs="Helvetica"/>
      <w:lang w:val="en-US"/>
    </w:rPr>
  </w:style>
  <w:style w:type="paragraph" w:customStyle="1" w:styleId="AD">
    <w:name w:val="AD"/>
    <w:pPr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M">
    <w:name w:val="AM"/>
    <w:pPr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U">
    <w:name w:val="AU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NN">
    <w:name w:val="NN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X">
    <w:name w:val="NX"/>
    <w:pPr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Y">
    <w:name w:val="NY"/>
    <w:pPr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paragraph" w:customStyle="1" w:styleId="NZ">
    <w:name w:val="NZ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LD10">
    <w:name w:val="LD10"/>
    <w:pPr>
      <w:keepNext/>
      <w:keepLines/>
    </w:pPr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ETSIW_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ETSIW_21</Template>
  <TotalTime>1</TotalTime>
  <Pages>38</Pages>
  <Words>5565</Words>
  <Characters>31727</Characters>
  <Application>Microsoft Office Word</Application>
  <DocSecurity>4</DocSecurity>
  <Lines>264</Lines>
  <Paragraphs>74</Paragraphs>
  <ScaleCrop>false</ScaleCrop>
  <Company/>
  <LinksUpToDate>false</LinksUpToDate>
  <CharactersWithSpaces>37218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code for the TETRA basic operators</dc:title>
  <dc:subject>ETS 300 395 part 2 annex B</dc:subject>
  <dc:creator>PT29</dc:creator>
  <cp:keywords/>
  <dc:description>ETSIW_21</dc:description>
  <cp:lastModifiedBy>Brian murgatroyd</cp:lastModifiedBy>
  <cp:revision>2</cp:revision>
  <dcterms:created xsi:type="dcterms:W3CDTF">2024-03-13T12:11:00Z</dcterms:created>
  <dcterms:modified xsi:type="dcterms:W3CDTF">2024-03-13T12:11:00Z</dcterms:modified>
</cp:coreProperties>
</file>