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75061" w14:textId="77777777" w:rsidR="00902B2F" w:rsidRDefault="00902B2F">
      <w:pPr>
        <w:pStyle w:val="Heading1"/>
      </w:pPr>
      <w:bookmarkStart w:id="0" w:name="a300395_2_01_title"/>
      <w:r>
        <w:t>A</w:t>
      </w:r>
      <w:bookmarkEnd w:id="0"/>
      <w:r>
        <w:tab/>
        <w:t>C Code for Full Rate Speech Source Codec</w:t>
      </w:r>
    </w:p>
    <w:p w14:paraId="612362F7" w14:textId="77777777" w:rsidR="00902B2F" w:rsidRDefault="00902B2F">
      <w:pPr>
        <w:pStyle w:val="Heading2"/>
      </w:pPr>
      <w:r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.1</w:t>
      </w:r>
      <w:r>
        <w:tab/>
        <w:t>Main Program for Source Coder</w:t>
      </w:r>
    </w:p>
    <w:p w14:paraId="259893BF" w14:textId="77777777" w:rsidR="00902B2F" w:rsidRDefault="00902B2F">
      <w:pPr>
        <w:pStyle w:val="WP"/>
      </w:pPr>
    </w:p>
    <w:p w14:paraId="6968BD15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722ABF65" w14:textId="77777777" w:rsidR="00902B2F" w:rsidRDefault="00902B2F">
      <w:pPr>
        <w:pStyle w:val="WP"/>
        <w:ind w:right="282"/>
      </w:pPr>
      <w:r>
        <w:t>*</w:t>
      </w:r>
    </w:p>
    <w:p w14:paraId="6CFD6DB1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</w:r>
      <w:bookmarkStart w:id="1" w:name="scoder_c"/>
      <w:r>
        <w:t>scoder</w:t>
      </w:r>
      <w:bookmarkEnd w:id="1"/>
      <w:r>
        <w:fldChar w:fldCharType="begin"/>
      </w:r>
      <w:r>
        <w:instrText>xe "scoder</w:instrText>
      </w:r>
      <w:r>
        <w:tab/>
      </w:r>
      <w:r>
        <w:tab/>
      </w:r>
      <w:r>
        <w:tab/>
        <w:instrText>scoder</w:instrText>
      </w:r>
      <w:r>
        <w:tab/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.1"</w:instrText>
      </w:r>
      <w:r>
        <w:fldChar w:fldCharType="end"/>
      </w:r>
      <w:r>
        <w:t>.c</w:t>
      </w:r>
    </w:p>
    <w:p w14:paraId="5165FDA3" w14:textId="77777777" w:rsidR="00902B2F" w:rsidRDefault="00902B2F">
      <w:pPr>
        <w:pStyle w:val="WP"/>
        <w:ind w:right="282"/>
      </w:pPr>
      <w:r>
        <w:t>*</w:t>
      </w:r>
    </w:p>
    <w:p w14:paraId="50C02411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program for speech source encoding</w:t>
      </w:r>
    </w:p>
    <w:p w14:paraId="76346F72" w14:textId="77777777" w:rsidR="00902B2F" w:rsidRDefault="00902B2F">
      <w:pPr>
        <w:pStyle w:val="WP"/>
        <w:ind w:right="282"/>
      </w:pPr>
      <w:r>
        <w:t>*</w:t>
      </w:r>
    </w:p>
    <w:p w14:paraId="54A46F5C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4350FB82" w14:textId="77777777" w:rsidR="00902B2F" w:rsidRDefault="00902B2F">
      <w:pPr>
        <w:pStyle w:val="WP"/>
        <w:ind w:right="282"/>
      </w:pPr>
      <w:r>
        <w:t>*</w:t>
      </w:r>
    </w:p>
    <w:p w14:paraId="14CD70F6" w14:textId="77777777" w:rsidR="00902B2F" w:rsidRDefault="00902B2F">
      <w:pPr>
        <w:pStyle w:val="WP"/>
        <w:ind w:right="282"/>
      </w:pPr>
      <w:r>
        <w:t>*</w:t>
      </w:r>
      <w:r>
        <w:tab/>
        <w:t>USAGE</w:t>
      </w:r>
      <w:r>
        <w:tab/>
      </w:r>
      <w:r>
        <w:tab/>
      </w:r>
      <w:r>
        <w:tab/>
        <w:t>:</w:t>
      </w:r>
      <w:r>
        <w:tab/>
        <w:t>scoder  speech_file  serial_file  synth_file</w:t>
      </w:r>
    </w:p>
    <w:p w14:paraId="287352D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(executable_file input1 output1 output2)</w:t>
      </w:r>
    </w:p>
    <w:p w14:paraId="6B3D511A" w14:textId="77777777" w:rsidR="00902B2F" w:rsidRDefault="00902B2F">
      <w:pPr>
        <w:pStyle w:val="WP"/>
      </w:pPr>
      <w:r>
        <w:t>*</w:t>
      </w:r>
    </w:p>
    <w:p w14:paraId="2A5D343A" w14:textId="77777777" w:rsidR="00902B2F" w:rsidRDefault="00902B2F">
      <w:pPr>
        <w:pStyle w:val="WP"/>
        <w:ind w:right="282"/>
      </w:pPr>
      <w:r>
        <w:t>*</w:t>
      </w:r>
      <w:r>
        <w:tab/>
        <w:t>INPUT FILE(S)</w:t>
      </w:r>
      <w:r>
        <w:tab/>
      </w:r>
      <w:r>
        <w:tab/>
        <w:t>:</w:t>
      </w:r>
      <w:r>
        <w:tab/>
      </w:r>
    </w:p>
    <w:p w14:paraId="54A9708F" w14:textId="77777777" w:rsidR="00902B2F" w:rsidRDefault="00902B2F">
      <w:pPr>
        <w:pStyle w:val="WP"/>
        <w:ind w:right="282"/>
      </w:pPr>
      <w:r>
        <w:t>*</w:t>
      </w:r>
    </w:p>
    <w:p w14:paraId="034FEF7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  <w:t>INPUT1</w:t>
      </w:r>
      <w:r>
        <w:tab/>
        <w:t>:</w:t>
      </w:r>
      <w:r>
        <w:tab/>
        <w:t>- Description : speech file to be analyzed</w:t>
      </w:r>
    </w:p>
    <w:p w14:paraId="2CA2C069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7ABC529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240 samples per frame</w:t>
      </w:r>
    </w:p>
    <w:p w14:paraId="25BA330B" w14:textId="77777777" w:rsidR="00902B2F" w:rsidRDefault="00902B2F">
      <w:pPr>
        <w:pStyle w:val="WP"/>
        <w:ind w:right="282"/>
      </w:pPr>
      <w:r>
        <w:t>*</w:t>
      </w:r>
    </w:p>
    <w:p w14:paraId="7344F6F3" w14:textId="77777777" w:rsidR="00902B2F" w:rsidRDefault="00902B2F">
      <w:pPr>
        <w:pStyle w:val="WP"/>
        <w:ind w:right="282"/>
      </w:pPr>
      <w:r>
        <w:t>*</w:t>
      </w:r>
    </w:p>
    <w:p w14:paraId="37C2ACD5" w14:textId="77777777" w:rsidR="00902B2F" w:rsidRDefault="00902B2F">
      <w:pPr>
        <w:pStyle w:val="WP"/>
        <w:ind w:right="282"/>
      </w:pPr>
      <w:r>
        <w:t>*</w:t>
      </w:r>
      <w:r>
        <w:tab/>
        <w:t>OUTPUT FILE(S)</w:t>
      </w:r>
      <w:r>
        <w:tab/>
        <w:t>:</w:t>
      </w:r>
      <w:r>
        <w:tab/>
      </w:r>
    </w:p>
    <w:p w14:paraId="426D383A" w14:textId="77777777" w:rsidR="00902B2F" w:rsidRDefault="00902B2F">
      <w:pPr>
        <w:pStyle w:val="WP"/>
        <w:ind w:right="282"/>
      </w:pPr>
      <w:r>
        <w:t>*</w:t>
      </w:r>
    </w:p>
    <w:p w14:paraId="7312E288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  <w:t>OUTPUT1</w:t>
      </w:r>
      <w:r>
        <w:tab/>
        <w:t>:</w:t>
      </w:r>
      <w:r>
        <w:tab/>
        <w:t xml:space="preserve">- Description : serial stream output file </w:t>
      </w:r>
    </w:p>
    <w:p w14:paraId="368976F7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52A5A970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each 16 bit-sample represents one encoded bit</w:t>
      </w:r>
    </w:p>
    <w:p w14:paraId="38620102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138 (= 1 + 137) bits per frame</w:t>
      </w:r>
    </w:p>
    <w:p w14:paraId="22CD82F8" w14:textId="77777777" w:rsidR="00902B2F" w:rsidRDefault="00902B2F">
      <w:pPr>
        <w:pStyle w:val="WP"/>
        <w:ind w:right="282"/>
      </w:pPr>
      <w:r>
        <w:t>*</w:t>
      </w:r>
    </w:p>
    <w:p w14:paraId="4126246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  <w:t>OUTPUT2</w:t>
      </w:r>
      <w:r>
        <w:tab/>
        <w:t>:</w:t>
      </w:r>
      <w:r>
        <w:tab/>
        <w:t xml:space="preserve">- Description : local synthesis output file </w:t>
      </w:r>
    </w:p>
    <w:p w14:paraId="6F4E9798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351A93D0" w14:textId="77777777" w:rsidR="00902B2F" w:rsidRDefault="00902B2F">
      <w:pPr>
        <w:pStyle w:val="WP"/>
        <w:ind w:right="282"/>
      </w:pPr>
      <w:r>
        <w:t>*</w:t>
      </w:r>
    </w:p>
    <w:p w14:paraId="57A55420" w14:textId="77777777" w:rsidR="00902B2F" w:rsidRDefault="00902B2F">
      <w:pPr>
        <w:pStyle w:val="WP"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>First sample of each OUTPUT1 frame is forced to zero</w:t>
      </w:r>
    </w:p>
    <w:p w14:paraId="7C9926FD" w14:textId="77777777" w:rsidR="00902B2F" w:rsidRDefault="00902B2F">
      <w:pPr>
        <w:pStyle w:val="WP"/>
        <w:ind w:right="282"/>
      </w:pPr>
      <w:r>
        <w:t>*</w:t>
      </w:r>
    </w:p>
    <w:p w14:paraId="1A79B02C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49684FFD" w14:textId="77777777" w:rsidR="00902B2F" w:rsidRDefault="00902B2F">
      <w:pPr>
        <w:pStyle w:val="WP"/>
      </w:pPr>
      <w:r>
        <w:t>*</w:t>
      </w:r>
    </w:p>
    <w:p w14:paraId="41D18C1B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1EF8B09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stdio.h</w:t>
      </w:r>
    </w:p>
    <w:p w14:paraId="459A6C76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503FD723" w14:textId="77777777" w:rsidR="00902B2F" w:rsidRDefault="00902B2F">
      <w:pPr>
        <w:pStyle w:val="WP"/>
        <w:ind w:right="282"/>
      </w:pPr>
      <w:r>
        <w:t>*</w:t>
      </w:r>
    </w:p>
    <w:p w14:paraId="3C2D459D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2FD46117" w14:textId="77777777" w:rsidR="00902B2F" w:rsidRDefault="00902B2F">
      <w:pPr>
        <w:pStyle w:val="LD10"/>
        <w:keepNext w:val="0"/>
      </w:pPr>
    </w:p>
    <w:p w14:paraId="019D8D05" w14:textId="77777777" w:rsidR="00902B2F" w:rsidRDefault="00902B2F">
      <w:pPr>
        <w:pStyle w:val="LD10"/>
        <w:keepNext w:val="0"/>
      </w:pPr>
      <w:r>
        <w:t>#include &lt;stdio.h&gt;</w:t>
      </w:r>
    </w:p>
    <w:p w14:paraId="1437AE3E" w14:textId="77777777" w:rsidR="00902B2F" w:rsidRDefault="00902B2F">
      <w:pPr>
        <w:pStyle w:val="LD10"/>
        <w:keepNext w:val="0"/>
      </w:pPr>
      <w:r>
        <w:t>#include &lt;stdlib.h&gt;</w:t>
      </w:r>
    </w:p>
    <w:p w14:paraId="3724478F" w14:textId="77777777" w:rsidR="00902B2F" w:rsidRDefault="00902B2F">
      <w:pPr>
        <w:pStyle w:val="LD10"/>
        <w:keepNext w:val="0"/>
      </w:pPr>
    </w:p>
    <w:p w14:paraId="05D9FF6C" w14:textId="77777777" w:rsidR="00902B2F" w:rsidRDefault="00902B2F">
      <w:pPr>
        <w:pStyle w:val="LD10"/>
        <w:keepNext w:val="0"/>
      </w:pPr>
      <w:r>
        <w:t>#include "source.h"</w:t>
      </w:r>
    </w:p>
    <w:p w14:paraId="17289287" w14:textId="77777777" w:rsidR="00902B2F" w:rsidRDefault="00902B2F">
      <w:pPr>
        <w:pStyle w:val="LD10"/>
        <w:keepNext w:val="0"/>
      </w:pPr>
    </w:p>
    <w:p w14:paraId="0A89F2AE" w14:textId="77777777" w:rsidR="00902B2F" w:rsidRDefault="00902B2F">
      <w:pPr>
        <w:pStyle w:val="LD10"/>
        <w:keepNext w:val="0"/>
      </w:pPr>
      <w:r>
        <w:t>/*-----------------*</w:t>
      </w:r>
    </w:p>
    <w:p w14:paraId="692FA213" w14:textId="77777777" w:rsidR="00902B2F" w:rsidRDefault="00902B2F">
      <w:pPr>
        <w:pStyle w:val="LD10"/>
        <w:keepNext w:val="0"/>
      </w:pPr>
      <w:r>
        <w:t xml:space="preserve"> * Constants       *</w:t>
      </w:r>
    </w:p>
    <w:p w14:paraId="63699AD3" w14:textId="77777777" w:rsidR="00902B2F" w:rsidRDefault="00902B2F">
      <w:pPr>
        <w:pStyle w:val="LD10"/>
        <w:keepNext w:val="0"/>
      </w:pPr>
      <w:r>
        <w:t xml:space="preserve"> *-----------------*/</w:t>
      </w:r>
    </w:p>
    <w:p w14:paraId="65658E61" w14:textId="77777777" w:rsidR="00902B2F" w:rsidRDefault="00902B2F">
      <w:pPr>
        <w:pStyle w:val="LD10"/>
        <w:keepNext w:val="0"/>
      </w:pPr>
    </w:p>
    <w:p w14:paraId="04141781" w14:textId="77777777" w:rsidR="00902B2F" w:rsidRDefault="00902B2F">
      <w:pPr>
        <w:pStyle w:val="LD10"/>
        <w:keepNext w:val="0"/>
      </w:pPr>
      <w:r>
        <w:t>#define L_frame     240</w:t>
      </w:r>
    </w:p>
    <w:p w14:paraId="11D6516F" w14:textId="77777777" w:rsidR="00902B2F" w:rsidRDefault="00902B2F">
      <w:pPr>
        <w:pStyle w:val="LD10"/>
        <w:keepNext w:val="0"/>
      </w:pPr>
      <w:r>
        <w:t>#define serial_size 138</w:t>
      </w:r>
    </w:p>
    <w:p w14:paraId="65FED12F" w14:textId="77777777" w:rsidR="00902B2F" w:rsidRDefault="00902B2F">
      <w:pPr>
        <w:pStyle w:val="LD10"/>
        <w:keepNext w:val="0"/>
      </w:pPr>
      <w:r>
        <w:t>#define ana_size     23</w:t>
      </w:r>
    </w:p>
    <w:p w14:paraId="7BABEB50" w14:textId="77777777" w:rsidR="00902B2F" w:rsidRDefault="00902B2F">
      <w:pPr>
        <w:pStyle w:val="LD10"/>
        <w:keepNext w:val="0"/>
      </w:pPr>
    </w:p>
    <w:p w14:paraId="0D6F43D7" w14:textId="77777777" w:rsidR="00902B2F" w:rsidRDefault="00902B2F">
      <w:pPr>
        <w:pStyle w:val="LD10"/>
        <w:tabs>
          <w:tab w:val="left" w:pos="8931"/>
        </w:tabs>
      </w:pPr>
      <w:r>
        <w:br w:type="page"/>
      </w:r>
      <w:r>
        <w:lastRenderedPageBreak/>
        <w:t>int main(int argc, char *argv[] )</w:t>
      </w:r>
    </w:p>
    <w:p w14:paraId="008A589D" w14:textId="77777777" w:rsidR="00902B2F" w:rsidRDefault="00902B2F">
      <w:pPr>
        <w:pStyle w:val="LD10"/>
      </w:pPr>
      <w:r>
        <w:t>{</w:t>
      </w:r>
    </w:p>
    <w:p w14:paraId="567639C7" w14:textId="77777777" w:rsidR="00902B2F" w:rsidRDefault="00902B2F">
      <w:pPr>
        <w:pStyle w:val="LD10"/>
      </w:pPr>
      <w:r>
        <w:t xml:space="preserve">  Word16 frame;</w:t>
      </w:r>
    </w:p>
    <w:p w14:paraId="109370B9" w14:textId="77777777" w:rsidR="00902B2F" w:rsidRDefault="00902B2F">
      <w:pPr>
        <w:pStyle w:val="LD10"/>
      </w:pPr>
    </w:p>
    <w:p w14:paraId="03581797" w14:textId="77777777" w:rsidR="00902B2F" w:rsidRDefault="00902B2F">
      <w:pPr>
        <w:pStyle w:val="LD10"/>
      </w:pPr>
      <w:r>
        <w:t xml:space="preserve">  extern Word16 *new_speech;</w:t>
      </w:r>
      <w:r>
        <w:tab/>
      </w:r>
      <w:r>
        <w:tab/>
        <w:t>/* Pointer on new_speech. */</w:t>
      </w:r>
    </w:p>
    <w:p w14:paraId="658DC00A" w14:textId="77777777" w:rsidR="00902B2F" w:rsidRDefault="00902B2F">
      <w:pPr>
        <w:pStyle w:val="LD10"/>
      </w:pPr>
    </w:p>
    <w:p w14:paraId="0A0D24B7" w14:textId="77777777" w:rsidR="00902B2F" w:rsidRDefault="00902B2F">
      <w:pPr>
        <w:pStyle w:val="LD10"/>
      </w:pPr>
      <w:r>
        <w:t xml:space="preserve">  Word16 syn[L_frame];</w:t>
      </w:r>
      <w:r>
        <w:tab/>
      </w:r>
      <w:r>
        <w:tab/>
      </w:r>
      <w:r>
        <w:tab/>
        <w:t>/* Local synthesis.       */</w:t>
      </w:r>
    </w:p>
    <w:p w14:paraId="3546353B" w14:textId="77777777" w:rsidR="00902B2F" w:rsidRDefault="00902B2F">
      <w:pPr>
        <w:pStyle w:val="LD10"/>
      </w:pPr>
      <w:r>
        <w:t xml:space="preserve">  Word16 ana[ana_size];</w:t>
      </w:r>
      <w:r>
        <w:tab/>
      </w:r>
      <w:r>
        <w:tab/>
      </w:r>
      <w:r>
        <w:tab/>
        <w:t>/* Analysis parameters.   */</w:t>
      </w:r>
    </w:p>
    <w:p w14:paraId="6174ED7A" w14:textId="77777777" w:rsidR="00902B2F" w:rsidRDefault="00902B2F">
      <w:pPr>
        <w:pStyle w:val="LD10"/>
      </w:pPr>
      <w:r>
        <w:t xml:space="preserve">  Word16 serial[serial_size];</w:t>
      </w:r>
      <w:r>
        <w:tab/>
      </w:r>
      <w:r>
        <w:tab/>
        <w:t>/* Serial stream.         */</w:t>
      </w:r>
    </w:p>
    <w:p w14:paraId="5DC74160" w14:textId="77777777" w:rsidR="00902B2F" w:rsidRDefault="00902B2F">
      <w:pPr>
        <w:pStyle w:val="LD10"/>
      </w:pPr>
    </w:p>
    <w:p w14:paraId="4023FAD5" w14:textId="77777777" w:rsidR="00902B2F" w:rsidRDefault="00902B2F">
      <w:pPr>
        <w:pStyle w:val="LD10"/>
      </w:pPr>
      <w:r>
        <w:t xml:space="preserve">  FILE  *f_speech, *f_syn, *f_serial;</w:t>
      </w:r>
    </w:p>
    <w:p w14:paraId="3F5A99FE" w14:textId="77777777" w:rsidR="00902B2F" w:rsidRDefault="00902B2F">
      <w:pPr>
        <w:pStyle w:val="LD10"/>
      </w:pPr>
    </w:p>
    <w:p w14:paraId="11D26C3C" w14:textId="77777777" w:rsidR="00902B2F" w:rsidRDefault="00902B2F">
      <w:pPr>
        <w:pStyle w:val="LD10"/>
      </w:pPr>
      <w:r>
        <w:t xml:space="preserve">  /* Passed arguments */</w:t>
      </w:r>
    </w:p>
    <w:p w14:paraId="508EEDCC" w14:textId="77777777" w:rsidR="00902B2F" w:rsidRDefault="00902B2F">
      <w:pPr>
        <w:pStyle w:val="LD10"/>
      </w:pPr>
    </w:p>
    <w:p w14:paraId="16458733" w14:textId="77777777" w:rsidR="00902B2F" w:rsidRDefault="00902B2F">
      <w:pPr>
        <w:pStyle w:val="LD10"/>
      </w:pPr>
      <w:r>
        <w:t xml:space="preserve">  if ( argc != 4 )</w:t>
      </w:r>
    </w:p>
    <w:p w14:paraId="04606C13" w14:textId="77777777" w:rsidR="00902B2F" w:rsidRDefault="00902B2F">
      <w:pPr>
        <w:pStyle w:val="LD10"/>
      </w:pPr>
      <w:r>
        <w:t xml:space="preserve">  {</w:t>
      </w:r>
    </w:p>
    <w:p w14:paraId="021EBF64" w14:textId="77777777" w:rsidR="00902B2F" w:rsidRDefault="00902B2F">
      <w:pPr>
        <w:pStyle w:val="LD10"/>
      </w:pPr>
      <w:r>
        <w:t xml:space="preserve">     printf("Usage : scoder  speech_file  serial_file  synth_file\n");</w:t>
      </w:r>
    </w:p>
    <w:p w14:paraId="70A1126D" w14:textId="77777777" w:rsidR="00902B2F" w:rsidRDefault="00902B2F">
      <w:pPr>
        <w:pStyle w:val="LD10"/>
      </w:pPr>
      <w:r>
        <w:t xml:space="preserve">     printf("\n");</w:t>
      </w:r>
    </w:p>
    <w:p w14:paraId="6E4CDB27" w14:textId="77777777" w:rsidR="00902B2F" w:rsidRDefault="00902B2F">
      <w:pPr>
        <w:pStyle w:val="LD10"/>
      </w:pPr>
      <w:r>
        <w:t xml:space="preserve">     printf("Format for speech_file:\n");</w:t>
      </w:r>
    </w:p>
    <w:p w14:paraId="15806C2B" w14:textId="77777777" w:rsidR="00902B2F" w:rsidRDefault="00902B2F">
      <w:pPr>
        <w:pStyle w:val="LD10"/>
      </w:pPr>
      <w:r>
        <w:t xml:space="preserve">     printf("  Speech is read form a binary file of 16 bits data.\n");</w:t>
      </w:r>
    </w:p>
    <w:p w14:paraId="7AC270FA" w14:textId="77777777" w:rsidR="00902B2F" w:rsidRDefault="00902B2F">
      <w:pPr>
        <w:pStyle w:val="LD10"/>
      </w:pPr>
      <w:r>
        <w:t xml:space="preserve">     printf("\n");</w:t>
      </w:r>
    </w:p>
    <w:p w14:paraId="10753257" w14:textId="77777777" w:rsidR="00902B2F" w:rsidRDefault="00902B2F">
      <w:pPr>
        <w:pStyle w:val="LD10"/>
      </w:pPr>
      <w:r>
        <w:t xml:space="preserve">     printf("Format for serial_file:\n");</w:t>
      </w:r>
    </w:p>
    <w:p w14:paraId="7B18EF78" w14:textId="77777777" w:rsidR="00902B2F" w:rsidRDefault="00902B2F">
      <w:pPr>
        <w:pStyle w:val="LD10"/>
      </w:pPr>
      <w:r>
        <w:t xml:space="preserve">     printf("  Serial stream output is written to a binary file\n");</w:t>
      </w:r>
    </w:p>
    <w:p w14:paraId="06A7D3D2" w14:textId="77777777" w:rsidR="00902B2F" w:rsidRDefault="00902B2F">
      <w:pPr>
        <w:pStyle w:val="LD10"/>
      </w:pPr>
      <w:r>
        <w:t xml:space="preserve">     printf("  where each 16-bit word represents 1 encoded bit.\n");</w:t>
      </w:r>
    </w:p>
    <w:p w14:paraId="6F75D143" w14:textId="77777777" w:rsidR="00902B2F" w:rsidRDefault="00902B2F">
      <w:pPr>
        <w:pStyle w:val="LD10"/>
      </w:pPr>
      <w:r>
        <w:t xml:space="preserve">     printf("  BFI(=0) + 137 bits by frame\n");</w:t>
      </w:r>
    </w:p>
    <w:p w14:paraId="15E9FD77" w14:textId="77777777" w:rsidR="00902B2F" w:rsidRDefault="00902B2F">
      <w:pPr>
        <w:pStyle w:val="LD10"/>
      </w:pPr>
      <w:r>
        <w:t xml:space="preserve">     printf("\n");</w:t>
      </w:r>
    </w:p>
    <w:p w14:paraId="4CAD771A" w14:textId="77777777" w:rsidR="00902B2F" w:rsidRDefault="00902B2F">
      <w:pPr>
        <w:pStyle w:val="LD10"/>
      </w:pPr>
      <w:r>
        <w:t xml:space="preserve">     printf("Format for synth_file:\n");</w:t>
      </w:r>
    </w:p>
    <w:p w14:paraId="35BEF51E" w14:textId="77777777" w:rsidR="00902B2F" w:rsidRDefault="00902B2F">
      <w:pPr>
        <w:pStyle w:val="LD10"/>
      </w:pPr>
      <w:r>
        <w:t xml:space="preserve">     printf("  Local synthesis is written to a binary file of 16 bits data.\n");</w:t>
      </w:r>
    </w:p>
    <w:p w14:paraId="79CE3D1D" w14:textId="77777777" w:rsidR="00902B2F" w:rsidRDefault="00902B2F">
      <w:pPr>
        <w:pStyle w:val="LD10"/>
      </w:pPr>
      <w:r>
        <w:t xml:space="preserve">     exit( 1 );</w:t>
      </w:r>
    </w:p>
    <w:p w14:paraId="780B6ABB" w14:textId="77777777" w:rsidR="00902B2F" w:rsidRDefault="00902B2F">
      <w:pPr>
        <w:pStyle w:val="LD10"/>
      </w:pPr>
      <w:r>
        <w:t xml:space="preserve">  }</w:t>
      </w:r>
    </w:p>
    <w:p w14:paraId="690A8908" w14:textId="77777777" w:rsidR="00902B2F" w:rsidRDefault="00902B2F">
      <w:pPr>
        <w:pStyle w:val="LD10"/>
      </w:pPr>
    </w:p>
    <w:p w14:paraId="5437F6E9" w14:textId="77777777" w:rsidR="00902B2F" w:rsidRDefault="00902B2F">
      <w:pPr>
        <w:pStyle w:val="LD10"/>
      </w:pPr>
      <w:r>
        <w:t xml:space="preserve">  /* Open files for speech, serial stream and local synthesis */</w:t>
      </w:r>
    </w:p>
    <w:p w14:paraId="02081DEB" w14:textId="77777777" w:rsidR="00902B2F" w:rsidRDefault="00902B2F">
      <w:pPr>
        <w:pStyle w:val="LD10"/>
      </w:pPr>
    </w:p>
    <w:p w14:paraId="0C70689C" w14:textId="77777777" w:rsidR="00902B2F" w:rsidRDefault="00902B2F">
      <w:pPr>
        <w:pStyle w:val="LD10"/>
      </w:pPr>
      <w:r>
        <w:t xml:space="preserve">  if( (f_speech = fopen(argv[1],"rb") ) == NULL )</w:t>
      </w:r>
    </w:p>
    <w:p w14:paraId="4F69F0E8" w14:textId="77777777" w:rsidR="00902B2F" w:rsidRDefault="00902B2F">
      <w:pPr>
        <w:pStyle w:val="LD10"/>
      </w:pPr>
      <w:r>
        <w:t xml:space="preserve">  {</w:t>
      </w:r>
    </w:p>
    <w:p w14:paraId="2E4BC2A6" w14:textId="77777777" w:rsidR="00902B2F" w:rsidRDefault="00902B2F">
      <w:pPr>
        <w:pStyle w:val="LD10"/>
      </w:pPr>
      <w:r>
        <w:t xml:space="preserve">    printf("Input file '%s' does not exist !!\n", argv[1]);</w:t>
      </w:r>
    </w:p>
    <w:p w14:paraId="2B7724B6" w14:textId="77777777" w:rsidR="00902B2F" w:rsidRDefault="00902B2F">
      <w:pPr>
        <w:pStyle w:val="LD10"/>
      </w:pPr>
      <w:r>
        <w:t xml:space="preserve">    exit(0);</w:t>
      </w:r>
    </w:p>
    <w:p w14:paraId="14C81BC2" w14:textId="77777777" w:rsidR="00902B2F" w:rsidRDefault="00902B2F">
      <w:pPr>
        <w:pStyle w:val="LD10"/>
      </w:pPr>
      <w:r>
        <w:t xml:space="preserve">  }</w:t>
      </w:r>
    </w:p>
    <w:p w14:paraId="5BDD9972" w14:textId="77777777" w:rsidR="00902B2F" w:rsidRDefault="00902B2F">
      <w:pPr>
        <w:pStyle w:val="LD10"/>
      </w:pPr>
    </w:p>
    <w:p w14:paraId="5F549E8D" w14:textId="77777777" w:rsidR="00902B2F" w:rsidRDefault="00902B2F">
      <w:pPr>
        <w:pStyle w:val="LD10"/>
      </w:pPr>
      <w:r>
        <w:t xml:space="preserve">  if( (f_serial = fopen(argv[2], "wb") ) == NULL )</w:t>
      </w:r>
    </w:p>
    <w:p w14:paraId="4C5375E4" w14:textId="77777777" w:rsidR="00902B2F" w:rsidRDefault="00902B2F">
      <w:pPr>
        <w:pStyle w:val="LD10"/>
      </w:pPr>
      <w:r>
        <w:t xml:space="preserve">  {</w:t>
      </w:r>
    </w:p>
    <w:p w14:paraId="38DE9088" w14:textId="77777777" w:rsidR="00902B2F" w:rsidRDefault="00902B2F">
      <w:pPr>
        <w:pStyle w:val="LD10"/>
      </w:pPr>
      <w:r>
        <w:t xml:space="preserve">    printf("Cannot open file '%s' !!\n", argv[2]);</w:t>
      </w:r>
    </w:p>
    <w:p w14:paraId="4D5B900A" w14:textId="77777777" w:rsidR="00902B2F" w:rsidRDefault="00902B2F">
      <w:pPr>
        <w:pStyle w:val="LD10"/>
      </w:pPr>
      <w:r>
        <w:t xml:space="preserve">    exit(0);</w:t>
      </w:r>
    </w:p>
    <w:p w14:paraId="4CB1B948" w14:textId="77777777" w:rsidR="00902B2F" w:rsidRDefault="00902B2F">
      <w:pPr>
        <w:pStyle w:val="LD10"/>
      </w:pPr>
      <w:r>
        <w:t xml:space="preserve">  }</w:t>
      </w:r>
    </w:p>
    <w:p w14:paraId="591DDD57" w14:textId="77777777" w:rsidR="00902B2F" w:rsidRDefault="00902B2F">
      <w:pPr>
        <w:pStyle w:val="LD10"/>
      </w:pPr>
    </w:p>
    <w:p w14:paraId="69C138CE" w14:textId="77777777" w:rsidR="00902B2F" w:rsidRDefault="00902B2F">
      <w:pPr>
        <w:pStyle w:val="LD10"/>
      </w:pPr>
      <w:r>
        <w:t xml:space="preserve">  if( (f_syn = fopen(argv[3], "wb") ) == NULL )</w:t>
      </w:r>
    </w:p>
    <w:p w14:paraId="34AD2DC0" w14:textId="77777777" w:rsidR="00902B2F" w:rsidRDefault="00902B2F">
      <w:pPr>
        <w:pStyle w:val="LD10"/>
      </w:pPr>
      <w:r>
        <w:t xml:space="preserve">  {</w:t>
      </w:r>
    </w:p>
    <w:p w14:paraId="72C0DC57" w14:textId="77777777" w:rsidR="00902B2F" w:rsidRDefault="00902B2F">
      <w:pPr>
        <w:pStyle w:val="LD10"/>
      </w:pPr>
      <w:r>
        <w:t xml:space="preserve">    printf("Cannot open file '%s' !!\n", argv[3]);</w:t>
      </w:r>
    </w:p>
    <w:p w14:paraId="6BD1DB48" w14:textId="77777777" w:rsidR="00902B2F" w:rsidRDefault="00902B2F">
      <w:pPr>
        <w:pStyle w:val="LD10"/>
      </w:pPr>
      <w:r>
        <w:t xml:space="preserve">    exit(0);</w:t>
      </w:r>
    </w:p>
    <w:p w14:paraId="6CD645BA" w14:textId="77777777" w:rsidR="00902B2F" w:rsidRDefault="00902B2F">
      <w:pPr>
        <w:pStyle w:val="LD10"/>
      </w:pPr>
      <w:r>
        <w:t xml:space="preserve">  }</w:t>
      </w:r>
    </w:p>
    <w:p w14:paraId="733DD20D" w14:textId="77777777" w:rsidR="00902B2F" w:rsidRDefault="00902B2F">
      <w:pPr>
        <w:pStyle w:val="LD10"/>
      </w:pPr>
      <w:r>
        <w:br w:type="page"/>
      </w:r>
    </w:p>
    <w:p w14:paraId="25B022B4" w14:textId="77777777" w:rsidR="00902B2F" w:rsidRDefault="00902B2F">
      <w:pPr>
        <w:pStyle w:val="LD10"/>
      </w:pPr>
      <w:r>
        <w:t xml:space="preserve">  /* Initialization of the coder */</w:t>
      </w:r>
    </w:p>
    <w:p w14:paraId="71300F1B" w14:textId="77777777" w:rsidR="00902B2F" w:rsidRDefault="00902B2F">
      <w:pPr>
        <w:pStyle w:val="LD10"/>
      </w:pPr>
    </w:p>
    <w:p w14:paraId="5BC07618" w14:textId="77777777" w:rsidR="00902B2F" w:rsidRDefault="00902B2F">
      <w:pPr>
        <w:pStyle w:val="LD10"/>
      </w:pPr>
      <w:r>
        <w:t xml:space="preserve">  Init_Pre_Process();</w:t>
      </w:r>
    </w:p>
    <w:p w14:paraId="017F5728" w14:textId="77777777" w:rsidR="00902B2F" w:rsidRDefault="00902B2F">
      <w:pPr>
        <w:pStyle w:val="LD10"/>
      </w:pPr>
      <w:r>
        <w:t xml:space="preserve">  Init_Coder_Tetra();</w:t>
      </w:r>
    </w:p>
    <w:p w14:paraId="0D3F443E" w14:textId="77777777" w:rsidR="00902B2F" w:rsidRDefault="00902B2F">
      <w:pPr>
        <w:pStyle w:val="LD10"/>
      </w:pPr>
    </w:p>
    <w:p w14:paraId="4F29C688" w14:textId="77777777" w:rsidR="00902B2F" w:rsidRDefault="00902B2F">
      <w:pPr>
        <w:pStyle w:val="LD10"/>
      </w:pPr>
      <w:r>
        <w:t xml:space="preserve">  /* Loop for each "L_frame" speech data. */</w:t>
      </w:r>
    </w:p>
    <w:p w14:paraId="10B223BE" w14:textId="77777777" w:rsidR="00902B2F" w:rsidRDefault="00902B2F">
      <w:pPr>
        <w:pStyle w:val="LD10"/>
      </w:pPr>
    </w:p>
    <w:p w14:paraId="1D11E107" w14:textId="77777777" w:rsidR="00902B2F" w:rsidRDefault="00902B2F">
      <w:pPr>
        <w:pStyle w:val="LD10"/>
      </w:pPr>
      <w:r>
        <w:t xml:space="preserve">  frame =0;</w:t>
      </w:r>
    </w:p>
    <w:p w14:paraId="51F29B70" w14:textId="77777777" w:rsidR="00902B2F" w:rsidRDefault="00902B2F">
      <w:pPr>
        <w:pStyle w:val="LD10"/>
      </w:pPr>
      <w:r>
        <w:t xml:space="preserve">  while( fread(new_speech, sizeof(Word16), L_frame, f_speech) == L_frame)</w:t>
      </w:r>
    </w:p>
    <w:p w14:paraId="634205FB" w14:textId="77777777" w:rsidR="00902B2F" w:rsidRDefault="00902B2F">
      <w:pPr>
        <w:pStyle w:val="LD10"/>
      </w:pPr>
      <w:r>
        <w:t xml:space="preserve">  {</w:t>
      </w:r>
    </w:p>
    <w:p w14:paraId="76EC5668" w14:textId="77777777" w:rsidR="00902B2F" w:rsidRDefault="00902B2F">
      <w:pPr>
        <w:pStyle w:val="LD10"/>
      </w:pPr>
      <w:r>
        <w:t xml:space="preserve">    printf("frame=%d\n", ++frame);</w:t>
      </w:r>
    </w:p>
    <w:p w14:paraId="63BBC705" w14:textId="77777777" w:rsidR="00902B2F" w:rsidRDefault="00902B2F">
      <w:pPr>
        <w:pStyle w:val="LD10"/>
      </w:pPr>
    </w:p>
    <w:p w14:paraId="35CEF2BE" w14:textId="77777777" w:rsidR="00902B2F" w:rsidRDefault="00902B2F">
      <w:pPr>
        <w:pStyle w:val="LD10"/>
      </w:pPr>
      <w:r>
        <w:t xml:space="preserve">    Pre_Process(new_speech, (Word16)L_frame);</w:t>
      </w:r>
      <w:r>
        <w:tab/>
        <w:t xml:space="preserve">/* Pre processing of input </w:t>
      </w:r>
    </w:p>
    <w:p w14:paraId="5F433A63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speech */</w:t>
      </w:r>
    </w:p>
    <w:p w14:paraId="3123E03A" w14:textId="77777777" w:rsidR="00902B2F" w:rsidRDefault="00902B2F">
      <w:pPr>
        <w:pStyle w:val="LD10"/>
      </w:pPr>
    </w:p>
    <w:p w14:paraId="485DD900" w14:textId="77777777" w:rsidR="00902B2F" w:rsidRDefault="00902B2F">
      <w:pPr>
        <w:pStyle w:val="LD10"/>
      </w:pPr>
      <w:r>
        <w:t xml:space="preserve">    Coder_Tetra(ana, syn);              /* Find speech parameters         */</w:t>
      </w:r>
    </w:p>
    <w:p w14:paraId="535ABD39" w14:textId="77777777" w:rsidR="00902B2F" w:rsidRDefault="00902B2F">
      <w:pPr>
        <w:pStyle w:val="LD10"/>
      </w:pPr>
    </w:p>
    <w:p w14:paraId="5B1A26F2" w14:textId="77777777" w:rsidR="00902B2F" w:rsidRDefault="00902B2F">
      <w:pPr>
        <w:pStyle w:val="LD10"/>
      </w:pPr>
      <w:r>
        <w:t xml:space="preserve">    Post_Process(syn, (Word16)L_frame); /* Post processing of synthesis   */</w:t>
      </w:r>
    </w:p>
    <w:p w14:paraId="1554F9B1" w14:textId="77777777" w:rsidR="00902B2F" w:rsidRDefault="00902B2F">
      <w:pPr>
        <w:pStyle w:val="LD10"/>
      </w:pPr>
    </w:p>
    <w:p w14:paraId="77FBC4BA" w14:textId="77777777" w:rsidR="00902B2F" w:rsidRDefault="00902B2F">
      <w:pPr>
        <w:pStyle w:val="LD10"/>
      </w:pPr>
      <w:r>
        <w:t xml:space="preserve">    Prm2bits_Tetra(ana, serial);        /* Parameters to serial bits      */</w:t>
      </w:r>
    </w:p>
    <w:p w14:paraId="10B71413" w14:textId="77777777" w:rsidR="00902B2F" w:rsidRDefault="00902B2F">
      <w:pPr>
        <w:pStyle w:val="LD10"/>
      </w:pPr>
    </w:p>
    <w:p w14:paraId="5A89E428" w14:textId="77777777" w:rsidR="00902B2F" w:rsidRDefault="00902B2F">
      <w:pPr>
        <w:pStyle w:val="LD10"/>
      </w:pPr>
      <w:r>
        <w:t xml:space="preserve">    fwrite(syn,    sizeof(Word16), L_frame    ,  f_syn);</w:t>
      </w:r>
    </w:p>
    <w:p w14:paraId="7702C8C4" w14:textId="77777777" w:rsidR="00902B2F" w:rsidRDefault="00902B2F">
      <w:pPr>
        <w:pStyle w:val="LD10"/>
      </w:pPr>
      <w:r>
        <w:t xml:space="preserve">    fwrite(serial, sizeof(Word16), serial_size,  f_serial);</w:t>
      </w:r>
    </w:p>
    <w:p w14:paraId="40DCF92B" w14:textId="77777777" w:rsidR="00902B2F" w:rsidRDefault="00902B2F">
      <w:pPr>
        <w:pStyle w:val="LD10"/>
      </w:pPr>
      <w:r>
        <w:t xml:space="preserve">  }</w:t>
      </w:r>
    </w:p>
    <w:p w14:paraId="784FCB19" w14:textId="77777777" w:rsidR="00902B2F" w:rsidRDefault="00902B2F">
      <w:pPr>
        <w:pStyle w:val="LD10"/>
      </w:pPr>
    </w:p>
    <w:p w14:paraId="282F6E2D" w14:textId="77777777" w:rsidR="00902B2F" w:rsidRDefault="00902B2F">
      <w:pPr>
        <w:pStyle w:val="LD10"/>
      </w:pPr>
      <w:r>
        <w:t xml:space="preserve">  return (EXIT_SUCCESS);</w:t>
      </w:r>
    </w:p>
    <w:p w14:paraId="3EA283FF" w14:textId="77777777" w:rsidR="00902B2F" w:rsidRDefault="00902B2F">
      <w:pPr>
        <w:pStyle w:val="LD10"/>
      </w:pPr>
      <w:r>
        <w:t>}</w:t>
      </w:r>
    </w:p>
    <w:p w14:paraId="7BAEAAB2" w14:textId="77777777" w:rsidR="00902B2F" w:rsidRDefault="00902B2F">
      <w:pPr>
        <w:pStyle w:val="WP"/>
        <w:keepNext/>
        <w:ind w:right="282"/>
      </w:pPr>
      <w:r>
        <w:br w:type="page"/>
      </w:r>
    </w:p>
    <w:p w14:paraId="76D75F6E" w14:textId="77777777" w:rsidR="00902B2F" w:rsidRDefault="00902B2F">
      <w:pPr>
        <w:pStyle w:val="WP"/>
        <w:keepNext/>
        <w:ind w:right="282"/>
      </w:pPr>
      <w:r>
        <w:t>/************************************************************************</w:t>
      </w:r>
    </w:p>
    <w:p w14:paraId="3F74E709" w14:textId="77777777" w:rsidR="00902B2F" w:rsidRDefault="00902B2F">
      <w:pPr>
        <w:pStyle w:val="WP"/>
        <w:keepNext/>
        <w:ind w:right="282"/>
      </w:pPr>
      <w:r>
        <w:t>*</w:t>
      </w:r>
    </w:p>
    <w:p w14:paraId="02D029A7" w14:textId="77777777" w:rsidR="00902B2F" w:rsidRDefault="00902B2F">
      <w:pPr>
        <w:pStyle w:val="WP"/>
        <w:keepNext/>
        <w:ind w:right="282"/>
      </w:pPr>
      <w:r>
        <w:t>*</w:t>
      </w:r>
      <w:r>
        <w:tab/>
        <w:t>FILENAME</w:t>
      </w:r>
      <w:bookmarkStart w:id="2" w:name="scod_tet_c"/>
      <w:bookmarkEnd w:id="2"/>
      <w:r>
        <w:tab/>
      </w:r>
      <w:r>
        <w:tab/>
        <w:t>:</w:t>
      </w:r>
      <w:r>
        <w:tab/>
        <w:t>scod_tet.c</w:t>
      </w:r>
    </w:p>
    <w:p w14:paraId="06DA95EE" w14:textId="77777777" w:rsidR="00902B2F" w:rsidRDefault="00902B2F">
      <w:pPr>
        <w:pStyle w:val="WP"/>
        <w:keepNext/>
        <w:ind w:right="282"/>
      </w:pPr>
      <w:r>
        <w:t>*</w:t>
      </w:r>
    </w:p>
    <w:p w14:paraId="0AB69007" w14:textId="77777777" w:rsidR="00902B2F" w:rsidRDefault="00902B2F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routines for speech source encoding</w:t>
      </w:r>
    </w:p>
    <w:p w14:paraId="18C0085F" w14:textId="77777777" w:rsidR="00902B2F" w:rsidRDefault="00902B2F">
      <w:pPr>
        <w:pStyle w:val="WP"/>
        <w:keepNext/>
        <w:ind w:right="282"/>
      </w:pPr>
      <w:r>
        <w:t>*</w:t>
      </w:r>
    </w:p>
    <w:p w14:paraId="1A0DD2B3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</w:t>
      </w:r>
    </w:p>
    <w:p w14:paraId="1F58D3BA" w14:textId="77777777" w:rsidR="00902B2F" w:rsidRDefault="00902B2F">
      <w:pPr>
        <w:pStyle w:val="WP"/>
        <w:keepNext/>
        <w:ind w:right="282"/>
      </w:pPr>
      <w:r>
        <w:t>*</w:t>
      </w:r>
    </w:p>
    <w:p w14:paraId="2DBF50FA" w14:textId="77777777" w:rsidR="00902B2F" w:rsidRDefault="00902B2F">
      <w:pPr>
        <w:pStyle w:val="WP"/>
        <w:keepNext/>
        <w:ind w:right="282"/>
      </w:pPr>
      <w:r>
        <w:t>*</w:t>
      </w:r>
      <w:r>
        <w:tab/>
        <w:t>SUB-ROUTINES</w:t>
      </w:r>
      <w:r>
        <w:tab/>
        <w:t>:</w:t>
      </w:r>
      <w:r>
        <w:tab/>
        <w:t>- Init_Coder_Tetra()</w:t>
      </w:r>
    </w:p>
    <w:p w14:paraId="1F924876" w14:textId="77777777" w:rsidR="00902B2F" w:rsidRDefault="00902B2F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Coder_Tetra()</w:t>
      </w:r>
    </w:p>
    <w:p w14:paraId="49F28ED7" w14:textId="77777777" w:rsidR="00902B2F" w:rsidRDefault="00902B2F">
      <w:pPr>
        <w:pStyle w:val="WP"/>
        <w:keepNext/>
        <w:ind w:right="282"/>
      </w:pPr>
      <w:r>
        <w:t>*</w:t>
      </w:r>
    </w:p>
    <w:p w14:paraId="795E9BE1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</w:t>
      </w:r>
    </w:p>
    <w:p w14:paraId="3D8EF568" w14:textId="77777777" w:rsidR="00902B2F" w:rsidRDefault="00902B2F">
      <w:pPr>
        <w:pStyle w:val="WP"/>
        <w:keepNext/>
      </w:pPr>
      <w:r>
        <w:t>*</w:t>
      </w:r>
    </w:p>
    <w:p w14:paraId="30697B90" w14:textId="77777777" w:rsidR="00902B2F" w:rsidRDefault="00902B2F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59B6028D" w14:textId="77777777" w:rsidR="00902B2F" w:rsidRDefault="00902B2F">
      <w:pPr>
        <w:pStyle w:val="WP"/>
        <w:keepNext/>
        <w:ind w:right="282"/>
      </w:pPr>
      <w:r>
        <w:t>*</w:t>
      </w:r>
    </w:p>
    <w:p w14:paraId="368CC0C0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************************************************************************/</w:t>
      </w:r>
    </w:p>
    <w:p w14:paraId="50CB644F" w14:textId="77777777" w:rsidR="00902B2F" w:rsidRDefault="00902B2F">
      <w:pPr>
        <w:pStyle w:val="LD10"/>
      </w:pPr>
    </w:p>
    <w:p w14:paraId="25D40D62" w14:textId="77777777" w:rsidR="00902B2F" w:rsidRDefault="00902B2F">
      <w:pPr>
        <w:pStyle w:val="LD10"/>
      </w:pPr>
      <w:r>
        <w:t>#include "source.h"</w:t>
      </w:r>
    </w:p>
    <w:p w14:paraId="5312248B" w14:textId="77777777" w:rsidR="00902B2F" w:rsidRDefault="00902B2F">
      <w:pPr>
        <w:pStyle w:val="LD10"/>
      </w:pPr>
    </w:p>
    <w:p w14:paraId="7A10CE52" w14:textId="77777777" w:rsidR="00902B2F" w:rsidRDefault="00902B2F">
      <w:pPr>
        <w:pStyle w:val="LD10"/>
      </w:pPr>
      <w:r>
        <w:t>/*----------------------------------------------------------------------*</w:t>
      </w:r>
    </w:p>
    <w:p w14:paraId="71C81A38" w14:textId="77777777" w:rsidR="00902B2F" w:rsidRDefault="00902B2F">
      <w:pPr>
        <w:pStyle w:val="LD10"/>
      </w:pPr>
      <w:r>
        <w:t xml:space="preserve"> *         Coder constant parameters.                                   *</w:t>
      </w:r>
    </w:p>
    <w:p w14:paraId="24A2CF0E" w14:textId="77777777" w:rsidR="00902B2F" w:rsidRDefault="00902B2F">
      <w:pPr>
        <w:pStyle w:val="LD10"/>
      </w:pPr>
      <w:r>
        <w:t xml:space="preserve"> *                                                                      *</w:t>
      </w:r>
    </w:p>
    <w:p w14:paraId="14EE178B" w14:textId="77777777" w:rsidR="00902B2F" w:rsidRDefault="00902B2F">
      <w:pPr>
        <w:pStyle w:val="LD10"/>
      </w:pPr>
      <w:r>
        <w:t xml:space="preserve"> *   L_window    : LPC analysis window size.                            *</w:t>
      </w:r>
    </w:p>
    <w:p w14:paraId="0D09DF9A" w14:textId="77777777" w:rsidR="00902B2F" w:rsidRDefault="00902B2F">
      <w:pPr>
        <w:pStyle w:val="LD10"/>
      </w:pPr>
      <w:r>
        <w:t xml:space="preserve"> *   L_next      : Samples of next frame needed for autocor.            *</w:t>
      </w:r>
    </w:p>
    <w:p w14:paraId="4ED3E1F3" w14:textId="77777777" w:rsidR="00902B2F" w:rsidRDefault="00902B2F">
      <w:pPr>
        <w:pStyle w:val="LD10"/>
      </w:pPr>
      <w:r>
        <w:t xml:space="preserve"> *   L_frame     : Frame size.                                          *</w:t>
      </w:r>
    </w:p>
    <w:p w14:paraId="318FFA4D" w14:textId="77777777" w:rsidR="00902B2F" w:rsidRDefault="00902B2F">
      <w:pPr>
        <w:pStyle w:val="LD10"/>
      </w:pPr>
      <w:r>
        <w:t xml:space="preserve"> *   L_subfr     : Sub-frame size.                                      *</w:t>
      </w:r>
    </w:p>
    <w:p w14:paraId="7B821956" w14:textId="77777777" w:rsidR="00902B2F" w:rsidRDefault="00902B2F">
      <w:pPr>
        <w:pStyle w:val="LD10"/>
      </w:pPr>
      <w:r>
        <w:t xml:space="preserve"> *   p           : LPC order.                                           *</w:t>
      </w:r>
    </w:p>
    <w:p w14:paraId="4912EF61" w14:textId="77777777" w:rsidR="00902B2F" w:rsidRDefault="00902B2F">
      <w:pPr>
        <w:pStyle w:val="LD10"/>
      </w:pPr>
      <w:r>
        <w:t xml:space="preserve"> *   pp1         : LPC order+1                                          *</w:t>
      </w:r>
    </w:p>
    <w:p w14:paraId="76762EE2" w14:textId="77777777" w:rsidR="00902B2F" w:rsidRDefault="00902B2F">
      <w:pPr>
        <w:pStyle w:val="LD10"/>
      </w:pPr>
      <w:r>
        <w:t xml:space="preserve"> *   L_total     : Total speech size.                                   *</w:t>
      </w:r>
    </w:p>
    <w:p w14:paraId="2EF17B5B" w14:textId="77777777" w:rsidR="00902B2F" w:rsidRDefault="00902B2F">
      <w:pPr>
        <w:pStyle w:val="LD10"/>
      </w:pPr>
      <w:r>
        <w:t xml:space="preserve"> *   dim_rr      : Dimension of matrix rr[][].                          *</w:t>
      </w:r>
    </w:p>
    <w:p w14:paraId="0116113A" w14:textId="77777777" w:rsidR="00902B2F" w:rsidRDefault="00902B2F">
      <w:pPr>
        <w:pStyle w:val="LD10"/>
      </w:pPr>
      <w:r>
        <w:t xml:space="preserve"> *   pit_min     : Minimum pitch lag.                                   *</w:t>
      </w:r>
    </w:p>
    <w:p w14:paraId="469F9644" w14:textId="77777777" w:rsidR="00902B2F" w:rsidRDefault="00902B2F">
      <w:pPr>
        <w:pStyle w:val="LD10"/>
      </w:pPr>
      <w:r>
        <w:t xml:space="preserve"> *   pit_max     : Maximum pitch lag.                                   *</w:t>
      </w:r>
    </w:p>
    <w:p w14:paraId="73549162" w14:textId="77777777" w:rsidR="00902B2F" w:rsidRDefault="00902B2F">
      <w:pPr>
        <w:pStyle w:val="LD10"/>
      </w:pPr>
      <w:r>
        <w:t xml:space="preserve"> *   L_inter     : Length of filter for interpolation                   *</w:t>
      </w:r>
    </w:p>
    <w:p w14:paraId="0E5A4A60" w14:textId="77777777" w:rsidR="00902B2F" w:rsidRDefault="00902B2F">
      <w:pPr>
        <w:pStyle w:val="LD10"/>
      </w:pPr>
      <w:r>
        <w:t xml:space="preserve"> *----------------------------------------------------------------------*/</w:t>
      </w:r>
    </w:p>
    <w:p w14:paraId="38E3FC66" w14:textId="77777777" w:rsidR="00902B2F" w:rsidRDefault="00902B2F">
      <w:pPr>
        <w:pStyle w:val="LD10"/>
      </w:pPr>
    </w:p>
    <w:p w14:paraId="1D569F63" w14:textId="77777777" w:rsidR="00902B2F" w:rsidRDefault="00902B2F">
      <w:pPr>
        <w:pStyle w:val="LD10"/>
      </w:pPr>
      <w:r>
        <w:t>#define  L_window (Word16)256</w:t>
      </w:r>
    </w:p>
    <w:p w14:paraId="1F2D53A3" w14:textId="77777777" w:rsidR="00902B2F" w:rsidRDefault="00902B2F">
      <w:pPr>
        <w:pStyle w:val="LD10"/>
      </w:pPr>
      <w:r>
        <w:t>#define  L_next   (Word16)40</w:t>
      </w:r>
    </w:p>
    <w:p w14:paraId="28EE504F" w14:textId="77777777" w:rsidR="00902B2F" w:rsidRDefault="00902B2F">
      <w:pPr>
        <w:pStyle w:val="LD10"/>
      </w:pPr>
      <w:r>
        <w:t>#define  L_frame  (Word16)240</w:t>
      </w:r>
    </w:p>
    <w:p w14:paraId="598BB419" w14:textId="77777777" w:rsidR="00902B2F" w:rsidRDefault="00902B2F">
      <w:pPr>
        <w:pStyle w:val="LD10"/>
      </w:pPr>
      <w:r>
        <w:t>#define  L_subfr  (Word16)60</w:t>
      </w:r>
    </w:p>
    <w:p w14:paraId="5F891545" w14:textId="77777777" w:rsidR="00902B2F" w:rsidRDefault="00902B2F">
      <w:pPr>
        <w:pStyle w:val="LD10"/>
      </w:pPr>
      <w:r>
        <w:t>#define  p        (Word16)10</w:t>
      </w:r>
    </w:p>
    <w:p w14:paraId="2901F161" w14:textId="77777777" w:rsidR="00902B2F" w:rsidRDefault="00902B2F">
      <w:pPr>
        <w:pStyle w:val="LD10"/>
      </w:pPr>
      <w:r>
        <w:t>#define  pp1      (Word16)11</w:t>
      </w:r>
    </w:p>
    <w:p w14:paraId="4A95CCA3" w14:textId="77777777" w:rsidR="00902B2F" w:rsidRDefault="00902B2F">
      <w:pPr>
        <w:pStyle w:val="LD10"/>
      </w:pPr>
      <w:r>
        <w:t>#define  L_total  (Word16)(L_frame+L_next+p)</w:t>
      </w:r>
    </w:p>
    <w:p w14:paraId="6FD85E1B" w14:textId="77777777" w:rsidR="00902B2F" w:rsidRDefault="00902B2F">
      <w:pPr>
        <w:pStyle w:val="LD10"/>
      </w:pPr>
      <w:r>
        <w:t>#define  dim_rr   (Word16)32</w:t>
      </w:r>
    </w:p>
    <w:p w14:paraId="5A9F2A4B" w14:textId="77777777" w:rsidR="00902B2F" w:rsidRDefault="00902B2F">
      <w:pPr>
        <w:pStyle w:val="LD10"/>
      </w:pPr>
      <w:r>
        <w:t>#define  pit_min  (Word16)20</w:t>
      </w:r>
    </w:p>
    <w:p w14:paraId="27265C16" w14:textId="77777777" w:rsidR="00902B2F" w:rsidRDefault="00902B2F">
      <w:pPr>
        <w:pStyle w:val="LD10"/>
      </w:pPr>
      <w:r>
        <w:t>#define  pit_max  (Word16)143</w:t>
      </w:r>
    </w:p>
    <w:p w14:paraId="05A76D7F" w14:textId="77777777" w:rsidR="00902B2F" w:rsidRDefault="00902B2F">
      <w:pPr>
        <w:pStyle w:val="LD10"/>
      </w:pPr>
      <w:r>
        <w:t>#define  L_inter  (Word16)15</w:t>
      </w:r>
    </w:p>
    <w:p w14:paraId="032048C7" w14:textId="77777777" w:rsidR="00902B2F" w:rsidRDefault="00902B2F">
      <w:pPr>
        <w:pStyle w:val="LD10"/>
      </w:pPr>
    </w:p>
    <w:p w14:paraId="0894B125" w14:textId="77777777" w:rsidR="00902B2F" w:rsidRDefault="00902B2F">
      <w:pPr>
        <w:pStyle w:val="LD10"/>
      </w:pPr>
      <w:r>
        <w:t>/*--------------------------------------------------------*</w:t>
      </w:r>
    </w:p>
    <w:p w14:paraId="4B5C8A6C" w14:textId="77777777" w:rsidR="00902B2F" w:rsidRDefault="00902B2F">
      <w:pPr>
        <w:pStyle w:val="LD10"/>
      </w:pPr>
      <w:r>
        <w:t xml:space="preserve"> *   LPC bandwidth expansion factors.                     *</w:t>
      </w:r>
    </w:p>
    <w:p w14:paraId="383721A0" w14:textId="77777777" w:rsidR="00902B2F" w:rsidRDefault="00902B2F">
      <w:pPr>
        <w:pStyle w:val="LD10"/>
      </w:pPr>
      <w:r>
        <w:t xml:space="preserve"> *      In Q15 = 0.95, 0.60, 0.75, 0.85                   *</w:t>
      </w:r>
    </w:p>
    <w:p w14:paraId="3611BDDC" w14:textId="77777777" w:rsidR="00902B2F" w:rsidRDefault="00902B2F">
      <w:pPr>
        <w:pStyle w:val="LD10"/>
      </w:pPr>
      <w:r>
        <w:t xml:space="preserve"> *--------------------------------------------------------*/</w:t>
      </w:r>
    </w:p>
    <w:p w14:paraId="61AD6661" w14:textId="77777777" w:rsidR="00902B2F" w:rsidRDefault="00902B2F">
      <w:pPr>
        <w:pStyle w:val="LD10"/>
      </w:pPr>
    </w:p>
    <w:p w14:paraId="543D7FB0" w14:textId="77777777" w:rsidR="00902B2F" w:rsidRDefault="00902B2F">
      <w:pPr>
        <w:pStyle w:val="LD10"/>
      </w:pPr>
      <w:r>
        <w:t>#define gamma1  (Word16)31130</w:t>
      </w:r>
    </w:p>
    <w:p w14:paraId="565864B8" w14:textId="77777777" w:rsidR="00902B2F" w:rsidRDefault="00902B2F">
      <w:pPr>
        <w:pStyle w:val="LD10"/>
      </w:pPr>
      <w:r>
        <w:t>#define gamma2  (Word16)19661</w:t>
      </w:r>
    </w:p>
    <w:p w14:paraId="181CC242" w14:textId="77777777" w:rsidR="00902B2F" w:rsidRDefault="00902B2F">
      <w:pPr>
        <w:pStyle w:val="LD10"/>
      </w:pPr>
      <w:r>
        <w:t>#define gamma3  (Word16)24576</w:t>
      </w:r>
    </w:p>
    <w:p w14:paraId="22552888" w14:textId="77777777" w:rsidR="00902B2F" w:rsidRDefault="00902B2F">
      <w:pPr>
        <w:pStyle w:val="LD10"/>
      </w:pPr>
      <w:r>
        <w:t>#define gamma4  (Word16)27853</w:t>
      </w:r>
    </w:p>
    <w:p w14:paraId="3800B8FB" w14:textId="77777777" w:rsidR="00902B2F" w:rsidRDefault="00902B2F">
      <w:pPr>
        <w:pStyle w:val="LD10"/>
      </w:pPr>
      <w:r>
        <w:br w:type="page"/>
      </w:r>
    </w:p>
    <w:p w14:paraId="0EC54B48" w14:textId="77777777" w:rsidR="00902B2F" w:rsidRDefault="00902B2F">
      <w:pPr>
        <w:pStyle w:val="LD10"/>
      </w:pPr>
      <w:r>
        <w:t>/*--------------------------------------------------------*</w:t>
      </w:r>
    </w:p>
    <w:p w14:paraId="41E5B151" w14:textId="77777777" w:rsidR="00902B2F" w:rsidRDefault="00902B2F">
      <w:pPr>
        <w:pStyle w:val="LD10"/>
      </w:pPr>
      <w:r>
        <w:t xml:space="preserve"> *         Static memory allocation.                      *</w:t>
      </w:r>
    </w:p>
    <w:p w14:paraId="23D0580E" w14:textId="77777777" w:rsidR="00902B2F" w:rsidRDefault="00902B2F">
      <w:pPr>
        <w:pStyle w:val="LD10"/>
      </w:pPr>
      <w:r>
        <w:t xml:space="preserve"> *--------------------------------------------------------*/</w:t>
      </w:r>
    </w:p>
    <w:p w14:paraId="0ACECC95" w14:textId="77777777" w:rsidR="00902B2F" w:rsidRDefault="00902B2F">
      <w:pPr>
        <w:pStyle w:val="LD10"/>
      </w:pPr>
    </w:p>
    <w:p w14:paraId="3A8B2C26" w14:textId="77777777" w:rsidR="00902B2F" w:rsidRDefault="00902B2F">
      <w:pPr>
        <w:pStyle w:val="LD10"/>
      </w:pPr>
      <w:r>
        <w:t xml:space="preserve">        /* Speech vector */</w:t>
      </w:r>
    </w:p>
    <w:p w14:paraId="0829743E" w14:textId="77777777" w:rsidR="00902B2F" w:rsidRDefault="00902B2F">
      <w:pPr>
        <w:pStyle w:val="LD10"/>
      </w:pPr>
    </w:p>
    <w:p w14:paraId="395D181C" w14:textId="77777777" w:rsidR="00902B2F" w:rsidRDefault="00902B2F">
      <w:pPr>
        <w:pStyle w:val="LD10"/>
      </w:pPr>
      <w:r>
        <w:t>static Word16 old_speech[L_total];</w:t>
      </w:r>
    </w:p>
    <w:p w14:paraId="4372BCBE" w14:textId="77777777" w:rsidR="00902B2F" w:rsidRDefault="00902B2F">
      <w:pPr>
        <w:pStyle w:val="LD10"/>
      </w:pPr>
      <w:r>
        <w:t>static Word16 *speech, *p_window;</w:t>
      </w:r>
    </w:p>
    <w:p w14:paraId="23BFA54F" w14:textId="77777777" w:rsidR="00902B2F" w:rsidRDefault="00902B2F">
      <w:pPr>
        <w:pStyle w:val="LD10"/>
      </w:pPr>
      <w:r>
        <w:t>Word16 *new_speech;                    /* Global variable */</w:t>
      </w:r>
    </w:p>
    <w:p w14:paraId="0A358AD7" w14:textId="77777777" w:rsidR="00902B2F" w:rsidRDefault="00902B2F">
      <w:pPr>
        <w:pStyle w:val="LD10"/>
      </w:pPr>
    </w:p>
    <w:p w14:paraId="431C03FE" w14:textId="77777777" w:rsidR="00902B2F" w:rsidRDefault="00902B2F">
      <w:pPr>
        <w:pStyle w:val="LD10"/>
      </w:pPr>
      <w:r>
        <w:t xml:space="preserve">        /* Weighted speech vector */</w:t>
      </w:r>
    </w:p>
    <w:p w14:paraId="24D1EF5B" w14:textId="77777777" w:rsidR="00902B2F" w:rsidRDefault="00902B2F">
      <w:pPr>
        <w:pStyle w:val="LD10"/>
      </w:pPr>
    </w:p>
    <w:p w14:paraId="24D845DC" w14:textId="77777777" w:rsidR="00902B2F" w:rsidRDefault="00902B2F">
      <w:pPr>
        <w:pStyle w:val="LD10"/>
      </w:pPr>
      <w:r>
        <w:t>static Word16 old_wsp[L_frame+pit_max];</w:t>
      </w:r>
    </w:p>
    <w:p w14:paraId="17FCCD8F" w14:textId="77777777" w:rsidR="00902B2F" w:rsidRDefault="00902B2F">
      <w:pPr>
        <w:pStyle w:val="LD10"/>
      </w:pPr>
      <w:r>
        <w:t>static Word16 *wsp;</w:t>
      </w:r>
    </w:p>
    <w:p w14:paraId="5866A91C" w14:textId="77777777" w:rsidR="00902B2F" w:rsidRDefault="00902B2F">
      <w:pPr>
        <w:pStyle w:val="LD10"/>
      </w:pPr>
    </w:p>
    <w:p w14:paraId="75727FEB" w14:textId="77777777" w:rsidR="00902B2F" w:rsidRDefault="00902B2F">
      <w:pPr>
        <w:pStyle w:val="LD10"/>
      </w:pPr>
      <w:r>
        <w:t xml:space="preserve">        /* Excitation vector */</w:t>
      </w:r>
    </w:p>
    <w:p w14:paraId="44A25807" w14:textId="77777777" w:rsidR="00902B2F" w:rsidRDefault="00902B2F">
      <w:pPr>
        <w:pStyle w:val="LD10"/>
      </w:pPr>
    </w:p>
    <w:p w14:paraId="2317CF8C" w14:textId="77777777" w:rsidR="00902B2F" w:rsidRDefault="00902B2F">
      <w:pPr>
        <w:pStyle w:val="LD10"/>
      </w:pPr>
      <w:r>
        <w:t>static Word16 old_exc[L_frame+pit_max+L_inter];</w:t>
      </w:r>
    </w:p>
    <w:p w14:paraId="638200E1" w14:textId="77777777" w:rsidR="00902B2F" w:rsidRDefault="00902B2F">
      <w:pPr>
        <w:pStyle w:val="LD10"/>
      </w:pPr>
      <w:r>
        <w:t>static Word16 *exc;</w:t>
      </w:r>
    </w:p>
    <w:p w14:paraId="0D689B79" w14:textId="77777777" w:rsidR="00902B2F" w:rsidRDefault="00902B2F">
      <w:pPr>
        <w:pStyle w:val="LD10"/>
      </w:pPr>
    </w:p>
    <w:p w14:paraId="01211B5F" w14:textId="77777777" w:rsidR="00902B2F" w:rsidRDefault="00902B2F">
      <w:pPr>
        <w:pStyle w:val="LD10"/>
      </w:pPr>
      <w:r>
        <w:t xml:space="preserve">        /* All-zero vector */</w:t>
      </w:r>
    </w:p>
    <w:p w14:paraId="6E23B7A4" w14:textId="77777777" w:rsidR="00902B2F" w:rsidRDefault="00902B2F">
      <w:pPr>
        <w:pStyle w:val="LD10"/>
      </w:pPr>
    </w:p>
    <w:p w14:paraId="6B490E41" w14:textId="77777777" w:rsidR="00902B2F" w:rsidRDefault="00902B2F">
      <w:pPr>
        <w:pStyle w:val="LD10"/>
      </w:pPr>
      <w:r>
        <w:t>static Word16 ai_zero[L_subfr+pp1];</w:t>
      </w:r>
    </w:p>
    <w:p w14:paraId="6CB4CCC5" w14:textId="77777777" w:rsidR="00902B2F" w:rsidRDefault="00902B2F">
      <w:pPr>
        <w:pStyle w:val="LD10"/>
      </w:pPr>
      <w:r>
        <w:t>static Word16 *zero;</w:t>
      </w:r>
    </w:p>
    <w:p w14:paraId="6F2096D4" w14:textId="77777777" w:rsidR="00902B2F" w:rsidRDefault="00902B2F">
      <w:pPr>
        <w:pStyle w:val="LD10"/>
      </w:pPr>
    </w:p>
    <w:p w14:paraId="50472732" w14:textId="77777777" w:rsidR="00902B2F" w:rsidRDefault="00902B2F">
      <w:pPr>
        <w:pStyle w:val="LD10"/>
      </w:pPr>
      <w:r>
        <w:t xml:space="preserve">        /* Spectral expansion factors */</w:t>
      </w:r>
    </w:p>
    <w:p w14:paraId="54B77D75" w14:textId="77777777" w:rsidR="00902B2F" w:rsidRDefault="00902B2F">
      <w:pPr>
        <w:pStyle w:val="LD10"/>
      </w:pPr>
    </w:p>
    <w:p w14:paraId="1E54D89C" w14:textId="77777777" w:rsidR="00902B2F" w:rsidRDefault="00902B2F">
      <w:pPr>
        <w:pStyle w:val="LD10"/>
      </w:pPr>
      <w:r>
        <w:t>static Word16 F_gamma1[p];</w:t>
      </w:r>
    </w:p>
    <w:p w14:paraId="380689C0" w14:textId="77777777" w:rsidR="00902B2F" w:rsidRDefault="00902B2F">
      <w:pPr>
        <w:pStyle w:val="LD10"/>
      </w:pPr>
      <w:r>
        <w:t>static Word16 F_gamma2[p];</w:t>
      </w:r>
    </w:p>
    <w:p w14:paraId="6DDF639D" w14:textId="77777777" w:rsidR="00902B2F" w:rsidRDefault="00902B2F">
      <w:pPr>
        <w:pStyle w:val="LD10"/>
      </w:pPr>
      <w:r>
        <w:t>static Word16 F_gamma3[p];</w:t>
      </w:r>
    </w:p>
    <w:p w14:paraId="2DFD6836" w14:textId="77777777" w:rsidR="00902B2F" w:rsidRDefault="00902B2F">
      <w:pPr>
        <w:pStyle w:val="LD10"/>
      </w:pPr>
      <w:r>
        <w:t>static Word16 F_gamma4[p];</w:t>
      </w:r>
    </w:p>
    <w:p w14:paraId="6D93A1ED" w14:textId="77777777" w:rsidR="00902B2F" w:rsidRDefault="00902B2F">
      <w:pPr>
        <w:pStyle w:val="LD10"/>
      </w:pPr>
    </w:p>
    <w:p w14:paraId="53B7F7C8" w14:textId="77777777" w:rsidR="00902B2F" w:rsidRDefault="00902B2F">
      <w:pPr>
        <w:pStyle w:val="LD10"/>
      </w:pPr>
      <w:r>
        <w:t xml:space="preserve">        /* Lsp (Line Spectral Pairs in the cosine domain) */</w:t>
      </w:r>
    </w:p>
    <w:p w14:paraId="53A9A911" w14:textId="77777777" w:rsidR="00902B2F" w:rsidRDefault="00902B2F">
      <w:pPr>
        <w:pStyle w:val="LD10"/>
      </w:pPr>
    </w:p>
    <w:p w14:paraId="2EC7E338" w14:textId="77777777" w:rsidR="00902B2F" w:rsidRDefault="00902B2F">
      <w:pPr>
        <w:pStyle w:val="LD10"/>
      </w:pPr>
      <w:r>
        <w:t>static Word16 lspold[p]={</w:t>
      </w:r>
    </w:p>
    <w:p w14:paraId="4564A05A" w14:textId="77777777" w:rsidR="00902B2F" w:rsidRDefault="00902B2F">
      <w:pPr>
        <w:pStyle w:val="LD10"/>
      </w:pPr>
      <w:r>
        <w:t xml:space="preserve">              30000, 26000, 21000, 15000, 8000, 0,</w:t>
      </w:r>
    </w:p>
    <w:p w14:paraId="406881B3" w14:textId="77777777" w:rsidR="00902B2F" w:rsidRDefault="00902B2F">
      <w:pPr>
        <w:pStyle w:val="LD10"/>
      </w:pPr>
      <w:r>
        <w:tab/>
      </w:r>
      <w:r>
        <w:tab/>
        <w:t xml:space="preserve">  -8000,-15000,-21000,-26000};</w:t>
      </w:r>
    </w:p>
    <w:p w14:paraId="0444842D" w14:textId="77777777" w:rsidR="00902B2F" w:rsidRDefault="00902B2F">
      <w:pPr>
        <w:pStyle w:val="LD10"/>
      </w:pPr>
      <w:r>
        <w:t>static Word16 lspnew[p];</w:t>
      </w:r>
    </w:p>
    <w:p w14:paraId="538F6526" w14:textId="77777777" w:rsidR="00902B2F" w:rsidRDefault="00902B2F">
      <w:pPr>
        <w:pStyle w:val="LD10"/>
      </w:pPr>
      <w:r>
        <w:t>static Word16 lspnew_q[p], lspold_q[p];</w:t>
      </w:r>
    </w:p>
    <w:p w14:paraId="3F28427D" w14:textId="77777777" w:rsidR="00902B2F" w:rsidRDefault="00902B2F">
      <w:pPr>
        <w:pStyle w:val="LD10"/>
      </w:pPr>
    </w:p>
    <w:p w14:paraId="068B8D88" w14:textId="77777777" w:rsidR="00902B2F" w:rsidRDefault="00902B2F">
      <w:pPr>
        <w:pStyle w:val="LD10"/>
      </w:pPr>
      <w:r>
        <w:tab/>
        <w:t xml:space="preserve">  /* Initial lsp values used after each time */</w:t>
      </w:r>
    </w:p>
    <w:p w14:paraId="32C13EE6" w14:textId="77777777" w:rsidR="00902B2F" w:rsidRDefault="00902B2F">
      <w:pPr>
        <w:pStyle w:val="LD10"/>
      </w:pPr>
      <w:r>
        <w:t xml:space="preserve">        /* a reset is executed */</w:t>
      </w:r>
    </w:p>
    <w:p w14:paraId="3A96C2A4" w14:textId="77777777" w:rsidR="00902B2F" w:rsidRDefault="00902B2F">
      <w:pPr>
        <w:pStyle w:val="LD10"/>
      </w:pPr>
    </w:p>
    <w:p w14:paraId="44B5D330" w14:textId="77777777" w:rsidR="00902B2F" w:rsidRDefault="00902B2F">
      <w:pPr>
        <w:pStyle w:val="LD10"/>
      </w:pPr>
      <w:r>
        <w:t>static Word16 lspold_init[p]={</w:t>
      </w:r>
    </w:p>
    <w:p w14:paraId="0E73A877" w14:textId="77777777" w:rsidR="00902B2F" w:rsidRDefault="00902B2F">
      <w:pPr>
        <w:pStyle w:val="LD10"/>
      </w:pPr>
      <w:r>
        <w:t xml:space="preserve">              30000, 26000, 21000, 15000, 8000, 0,</w:t>
      </w:r>
    </w:p>
    <w:p w14:paraId="06129069" w14:textId="77777777" w:rsidR="00902B2F" w:rsidRDefault="00902B2F">
      <w:pPr>
        <w:pStyle w:val="LD10"/>
      </w:pPr>
      <w:r>
        <w:tab/>
      </w:r>
      <w:r>
        <w:tab/>
        <w:t xml:space="preserve">  -8000,-15000,-21000,-26000};</w:t>
      </w:r>
    </w:p>
    <w:p w14:paraId="113AC1F2" w14:textId="77777777" w:rsidR="00902B2F" w:rsidRDefault="00902B2F">
      <w:pPr>
        <w:pStyle w:val="LD10"/>
      </w:pPr>
    </w:p>
    <w:p w14:paraId="162F246D" w14:textId="77777777" w:rsidR="00902B2F" w:rsidRDefault="00902B2F">
      <w:pPr>
        <w:pStyle w:val="LD10"/>
      </w:pPr>
      <w:r>
        <w:t xml:space="preserve">        /* Filters memories */</w:t>
      </w:r>
    </w:p>
    <w:p w14:paraId="29953653" w14:textId="77777777" w:rsidR="00902B2F" w:rsidRDefault="00902B2F">
      <w:pPr>
        <w:pStyle w:val="LD10"/>
      </w:pPr>
    </w:p>
    <w:p w14:paraId="5C51E7FD" w14:textId="77777777" w:rsidR="00902B2F" w:rsidRDefault="00902B2F">
      <w:pPr>
        <w:pStyle w:val="LD10"/>
      </w:pPr>
      <w:r>
        <w:t>static Word16 mem_syn[p], mem_w0[p], mem_w[p];</w:t>
      </w:r>
    </w:p>
    <w:p w14:paraId="4D3DCCF2" w14:textId="77777777" w:rsidR="00902B2F" w:rsidRDefault="00902B2F">
      <w:pPr>
        <w:pStyle w:val="LD10"/>
      </w:pPr>
    </w:p>
    <w:p w14:paraId="56EC394D" w14:textId="77777777" w:rsidR="00902B2F" w:rsidRDefault="00902B2F">
      <w:pPr>
        <w:pStyle w:val="LD10"/>
      </w:pPr>
      <w:r>
        <w:t xml:space="preserve">        /* Matrix rr[dim_rr][dim_rr] */</w:t>
      </w:r>
    </w:p>
    <w:p w14:paraId="3F5F3390" w14:textId="77777777" w:rsidR="00902B2F" w:rsidRDefault="00902B2F">
      <w:pPr>
        <w:pStyle w:val="LD10"/>
      </w:pPr>
    </w:p>
    <w:p w14:paraId="4249E711" w14:textId="77777777" w:rsidR="00902B2F" w:rsidRDefault="00902B2F">
      <w:pPr>
        <w:pStyle w:val="LD10"/>
      </w:pPr>
      <w:r>
        <w:t>static Word16 rr[dim_rr][dim_rr];</w:t>
      </w:r>
    </w:p>
    <w:p w14:paraId="28324328" w14:textId="77777777" w:rsidR="00902B2F" w:rsidRDefault="00902B2F">
      <w:pPr>
        <w:pStyle w:val="LD10"/>
      </w:pPr>
      <w:r>
        <w:t xml:space="preserve"> </w:t>
      </w:r>
    </w:p>
    <w:p w14:paraId="2B47100D" w14:textId="77777777" w:rsidR="00902B2F" w:rsidRDefault="00902B2F">
      <w:pPr>
        <w:pStyle w:val="LD10"/>
      </w:pPr>
      <w:r>
        <w:t xml:space="preserve">       /* Global definition */</w:t>
      </w:r>
    </w:p>
    <w:p w14:paraId="603F973D" w14:textId="77777777" w:rsidR="00902B2F" w:rsidRDefault="00902B2F">
      <w:pPr>
        <w:pStyle w:val="LD10"/>
      </w:pPr>
    </w:p>
    <w:p w14:paraId="0299FB2C" w14:textId="77777777" w:rsidR="00902B2F" w:rsidRDefault="00902B2F">
      <w:pPr>
        <w:pStyle w:val="LD10"/>
      </w:pPr>
      <w:r>
        <w:t>Word16 last_ener_cod;</w:t>
      </w:r>
    </w:p>
    <w:p w14:paraId="68456BB2" w14:textId="77777777" w:rsidR="00902B2F" w:rsidRDefault="00902B2F">
      <w:pPr>
        <w:pStyle w:val="LD10"/>
      </w:pPr>
      <w:r>
        <w:t>Word16 last_ener_pit;</w:t>
      </w:r>
    </w:p>
    <w:p w14:paraId="4A418C05" w14:textId="77777777" w:rsidR="00902B2F" w:rsidRDefault="00902B2F">
      <w:pPr>
        <w:pStyle w:val="LD10"/>
      </w:pPr>
    </w:p>
    <w:p w14:paraId="4FA56C10" w14:textId="77777777" w:rsidR="00902B2F" w:rsidRDefault="00902B2F">
      <w:pPr>
        <w:pStyle w:val="WP"/>
        <w:keepNext/>
      </w:pPr>
      <w:r>
        <w:rPr>
          <w:rFonts w:ascii="MS Sans Serif" w:hAnsi="MS Sans Serif" w:cs="MS Sans Serif"/>
        </w:rPr>
        <w:br w:type="page"/>
      </w:r>
      <w:r>
        <w:lastRenderedPageBreak/>
        <w:t>/**************************************************************************</w:t>
      </w:r>
    </w:p>
    <w:p w14:paraId="182F9042" w14:textId="77777777" w:rsidR="00902B2F" w:rsidRDefault="00902B2F">
      <w:pPr>
        <w:pStyle w:val="WP"/>
        <w:keepNext/>
      </w:pPr>
      <w:r>
        <w:t>*</w:t>
      </w:r>
    </w:p>
    <w:p w14:paraId="73BE03C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Init_Coder_Tetra</w:t>
      </w:r>
      <w:r>
        <w:fldChar w:fldCharType="begin"/>
      </w:r>
      <w:r>
        <w:instrText>xe "Init_Coder_Tetra</w:instrText>
      </w:r>
      <w:r>
        <w:tab/>
        <w:instrText>scod_tet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.1"</w:instrText>
      </w:r>
      <w:r>
        <w:fldChar w:fldCharType="end"/>
      </w:r>
    </w:p>
    <w:p w14:paraId="5BA3ADE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15445A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Initialization of variables for the speech encoder</w:t>
      </w:r>
    </w:p>
    <w:p w14:paraId="08FFCD8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87BF1E1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25FB360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1549CF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Init_Coder_Tetra()</w:t>
      </w:r>
    </w:p>
    <w:p w14:paraId="16164AD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4283F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  <w:t>None</w:t>
      </w:r>
    </w:p>
    <w:p w14:paraId="42CD240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2EBC1B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3974350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A23C87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9CED63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EFD23BE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30512477" w14:textId="77777777" w:rsidR="00902B2F" w:rsidRDefault="00902B2F">
      <w:pPr>
        <w:pStyle w:val="LD10"/>
      </w:pPr>
    </w:p>
    <w:p w14:paraId="33F0A70C" w14:textId="77777777" w:rsidR="00902B2F" w:rsidRDefault="00902B2F">
      <w:pPr>
        <w:pStyle w:val="LD10"/>
      </w:pPr>
      <w:r>
        <w:t>void Init_Coder_Tetra(void)</w:t>
      </w:r>
    </w:p>
    <w:p w14:paraId="32454B94" w14:textId="77777777" w:rsidR="00902B2F" w:rsidRDefault="00902B2F">
      <w:pPr>
        <w:pStyle w:val="LD10"/>
      </w:pPr>
      <w:r>
        <w:t>{</w:t>
      </w:r>
    </w:p>
    <w:p w14:paraId="27714CE7" w14:textId="77777777" w:rsidR="00902B2F" w:rsidRDefault="00902B2F">
      <w:pPr>
        <w:pStyle w:val="LD10"/>
      </w:pPr>
      <w:r>
        <w:t xml:space="preserve">  Word16 i,j;</w:t>
      </w:r>
    </w:p>
    <w:p w14:paraId="409FEF1E" w14:textId="77777777" w:rsidR="00902B2F" w:rsidRDefault="00902B2F">
      <w:pPr>
        <w:pStyle w:val="LD10"/>
      </w:pPr>
    </w:p>
    <w:p w14:paraId="52A52A63" w14:textId="77777777" w:rsidR="00902B2F" w:rsidRDefault="00902B2F">
      <w:pPr>
        <w:pStyle w:val="LD10"/>
      </w:pPr>
    </w:p>
    <w:p w14:paraId="255805A9" w14:textId="77777777" w:rsidR="00902B2F" w:rsidRDefault="00902B2F">
      <w:pPr>
        <w:pStyle w:val="LD10"/>
      </w:pPr>
      <w:r>
        <w:t>/*-----------------------------------------------------------------------*</w:t>
      </w:r>
    </w:p>
    <w:p w14:paraId="3CDDFB3D" w14:textId="77777777" w:rsidR="00902B2F" w:rsidRDefault="00902B2F">
      <w:pPr>
        <w:pStyle w:val="LD10"/>
      </w:pPr>
      <w:r>
        <w:t xml:space="preserve"> *      Initialize pointers to speech vector.                            *</w:t>
      </w:r>
    </w:p>
    <w:p w14:paraId="2AFC1AA5" w14:textId="77777777" w:rsidR="00902B2F" w:rsidRDefault="00902B2F">
      <w:pPr>
        <w:pStyle w:val="LD10"/>
      </w:pPr>
      <w:r>
        <w:t xml:space="preserve"> *                                                                       *</w:t>
      </w:r>
    </w:p>
    <w:p w14:paraId="2496EA5C" w14:textId="77777777" w:rsidR="00902B2F" w:rsidRDefault="00902B2F">
      <w:pPr>
        <w:pStyle w:val="LD10"/>
      </w:pPr>
      <w:r>
        <w:t xml:space="preserve"> *                                                                       *</w:t>
      </w:r>
    </w:p>
    <w:p w14:paraId="4CA98AA9" w14:textId="77777777" w:rsidR="00902B2F" w:rsidRDefault="00902B2F">
      <w:pPr>
        <w:pStyle w:val="LD10"/>
      </w:pPr>
      <w:r>
        <w:t xml:space="preserve"> *   |--------------------|--------|--------|......|-------|-------|     *</w:t>
      </w:r>
    </w:p>
    <w:p w14:paraId="1F395AED" w14:textId="77777777" w:rsidR="00902B2F" w:rsidRDefault="00902B2F">
      <w:pPr>
        <w:pStyle w:val="LD10"/>
      </w:pPr>
      <w:r>
        <w:t xml:space="preserve"> *     previous speech       sf1      sf2             sf4    L_next      *</w:t>
      </w:r>
    </w:p>
    <w:p w14:paraId="7661EE4A" w14:textId="77777777" w:rsidR="00902B2F" w:rsidRDefault="00902B2F">
      <w:pPr>
        <w:pStyle w:val="LD10"/>
      </w:pPr>
      <w:r>
        <w:t xml:space="preserve"> *                                                                       *</w:t>
      </w:r>
    </w:p>
    <w:p w14:paraId="25FF95EE" w14:textId="77777777" w:rsidR="00902B2F" w:rsidRDefault="00902B2F">
      <w:pPr>
        <w:pStyle w:val="LD10"/>
      </w:pPr>
      <w:r>
        <w:t xml:space="preserve"> *   &lt;----------------  Total speech vector (L_total)   -----------&gt;     *</w:t>
      </w:r>
    </w:p>
    <w:p w14:paraId="5927877A" w14:textId="77777777" w:rsidR="00902B2F" w:rsidRDefault="00902B2F">
      <w:pPr>
        <w:pStyle w:val="LD10"/>
      </w:pPr>
      <w:r>
        <w:t xml:space="preserve"> *   |           &lt;----  LPC analysis window (L_window)  -----------&gt;     *</w:t>
      </w:r>
    </w:p>
    <w:p w14:paraId="5C85401D" w14:textId="77777777" w:rsidR="00902B2F" w:rsidRDefault="00902B2F">
      <w:pPr>
        <w:pStyle w:val="LD10"/>
      </w:pPr>
      <w:r>
        <w:t xml:space="preserve"> *   |           |        &lt;---- present frame (L_frame) ---&gt;             *</w:t>
      </w:r>
    </w:p>
    <w:p w14:paraId="7EF98ED8" w14:textId="77777777" w:rsidR="00902B2F" w:rsidRDefault="00902B2F">
      <w:pPr>
        <w:pStyle w:val="LD10"/>
      </w:pPr>
      <w:r>
        <w:t xml:space="preserve"> *  old_speech   |        |       &lt;----- new speech (L_frame) -----&gt;     *</w:t>
      </w:r>
    </w:p>
    <w:p w14:paraId="46E9ED67" w14:textId="77777777" w:rsidR="00902B2F" w:rsidRDefault="00902B2F">
      <w:pPr>
        <w:pStyle w:val="LD10"/>
      </w:pPr>
      <w:r>
        <w:t xml:space="preserve"> *            p_window    |       |                                      *</w:t>
      </w:r>
    </w:p>
    <w:p w14:paraId="174568DA" w14:textId="77777777" w:rsidR="00902B2F" w:rsidRDefault="00902B2F">
      <w:pPr>
        <w:pStyle w:val="LD10"/>
      </w:pPr>
      <w:r>
        <w:t xml:space="preserve"> *                     speech     |                                      *</w:t>
      </w:r>
    </w:p>
    <w:p w14:paraId="5CD44444" w14:textId="77777777" w:rsidR="00902B2F" w:rsidRDefault="00902B2F">
      <w:pPr>
        <w:pStyle w:val="LD10"/>
      </w:pPr>
      <w:r>
        <w:t xml:space="preserve"> *                             new_speech                                *</w:t>
      </w:r>
    </w:p>
    <w:p w14:paraId="564BD312" w14:textId="77777777" w:rsidR="00902B2F" w:rsidRDefault="00902B2F">
      <w:pPr>
        <w:pStyle w:val="LD10"/>
      </w:pPr>
      <w:r>
        <w:t xml:space="preserve"> *-----------------------------------------------------------------------*/</w:t>
      </w:r>
    </w:p>
    <w:p w14:paraId="35ED48BC" w14:textId="77777777" w:rsidR="00902B2F" w:rsidRDefault="00902B2F">
      <w:pPr>
        <w:pStyle w:val="LD10"/>
      </w:pPr>
    </w:p>
    <w:p w14:paraId="6B0C1D0D" w14:textId="77777777" w:rsidR="00902B2F" w:rsidRDefault="00902B2F">
      <w:pPr>
        <w:pStyle w:val="LD10"/>
      </w:pPr>
      <w:r>
        <w:t xml:space="preserve">  new_speech = old_speech + L_total - L_frame;</w:t>
      </w:r>
      <w:r>
        <w:tab/>
        <w:t>/* New speech     */</w:t>
      </w:r>
    </w:p>
    <w:p w14:paraId="4AC363DF" w14:textId="77777777" w:rsidR="00902B2F" w:rsidRDefault="00902B2F">
      <w:pPr>
        <w:pStyle w:val="LD10"/>
      </w:pPr>
      <w:r>
        <w:t xml:space="preserve">  speech     = new_speech - L_next;</w:t>
      </w:r>
      <w:r>
        <w:tab/>
      </w:r>
      <w:r>
        <w:tab/>
      </w:r>
      <w:r>
        <w:tab/>
        <w:t>/* Present frame  */</w:t>
      </w:r>
    </w:p>
    <w:p w14:paraId="44DB4E6F" w14:textId="77777777" w:rsidR="00902B2F" w:rsidRDefault="00902B2F">
      <w:pPr>
        <w:pStyle w:val="LD10"/>
      </w:pPr>
      <w:r>
        <w:t xml:space="preserve">  p_window   = old_speech + L_total - L_window;</w:t>
      </w:r>
      <w:r>
        <w:tab/>
        <w:t>/* For LPC window */</w:t>
      </w:r>
    </w:p>
    <w:p w14:paraId="2C5CCBCC" w14:textId="77777777" w:rsidR="00902B2F" w:rsidRDefault="00902B2F">
      <w:pPr>
        <w:pStyle w:val="LD10"/>
      </w:pPr>
    </w:p>
    <w:p w14:paraId="7F0311EB" w14:textId="77777777" w:rsidR="00902B2F" w:rsidRDefault="00902B2F">
      <w:pPr>
        <w:pStyle w:val="LD10"/>
      </w:pPr>
      <w:r>
        <w:t xml:space="preserve">  /* Initialize global variables */</w:t>
      </w:r>
    </w:p>
    <w:p w14:paraId="33D36925" w14:textId="77777777" w:rsidR="00902B2F" w:rsidRDefault="00902B2F">
      <w:pPr>
        <w:pStyle w:val="LD10"/>
      </w:pPr>
    </w:p>
    <w:p w14:paraId="5075852F" w14:textId="77777777" w:rsidR="00902B2F" w:rsidRDefault="00902B2F">
      <w:pPr>
        <w:pStyle w:val="LD10"/>
      </w:pPr>
      <w:r>
        <w:t xml:space="preserve">  last_ener_cod = 0;</w:t>
      </w:r>
    </w:p>
    <w:p w14:paraId="4783469F" w14:textId="77777777" w:rsidR="00902B2F" w:rsidRDefault="00902B2F">
      <w:pPr>
        <w:pStyle w:val="LD10"/>
      </w:pPr>
      <w:r>
        <w:t xml:space="preserve">  last_ener_pit = 0;</w:t>
      </w:r>
    </w:p>
    <w:p w14:paraId="123926D8" w14:textId="77777777" w:rsidR="00902B2F" w:rsidRDefault="00902B2F">
      <w:pPr>
        <w:pStyle w:val="LD10"/>
      </w:pPr>
      <w:r>
        <w:t xml:space="preserve">  </w:t>
      </w:r>
    </w:p>
    <w:p w14:paraId="3593E138" w14:textId="77777777" w:rsidR="00902B2F" w:rsidRDefault="00902B2F">
      <w:pPr>
        <w:pStyle w:val="LD10"/>
      </w:pPr>
      <w:r>
        <w:t xml:space="preserve">  /* Initialize static pointers */</w:t>
      </w:r>
    </w:p>
    <w:p w14:paraId="0533F664" w14:textId="77777777" w:rsidR="00902B2F" w:rsidRDefault="00902B2F">
      <w:pPr>
        <w:pStyle w:val="LD10"/>
      </w:pPr>
    </w:p>
    <w:p w14:paraId="35801406" w14:textId="77777777" w:rsidR="00902B2F" w:rsidRDefault="00902B2F">
      <w:pPr>
        <w:pStyle w:val="LD10"/>
      </w:pPr>
      <w:r>
        <w:t xml:space="preserve">  wsp    = old_wsp + pit_max;</w:t>
      </w:r>
    </w:p>
    <w:p w14:paraId="0D8CFEC7" w14:textId="77777777" w:rsidR="00902B2F" w:rsidRDefault="00902B2F">
      <w:pPr>
        <w:pStyle w:val="LD10"/>
      </w:pPr>
      <w:r>
        <w:t xml:space="preserve">  exc    = old_exc + pit_max + L_inter;</w:t>
      </w:r>
    </w:p>
    <w:p w14:paraId="7516CE8A" w14:textId="77777777" w:rsidR="00902B2F" w:rsidRDefault="00902B2F">
      <w:pPr>
        <w:pStyle w:val="LD10"/>
      </w:pPr>
      <w:r>
        <w:t xml:space="preserve">  zero   = ai_zero + pp1;</w:t>
      </w:r>
    </w:p>
    <w:p w14:paraId="06FE7175" w14:textId="77777777" w:rsidR="00902B2F" w:rsidRDefault="00902B2F">
      <w:pPr>
        <w:pStyle w:val="LD10"/>
      </w:pPr>
      <w:r>
        <w:br w:type="page"/>
      </w:r>
    </w:p>
    <w:p w14:paraId="6A534994" w14:textId="77777777" w:rsidR="00902B2F" w:rsidRDefault="00902B2F">
      <w:pPr>
        <w:pStyle w:val="LD10"/>
      </w:pPr>
      <w:r>
        <w:t xml:space="preserve">  /* Static vectors to zero */</w:t>
      </w:r>
    </w:p>
    <w:p w14:paraId="183A95D3" w14:textId="77777777" w:rsidR="00902B2F" w:rsidRDefault="00902B2F">
      <w:pPr>
        <w:pStyle w:val="LD10"/>
      </w:pPr>
    </w:p>
    <w:p w14:paraId="1A927813" w14:textId="77777777" w:rsidR="00902B2F" w:rsidRDefault="00902B2F">
      <w:pPr>
        <w:pStyle w:val="LD10"/>
      </w:pPr>
      <w:r>
        <w:t xml:space="preserve">  for(i=0; i&lt;L_total; i++)</w:t>
      </w:r>
    </w:p>
    <w:p w14:paraId="00154221" w14:textId="77777777" w:rsidR="00902B2F" w:rsidRDefault="00902B2F">
      <w:pPr>
        <w:pStyle w:val="LD10"/>
      </w:pPr>
      <w:r>
        <w:t xml:space="preserve">    old_speech[i] = 0;</w:t>
      </w:r>
    </w:p>
    <w:p w14:paraId="4A969B91" w14:textId="77777777" w:rsidR="00902B2F" w:rsidRDefault="00902B2F">
      <w:pPr>
        <w:pStyle w:val="LD10"/>
      </w:pPr>
    </w:p>
    <w:p w14:paraId="0EDAF0A2" w14:textId="77777777" w:rsidR="00902B2F" w:rsidRDefault="00902B2F">
      <w:pPr>
        <w:pStyle w:val="LD10"/>
      </w:pPr>
      <w:r>
        <w:t xml:space="preserve">  for(i=0; i&lt;pit_max + L_inter; i++)</w:t>
      </w:r>
    </w:p>
    <w:p w14:paraId="004E27A2" w14:textId="77777777" w:rsidR="00902B2F" w:rsidRDefault="00902B2F">
      <w:pPr>
        <w:pStyle w:val="LD10"/>
      </w:pPr>
      <w:r>
        <w:t xml:space="preserve">    old_exc[i] = old_wsp[i] = 0;</w:t>
      </w:r>
    </w:p>
    <w:p w14:paraId="51532ED8" w14:textId="77777777" w:rsidR="00902B2F" w:rsidRDefault="00902B2F">
      <w:pPr>
        <w:pStyle w:val="LD10"/>
      </w:pPr>
    </w:p>
    <w:p w14:paraId="7F38E8C3" w14:textId="77777777" w:rsidR="00902B2F" w:rsidRDefault="00902B2F">
      <w:pPr>
        <w:pStyle w:val="LD10"/>
      </w:pPr>
      <w:r>
        <w:t xml:space="preserve">  for(i=0; i&lt;p; i++)</w:t>
      </w:r>
    </w:p>
    <w:p w14:paraId="45467654" w14:textId="77777777" w:rsidR="00902B2F" w:rsidRDefault="00902B2F">
      <w:pPr>
        <w:pStyle w:val="LD10"/>
      </w:pPr>
      <w:r>
        <w:t xml:space="preserve">    mem_syn[i] = mem_w[i] = mem_w0[i] = 0;</w:t>
      </w:r>
    </w:p>
    <w:p w14:paraId="3B36472A" w14:textId="77777777" w:rsidR="00902B2F" w:rsidRDefault="00902B2F">
      <w:pPr>
        <w:pStyle w:val="LD10"/>
      </w:pPr>
    </w:p>
    <w:p w14:paraId="2C54D726" w14:textId="77777777" w:rsidR="00902B2F" w:rsidRDefault="00902B2F">
      <w:pPr>
        <w:pStyle w:val="LD10"/>
      </w:pPr>
      <w:r>
        <w:t xml:space="preserve">  for(i=0; i&lt;L_subfr; i++)</w:t>
      </w:r>
    </w:p>
    <w:p w14:paraId="4DCE8BD2" w14:textId="77777777" w:rsidR="00902B2F" w:rsidRDefault="00902B2F">
      <w:pPr>
        <w:pStyle w:val="LD10"/>
      </w:pPr>
      <w:r>
        <w:t xml:space="preserve">    zero[i] = 0;</w:t>
      </w:r>
    </w:p>
    <w:p w14:paraId="07D6C7EA" w14:textId="77777777" w:rsidR="00902B2F" w:rsidRDefault="00902B2F">
      <w:pPr>
        <w:pStyle w:val="LD10"/>
      </w:pPr>
    </w:p>
    <w:p w14:paraId="55C02091" w14:textId="77777777" w:rsidR="00902B2F" w:rsidRDefault="00902B2F">
      <w:pPr>
        <w:pStyle w:val="LD10"/>
      </w:pPr>
      <w:r>
        <w:t xml:space="preserve">  for(i=0; i&lt; dim_rr; i++)</w:t>
      </w:r>
    </w:p>
    <w:p w14:paraId="46AE3C3B" w14:textId="77777777" w:rsidR="00902B2F" w:rsidRDefault="00902B2F">
      <w:pPr>
        <w:pStyle w:val="LD10"/>
      </w:pPr>
      <w:r>
        <w:t xml:space="preserve">    for(j=0; j&lt; dim_rr; j++)</w:t>
      </w:r>
    </w:p>
    <w:p w14:paraId="2549904E" w14:textId="77777777" w:rsidR="00902B2F" w:rsidRDefault="00902B2F">
      <w:pPr>
        <w:pStyle w:val="LD10"/>
      </w:pPr>
      <w:r>
        <w:t xml:space="preserve">    rr[i][j] = 0;</w:t>
      </w:r>
    </w:p>
    <w:p w14:paraId="1231D742" w14:textId="77777777" w:rsidR="00902B2F" w:rsidRDefault="00902B2F">
      <w:pPr>
        <w:pStyle w:val="LD10"/>
      </w:pPr>
    </w:p>
    <w:p w14:paraId="1D1BA711" w14:textId="77777777" w:rsidR="00902B2F" w:rsidRDefault="00902B2F">
      <w:pPr>
        <w:pStyle w:val="LD10"/>
      </w:pPr>
      <w:r>
        <w:t xml:space="preserve">  /* Initialisation of lsp values for first */</w:t>
      </w:r>
    </w:p>
    <w:p w14:paraId="48E4F178" w14:textId="77777777" w:rsidR="00902B2F" w:rsidRDefault="00902B2F">
      <w:pPr>
        <w:pStyle w:val="LD10"/>
      </w:pPr>
      <w:r>
        <w:t xml:space="preserve">  /* frame lsp interpolation */</w:t>
      </w:r>
    </w:p>
    <w:p w14:paraId="12106E93" w14:textId="77777777" w:rsidR="00902B2F" w:rsidRDefault="00902B2F">
      <w:pPr>
        <w:pStyle w:val="LD10"/>
      </w:pPr>
    </w:p>
    <w:p w14:paraId="1B6EB90C" w14:textId="77777777" w:rsidR="00902B2F" w:rsidRDefault="00902B2F">
      <w:pPr>
        <w:pStyle w:val="LD10"/>
      </w:pPr>
      <w:r>
        <w:t xml:space="preserve">  for(i=0; i&lt;p; i++)</w:t>
      </w:r>
    </w:p>
    <w:p w14:paraId="01BDCB51" w14:textId="77777777" w:rsidR="00902B2F" w:rsidRDefault="00902B2F">
      <w:pPr>
        <w:pStyle w:val="LD10"/>
      </w:pPr>
      <w:r>
        <w:t xml:space="preserve">    lspold_q[i] = lspold[i] = lspold_init[i];</w:t>
      </w:r>
    </w:p>
    <w:p w14:paraId="692DA09D" w14:textId="77777777" w:rsidR="00902B2F" w:rsidRDefault="00902B2F">
      <w:pPr>
        <w:pStyle w:val="LD10"/>
      </w:pPr>
    </w:p>
    <w:p w14:paraId="16779E1A" w14:textId="77777777" w:rsidR="00902B2F" w:rsidRDefault="00902B2F">
      <w:pPr>
        <w:pStyle w:val="LD10"/>
      </w:pPr>
      <w:r>
        <w:t xml:space="preserve">  /* Compute LPC spectral expansion factors */</w:t>
      </w:r>
    </w:p>
    <w:p w14:paraId="05F9079E" w14:textId="77777777" w:rsidR="00902B2F" w:rsidRDefault="00902B2F">
      <w:pPr>
        <w:pStyle w:val="LD10"/>
      </w:pPr>
    </w:p>
    <w:p w14:paraId="3DA5E668" w14:textId="77777777" w:rsidR="00902B2F" w:rsidRDefault="00902B2F">
      <w:pPr>
        <w:pStyle w:val="LD10"/>
      </w:pPr>
      <w:r>
        <w:t xml:space="preserve">  Fac_Pond(gamma1, F_gamma1);</w:t>
      </w:r>
    </w:p>
    <w:p w14:paraId="2084EB7D" w14:textId="77777777" w:rsidR="00902B2F" w:rsidRDefault="00902B2F">
      <w:pPr>
        <w:pStyle w:val="LD10"/>
      </w:pPr>
      <w:r>
        <w:t xml:space="preserve">  Fac_Pond(gamma2, F_gamma2);</w:t>
      </w:r>
    </w:p>
    <w:p w14:paraId="264AEDBB" w14:textId="77777777" w:rsidR="00902B2F" w:rsidRDefault="00902B2F">
      <w:pPr>
        <w:pStyle w:val="LD10"/>
      </w:pPr>
      <w:r>
        <w:t xml:space="preserve">  Fac_Pond(gamma3, F_gamma3);</w:t>
      </w:r>
    </w:p>
    <w:p w14:paraId="238EF82D" w14:textId="77777777" w:rsidR="00902B2F" w:rsidRDefault="00902B2F">
      <w:pPr>
        <w:pStyle w:val="LD10"/>
      </w:pPr>
      <w:r>
        <w:t xml:space="preserve">  Fac_Pond(gamma4, F_gamma4);</w:t>
      </w:r>
    </w:p>
    <w:p w14:paraId="3ED396A3" w14:textId="77777777" w:rsidR="00902B2F" w:rsidRDefault="00902B2F">
      <w:pPr>
        <w:pStyle w:val="LD10"/>
      </w:pPr>
    </w:p>
    <w:p w14:paraId="5646BF35" w14:textId="77777777" w:rsidR="00902B2F" w:rsidRDefault="00902B2F">
      <w:pPr>
        <w:pStyle w:val="LD10"/>
      </w:pPr>
      <w:r>
        <w:t xml:space="preserve"> return;</w:t>
      </w:r>
    </w:p>
    <w:p w14:paraId="732245D8" w14:textId="77777777" w:rsidR="00902B2F" w:rsidRDefault="00902B2F">
      <w:pPr>
        <w:pStyle w:val="LD10"/>
      </w:pPr>
      <w:r>
        <w:t>}</w:t>
      </w:r>
    </w:p>
    <w:p w14:paraId="04DE5766" w14:textId="77777777" w:rsidR="00902B2F" w:rsidRDefault="00902B2F">
      <w:pPr>
        <w:pStyle w:val="LD10"/>
      </w:pPr>
    </w:p>
    <w:p w14:paraId="60CB9522" w14:textId="77777777" w:rsidR="00902B2F" w:rsidRDefault="00902B2F">
      <w:pPr>
        <w:pStyle w:val="WP"/>
        <w:keepNext/>
        <w:tabs>
          <w:tab w:val="left" w:pos="426"/>
        </w:tabs>
      </w:pPr>
      <w:r>
        <w:rPr>
          <w:rFonts w:ascii="MS Sans Serif" w:hAnsi="MS Sans Serif" w:cs="MS Sans Serif"/>
        </w:rPr>
        <w:br w:type="page"/>
      </w:r>
      <w:r>
        <w:lastRenderedPageBreak/>
        <w:t>/**************************************************************************</w:t>
      </w:r>
    </w:p>
    <w:p w14:paraId="7D25123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238B22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Coder_Tetra</w:t>
      </w:r>
      <w:r>
        <w:fldChar w:fldCharType="begin"/>
      </w:r>
      <w:r>
        <w:instrText>xe "Coder_Tetra</w:instrText>
      </w:r>
      <w:r>
        <w:tab/>
      </w:r>
      <w:r>
        <w:tab/>
        <w:instrText>scod_tet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.1"</w:instrText>
      </w:r>
      <w:r>
        <w:fldChar w:fldCharType="end"/>
      </w:r>
    </w:p>
    <w:p w14:paraId="24176AD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16AB0C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Main speech coder function</w:t>
      </w:r>
    </w:p>
    <w:p w14:paraId="650D2AC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52F9FC9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4F11CD6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9015A5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Coder_Tetra(ana,synth)</w:t>
      </w:r>
    </w:p>
    <w:p w14:paraId="43F3430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(Routine_Name(output1,output2))</w:t>
      </w:r>
    </w:p>
    <w:p w14:paraId="665F166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8EBED8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  <w:t>None</w:t>
      </w:r>
    </w:p>
    <w:p w14:paraId="3E0401A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AC1151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1C5261D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F7FD96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Analysis parameters</w:t>
      </w:r>
    </w:p>
    <w:p w14:paraId="06C3568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23 * 16 bit-samples</w:t>
      </w:r>
    </w:p>
    <w:p w14:paraId="0EDA346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41A482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OUTPUT2</w:t>
      </w:r>
      <w:r>
        <w:tab/>
      </w:r>
      <w:r>
        <w:tab/>
      </w:r>
      <w:r>
        <w:tab/>
        <w:t>:</w:t>
      </w:r>
      <w:r>
        <w:tab/>
        <w:t>- Description : Local synthesis</w:t>
      </w:r>
    </w:p>
    <w:p w14:paraId="5F50265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240 * 16 bit-samples</w:t>
      </w:r>
    </w:p>
    <w:p w14:paraId="20DAB2D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10BAB8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37C080E9" w14:textId="77777777" w:rsidR="00902B2F" w:rsidRDefault="00902B2F">
      <w:pPr>
        <w:pStyle w:val="WP"/>
        <w:keepNext/>
      </w:pPr>
      <w:r>
        <w:t>*</w:t>
      </w:r>
    </w:p>
    <w:p w14:paraId="6F1E31D3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 xml:space="preserve">- </w:t>
      </w:r>
      <w:r>
        <w:rPr>
          <w:rFonts w:ascii="MS Sans Serif" w:hAnsi="MS Sans Serif" w:cs="MS Sans Serif"/>
        </w:rPr>
        <w:t>240 speech data should have been copied to vector</w:t>
      </w:r>
    </w:p>
    <w:p w14:paraId="746A6662" w14:textId="77777777" w:rsidR="00902B2F" w:rsidRDefault="00902B2F">
      <w:pPr>
        <w:pStyle w:val="WP"/>
        <w:keepNext/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new_speech[].  This vector is global and is declared in</w:t>
      </w:r>
    </w:p>
    <w:p w14:paraId="30E6ABD3" w14:textId="77777777" w:rsidR="00902B2F" w:rsidRDefault="00902B2F">
      <w:pPr>
        <w:pStyle w:val="WP"/>
        <w:keepNext/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this function.</w:t>
      </w:r>
    </w:p>
    <w:p w14:paraId="1C5A78A0" w14:textId="77777777" w:rsidR="00902B2F" w:rsidRDefault="00902B2F">
      <w:pPr>
        <w:pStyle w:val="WP"/>
        <w:keepNext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Output2 is for debugging only</w:t>
      </w:r>
    </w:p>
    <w:p w14:paraId="55D243BA" w14:textId="77777777" w:rsidR="00902B2F" w:rsidRDefault="00902B2F">
      <w:pPr>
        <w:pStyle w:val="WP"/>
        <w:keepNext/>
      </w:pPr>
      <w:r>
        <w:t>*</w:t>
      </w:r>
    </w:p>
    <w:p w14:paraId="7E7D19D9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20558D86" w14:textId="77777777" w:rsidR="00902B2F" w:rsidRDefault="00902B2F">
      <w:pPr>
        <w:pStyle w:val="LD10"/>
      </w:pPr>
    </w:p>
    <w:p w14:paraId="0D23128B" w14:textId="77777777" w:rsidR="00902B2F" w:rsidRDefault="00902B2F">
      <w:pPr>
        <w:pStyle w:val="LD10"/>
      </w:pPr>
      <w:r>
        <w:t>void Coder_Tetra(Word16 ana[], Word16 synth[])</w:t>
      </w:r>
    </w:p>
    <w:p w14:paraId="158B0F34" w14:textId="77777777" w:rsidR="00902B2F" w:rsidRDefault="00902B2F">
      <w:pPr>
        <w:pStyle w:val="LD10"/>
      </w:pPr>
      <w:r>
        <w:t>{</w:t>
      </w:r>
    </w:p>
    <w:p w14:paraId="12D2F3EB" w14:textId="77777777" w:rsidR="00902B2F" w:rsidRDefault="00902B2F">
      <w:pPr>
        <w:pStyle w:val="LD10"/>
      </w:pPr>
    </w:p>
    <w:p w14:paraId="41E4306C" w14:textId="77777777" w:rsidR="00902B2F" w:rsidRDefault="00902B2F">
      <w:pPr>
        <w:pStyle w:val="LD10"/>
      </w:pPr>
      <w:r>
        <w:t xml:space="preserve">  /* LPC coefficients */</w:t>
      </w:r>
    </w:p>
    <w:p w14:paraId="6A2285F5" w14:textId="77777777" w:rsidR="00902B2F" w:rsidRDefault="00902B2F">
      <w:pPr>
        <w:pStyle w:val="LD10"/>
      </w:pPr>
    </w:p>
    <w:p w14:paraId="497A0954" w14:textId="77777777" w:rsidR="00902B2F" w:rsidRDefault="00902B2F">
      <w:pPr>
        <w:pStyle w:val="LD10"/>
      </w:pPr>
      <w:r>
        <w:t xml:space="preserve">  Word16 r_l[pp1], r_h[pp1];</w:t>
      </w:r>
      <w:r>
        <w:tab/>
        <w:t>/* Autocorrelations low and high        */</w:t>
      </w:r>
    </w:p>
    <w:p w14:paraId="69C4C8FC" w14:textId="77777777" w:rsidR="00902B2F" w:rsidRDefault="00902B2F">
      <w:pPr>
        <w:pStyle w:val="LD10"/>
      </w:pPr>
      <w:r>
        <w:t xml:space="preserve">  Word16 A_t[(pp1)*4];</w:t>
      </w:r>
      <w:r>
        <w:tab/>
      </w:r>
      <w:r>
        <w:tab/>
        <w:t>/* A(z) unquantized for the 4 subframes */</w:t>
      </w:r>
    </w:p>
    <w:p w14:paraId="3D5F53D9" w14:textId="77777777" w:rsidR="00902B2F" w:rsidRDefault="00902B2F">
      <w:pPr>
        <w:pStyle w:val="LD10"/>
      </w:pPr>
      <w:r>
        <w:t xml:space="preserve">  Word16 Aq_t[(pp1)*4];</w:t>
      </w:r>
      <w:r>
        <w:tab/>
      </w:r>
      <w:r>
        <w:tab/>
        <w:t>/* A(z)   quantized for the 4 subframes */</w:t>
      </w:r>
    </w:p>
    <w:p w14:paraId="0D207FAE" w14:textId="77777777" w:rsidR="00902B2F" w:rsidRDefault="00902B2F">
      <w:pPr>
        <w:pStyle w:val="LD10"/>
      </w:pPr>
      <w:r>
        <w:t xml:space="preserve">  Word16 Ap1[pp1];</w:t>
      </w:r>
      <w:r>
        <w:tab/>
      </w:r>
      <w:r>
        <w:tab/>
        <w:t>/* A(z) with spectral expansion         */</w:t>
      </w:r>
    </w:p>
    <w:p w14:paraId="32CEF381" w14:textId="77777777" w:rsidR="00902B2F" w:rsidRDefault="00902B2F">
      <w:pPr>
        <w:pStyle w:val="LD10"/>
      </w:pPr>
      <w:r>
        <w:t xml:space="preserve">  Word16 Ap2[pp1];</w:t>
      </w:r>
      <w:r>
        <w:tab/>
      </w:r>
      <w:r>
        <w:tab/>
        <w:t>/* A(z) with spectral expansion         */</w:t>
      </w:r>
    </w:p>
    <w:p w14:paraId="486065AB" w14:textId="77777777" w:rsidR="00902B2F" w:rsidRDefault="00902B2F">
      <w:pPr>
        <w:pStyle w:val="LD10"/>
      </w:pPr>
      <w:r>
        <w:t xml:space="preserve">  Word16 Ap3[pp1];</w:t>
      </w:r>
      <w:r>
        <w:tab/>
      </w:r>
      <w:r>
        <w:tab/>
        <w:t>/* A(z) with spectral expansion         */</w:t>
      </w:r>
    </w:p>
    <w:p w14:paraId="352927BD" w14:textId="77777777" w:rsidR="00902B2F" w:rsidRDefault="00902B2F">
      <w:pPr>
        <w:pStyle w:val="LD10"/>
      </w:pPr>
      <w:r>
        <w:t xml:space="preserve">  Word16 Ap4[pp1];</w:t>
      </w:r>
      <w:r>
        <w:tab/>
      </w:r>
      <w:r>
        <w:tab/>
        <w:t>/* A(z) with spectral expansion         */</w:t>
      </w:r>
    </w:p>
    <w:p w14:paraId="06E6569B" w14:textId="77777777" w:rsidR="00902B2F" w:rsidRDefault="00902B2F">
      <w:pPr>
        <w:pStyle w:val="LD10"/>
      </w:pPr>
      <w:r>
        <w:t xml:space="preserve">  Word16 *A, *Aq;</w:t>
      </w:r>
      <w:r>
        <w:tab/>
      </w:r>
      <w:r>
        <w:tab/>
      </w:r>
      <w:r>
        <w:tab/>
        <w:t>/* Pointer on A_t and Aq_t              */</w:t>
      </w:r>
    </w:p>
    <w:p w14:paraId="4D951CB9" w14:textId="77777777" w:rsidR="00902B2F" w:rsidRDefault="00902B2F">
      <w:pPr>
        <w:pStyle w:val="LD10"/>
      </w:pPr>
    </w:p>
    <w:p w14:paraId="6C7BC9AF" w14:textId="77777777" w:rsidR="00902B2F" w:rsidRDefault="00902B2F">
      <w:pPr>
        <w:pStyle w:val="LD10"/>
      </w:pPr>
      <w:r>
        <w:t xml:space="preserve">  /* Other vectors */</w:t>
      </w:r>
    </w:p>
    <w:p w14:paraId="63F52EAA" w14:textId="77777777" w:rsidR="00902B2F" w:rsidRDefault="00902B2F">
      <w:pPr>
        <w:pStyle w:val="LD10"/>
      </w:pPr>
    </w:p>
    <w:p w14:paraId="500C25C5" w14:textId="77777777" w:rsidR="00902B2F" w:rsidRDefault="00902B2F">
      <w:pPr>
        <w:pStyle w:val="LD10"/>
      </w:pPr>
      <w:r>
        <w:t xml:space="preserve">  Word16 h1[L_subfr];</w:t>
      </w:r>
    </w:p>
    <w:p w14:paraId="7D11D3A0" w14:textId="77777777" w:rsidR="00902B2F" w:rsidRDefault="00902B2F">
      <w:pPr>
        <w:pStyle w:val="LD10"/>
      </w:pPr>
      <w:r>
        <w:t xml:space="preserve">  Word16 zero_h2[L_subfr+64], *h2;</w:t>
      </w:r>
    </w:p>
    <w:p w14:paraId="2FF091E5" w14:textId="77777777" w:rsidR="00902B2F" w:rsidRDefault="00902B2F">
      <w:pPr>
        <w:pStyle w:val="LD10"/>
      </w:pPr>
      <w:r>
        <w:t xml:space="preserve">  Word16 zero_F[L_subfr+64],  *F;</w:t>
      </w:r>
    </w:p>
    <w:p w14:paraId="3B19BFE7" w14:textId="77777777" w:rsidR="00902B2F" w:rsidRDefault="00902B2F">
      <w:pPr>
        <w:pStyle w:val="LD10"/>
      </w:pPr>
      <w:r>
        <w:t xml:space="preserve">  Word16 res[L_subfr];</w:t>
      </w:r>
    </w:p>
    <w:p w14:paraId="65E3E638" w14:textId="77777777" w:rsidR="00902B2F" w:rsidRDefault="00902B2F">
      <w:pPr>
        <w:pStyle w:val="LD10"/>
      </w:pPr>
      <w:r>
        <w:t xml:space="preserve">  Word16 xn[L_subfr];</w:t>
      </w:r>
    </w:p>
    <w:p w14:paraId="7303E25C" w14:textId="77777777" w:rsidR="00902B2F" w:rsidRDefault="00902B2F">
      <w:pPr>
        <w:pStyle w:val="LD10"/>
      </w:pPr>
      <w:r>
        <w:t xml:space="preserve">  Word16 xn2[L_subfr];</w:t>
      </w:r>
    </w:p>
    <w:p w14:paraId="770FD276" w14:textId="77777777" w:rsidR="00902B2F" w:rsidRDefault="00902B2F">
      <w:pPr>
        <w:pStyle w:val="LD10"/>
      </w:pPr>
      <w:r>
        <w:t xml:space="preserve">  Word16 dn[L_subfr+4];</w:t>
      </w:r>
    </w:p>
    <w:p w14:paraId="350A0090" w14:textId="77777777" w:rsidR="00902B2F" w:rsidRDefault="00902B2F">
      <w:pPr>
        <w:pStyle w:val="LD10"/>
      </w:pPr>
      <w:r>
        <w:t xml:space="preserve">  Word16 code[L_subfr+4];</w:t>
      </w:r>
    </w:p>
    <w:p w14:paraId="5BC46C5A" w14:textId="77777777" w:rsidR="00902B2F" w:rsidRDefault="00902B2F">
      <w:pPr>
        <w:pStyle w:val="LD10"/>
      </w:pPr>
      <w:r>
        <w:t xml:space="preserve">  Word16 y1[L_subfr];</w:t>
      </w:r>
    </w:p>
    <w:p w14:paraId="197DA2F2" w14:textId="77777777" w:rsidR="00902B2F" w:rsidRDefault="00902B2F">
      <w:pPr>
        <w:pStyle w:val="LD10"/>
      </w:pPr>
      <w:r>
        <w:t xml:space="preserve">  Word16 y2[L_subfr];</w:t>
      </w:r>
    </w:p>
    <w:p w14:paraId="03E0E71F" w14:textId="77777777" w:rsidR="00902B2F" w:rsidRDefault="00902B2F">
      <w:pPr>
        <w:pStyle w:val="LD10"/>
      </w:pPr>
    </w:p>
    <w:p w14:paraId="660F557E" w14:textId="77777777" w:rsidR="00902B2F" w:rsidRDefault="00902B2F">
      <w:pPr>
        <w:pStyle w:val="LD10"/>
      </w:pPr>
      <w:r>
        <w:br w:type="page"/>
      </w:r>
    </w:p>
    <w:p w14:paraId="754FBCAE" w14:textId="77777777" w:rsidR="00902B2F" w:rsidRDefault="00902B2F">
      <w:pPr>
        <w:pStyle w:val="LD10"/>
      </w:pPr>
      <w:r>
        <w:t xml:space="preserve">  /* Scalars */</w:t>
      </w:r>
    </w:p>
    <w:p w14:paraId="0F064D5C" w14:textId="77777777" w:rsidR="00902B2F" w:rsidRDefault="00902B2F">
      <w:pPr>
        <w:pStyle w:val="LD10"/>
      </w:pPr>
    </w:p>
    <w:p w14:paraId="7FD2767E" w14:textId="77777777" w:rsidR="00902B2F" w:rsidRDefault="00902B2F">
      <w:pPr>
        <w:pStyle w:val="LD10"/>
      </w:pPr>
      <w:r>
        <w:t xml:space="preserve">  Word16 i, i_subfr;</w:t>
      </w:r>
    </w:p>
    <w:p w14:paraId="4818C931" w14:textId="77777777" w:rsidR="00902B2F" w:rsidRDefault="00902B2F">
      <w:pPr>
        <w:pStyle w:val="LD10"/>
      </w:pPr>
      <w:r>
        <w:t xml:space="preserve">  Word16 T0, T0_min, T0_max, T0_frac;</w:t>
      </w:r>
    </w:p>
    <w:p w14:paraId="79EB3BBB" w14:textId="77777777" w:rsidR="00902B2F" w:rsidRDefault="00902B2F">
      <w:pPr>
        <w:pStyle w:val="LD10"/>
      </w:pPr>
      <w:r>
        <w:t xml:space="preserve">  Word16 gain_pit, gain_code, index;</w:t>
      </w:r>
    </w:p>
    <w:p w14:paraId="505F7A75" w14:textId="77777777" w:rsidR="00902B2F" w:rsidRDefault="00902B2F">
      <w:pPr>
        <w:pStyle w:val="LD10"/>
      </w:pPr>
      <w:r>
        <w:t xml:space="preserve">  Word16 sign_code, shift_code;</w:t>
      </w:r>
    </w:p>
    <w:p w14:paraId="79E9A85A" w14:textId="77777777" w:rsidR="00902B2F" w:rsidRDefault="00902B2F">
      <w:pPr>
        <w:pStyle w:val="LD10"/>
      </w:pPr>
      <w:r>
        <w:t xml:space="preserve">  Word16 temp;</w:t>
      </w:r>
    </w:p>
    <w:p w14:paraId="13EC7A56" w14:textId="77777777" w:rsidR="00902B2F" w:rsidRDefault="00902B2F">
      <w:pPr>
        <w:pStyle w:val="LD10"/>
      </w:pPr>
      <w:r>
        <w:t xml:space="preserve">  Word32 L_temp;</w:t>
      </w:r>
    </w:p>
    <w:p w14:paraId="721DEF9C" w14:textId="77777777" w:rsidR="00902B2F" w:rsidRDefault="00902B2F">
      <w:pPr>
        <w:pStyle w:val="LD10"/>
      </w:pPr>
    </w:p>
    <w:p w14:paraId="017E209F" w14:textId="77777777" w:rsidR="00902B2F" w:rsidRDefault="00902B2F">
      <w:pPr>
        <w:pStyle w:val="LD10"/>
      </w:pPr>
      <w:r>
        <w:t xml:space="preserve">  /* Initialization of F and h2 */</w:t>
      </w:r>
    </w:p>
    <w:p w14:paraId="5EB62B6F" w14:textId="77777777" w:rsidR="00902B2F" w:rsidRDefault="00902B2F">
      <w:pPr>
        <w:pStyle w:val="LD10"/>
      </w:pPr>
    </w:p>
    <w:p w14:paraId="0DAD1998" w14:textId="77777777" w:rsidR="00902B2F" w:rsidRDefault="00902B2F">
      <w:pPr>
        <w:pStyle w:val="LD10"/>
      </w:pPr>
      <w:r>
        <w:t xml:space="preserve">  F  = &amp;zero_F[64];</w:t>
      </w:r>
    </w:p>
    <w:p w14:paraId="44BB9A1C" w14:textId="77777777" w:rsidR="00902B2F" w:rsidRDefault="00902B2F">
      <w:pPr>
        <w:pStyle w:val="LD10"/>
      </w:pPr>
      <w:r>
        <w:t xml:space="preserve">  h2 = &amp;zero_h2[64];</w:t>
      </w:r>
    </w:p>
    <w:p w14:paraId="6C13FF5B" w14:textId="77777777" w:rsidR="00902B2F" w:rsidRDefault="00902B2F">
      <w:pPr>
        <w:pStyle w:val="LD10"/>
      </w:pPr>
      <w:r>
        <w:t xml:space="preserve">  for(i=0; i&lt;64; i++)</w:t>
      </w:r>
    </w:p>
    <w:p w14:paraId="5638486F" w14:textId="77777777" w:rsidR="00902B2F" w:rsidRDefault="00902B2F">
      <w:pPr>
        <w:pStyle w:val="LD10"/>
      </w:pPr>
      <w:r>
        <w:t xml:space="preserve">   zero_F[i] = zero_h2[i] = 0;</w:t>
      </w:r>
    </w:p>
    <w:p w14:paraId="483FA643" w14:textId="77777777" w:rsidR="00902B2F" w:rsidRDefault="00902B2F">
      <w:pPr>
        <w:pStyle w:val="LD10"/>
      </w:pPr>
    </w:p>
    <w:p w14:paraId="4CDA2D4F" w14:textId="77777777" w:rsidR="00902B2F" w:rsidRDefault="00902B2F">
      <w:pPr>
        <w:pStyle w:val="LD10"/>
      </w:pPr>
      <w:r>
        <w:t>/*------------------------------------------------------------------------*</w:t>
      </w:r>
    </w:p>
    <w:p w14:paraId="690908C9" w14:textId="77777777" w:rsidR="00902B2F" w:rsidRDefault="00902B2F">
      <w:pPr>
        <w:pStyle w:val="LD10"/>
      </w:pPr>
      <w:r>
        <w:t xml:space="preserve"> *  - Perform LPC analysis:                                               *</w:t>
      </w:r>
    </w:p>
    <w:p w14:paraId="1AA3061A" w14:textId="77777777" w:rsidR="00902B2F" w:rsidRDefault="00902B2F">
      <w:pPr>
        <w:pStyle w:val="LD10"/>
      </w:pPr>
      <w:r>
        <w:t xml:space="preserve"> *       * autocorrelation + lag windowing                                *</w:t>
      </w:r>
    </w:p>
    <w:p w14:paraId="7B2DC951" w14:textId="77777777" w:rsidR="00902B2F" w:rsidRDefault="00902B2F">
      <w:pPr>
        <w:pStyle w:val="LD10"/>
      </w:pPr>
      <w:r>
        <w:t xml:space="preserve"> *       * Levinson-Durbin algorithm to find a[]                          *</w:t>
      </w:r>
    </w:p>
    <w:p w14:paraId="26911945" w14:textId="77777777" w:rsidR="00902B2F" w:rsidRDefault="00902B2F">
      <w:pPr>
        <w:pStyle w:val="LD10"/>
      </w:pPr>
      <w:r>
        <w:t xml:space="preserve"> *       * convert a[] to lsp[]                                           *</w:t>
      </w:r>
    </w:p>
    <w:p w14:paraId="278334D3" w14:textId="77777777" w:rsidR="00902B2F" w:rsidRDefault="00902B2F">
      <w:pPr>
        <w:pStyle w:val="LD10"/>
      </w:pPr>
      <w:r>
        <w:t xml:space="preserve"> *       * quantize and code the LSPs                                     *</w:t>
      </w:r>
    </w:p>
    <w:p w14:paraId="6F8E4470" w14:textId="77777777" w:rsidR="00902B2F" w:rsidRDefault="00902B2F">
      <w:pPr>
        <w:pStyle w:val="LD10"/>
      </w:pPr>
      <w:r>
        <w:t xml:space="preserve"> *       * find the interpolated LSPs and convert to a[] for all          *</w:t>
      </w:r>
    </w:p>
    <w:p w14:paraId="3FE468F6" w14:textId="77777777" w:rsidR="00902B2F" w:rsidRDefault="00902B2F">
      <w:pPr>
        <w:pStyle w:val="LD10"/>
      </w:pPr>
      <w:r>
        <w:t xml:space="preserve"> *         subframes (both quantized and unquantized)                     *</w:t>
      </w:r>
    </w:p>
    <w:p w14:paraId="389B6AFA" w14:textId="77777777" w:rsidR="00902B2F" w:rsidRDefault="00902B2F">
      <w:pPr>
        <w:pStyle w:val="LD10"/>
      </w:pPr>
      <w:r>
        <w:t xml:space="preserve"> *------------------------------------------------------------------------*/</w:t>
      </w:r>
    </w:p>
    <w:p w14:paraId="3D63C8D8" w14:textId="77777777" w:rsidR="00902B2F" w:rsidRDefault="00902B2F">
      <w:pPr>
        <w:pStyle w:val="LD10"/>
      </w:pPr>
    </w:p>
    <w:p w14:paraId="381CE002" w14:textId="77777777" w:rsidR="00902B2F" w:rsidRDefault="00902B2F">
      <w:pPr>
        <w:pStyle w:val="LD10"/>
      </w:pPr>
      <w:r>
        <w:t xml:space="preserve">  Autocorr(p_window, p, r_h, r_l);</w:t>
      </w:r>
      <w:r>
        <w:tab/>
      </w:r>
      <w:r>
        <w:tab/>
        <w:t>/* Autocorrelations */</w:t>
      </w:r>
    </w:p>
    <w:p w14:paraId="46CA88E3" w14:textId="77777777" w:rsidR="00902B2F" w:rsidRDefault="00902B2F">
      <w:pPr>
        <w:pStyle w:val="LD10"/>
      </w:pPr>
    </w:p>
    <w:p w14:paraId="62F25656" w14:textId="77777777" w:rsidR="00902B2F" w:rsidRDefault="00902B2F">
      <w:pPr>
        <w:pStyle w:val="LD10"/>
      </w:pPr>
      <w:r>
        <w:t xml:space="preserve">  Lag_Window(p, r_h, r_l);</w:t>
      </w:r>
      <w:r>
        <w:tab/>
      </w:r>
      <w:r>
        <w:tab/>
      </w:r>
      <w:r>
        <w:tab/>
        <w:t>/* Lag windowing    */</w:t>
      </w:r>
    </w:p>
    <w:p w14:paraId="05E71456" w14:textId="77777777" w:rsidR="00902B2F" w:rsidRDefault="00902B2F">
      <w:pPr>
        <w:pStyle w:val="LD10"/>
      </w:pPr>
    </w:p>
    <w:p w14:paraId="0D03DAB9" w14:textId="77777777" w:rsidR="00902B2F" w:rsidRDefault="00902B2F">
      <w:pPr>
        <w:pStyle w:val="LD10"/>
      </w:pPr>
      <w:r>
        <w:t xml:space="preserve">  Levin_32(r_h, r_l, A_t);</w:t>
      </w:r>
      <w:r>
        <w:tab/>
      </w:r>
      <w:r>
        <w:tab/>
      </w:r>
      <w:r>
        <w:tab/>
        <w:t>/* Levinson-Durbin  */</w:t>
      </w:r>
    </w:p>
    <w:p w14:paraId="67EA9683" w14:textId="77777777" w:rsidR="00902B2F" w:rsidRDefault="00902B2F">
      <w:pPr>
        <w:pStyle w:val="LD10"/>
      </w:pPr>
    </w:p>
    <w:p w14:paraId="2D9D1F58" w14:textId="77777777" w:rsidR="00902B2F" w:rsidRDefault="00902B2F">
      <w:pPr>
        <w:pStyle w:val="LD10"/>
      </w:pPr>
      <w:r>
        <w:t xml:space="preserve">  Az_Lsp(A_t, lspnew, lspold);</w:t>
      </w:r>
      <w:r>
        <w:tab/>
      </w:r>
      <w:r>
        <w:tab/>
        <w:t>/* From A(z) to lsp */</w:t>
      </w:r>
    </w:p>
    <w:p w14:paraId="7FC84131" w14:textId="77777777" w:rsidR="00902B2F" w:rsidRDefault="00902B2F">
      <w:pPr>
        <w:pStyle w:val="LD10"/>
      </w:pPr>
    </w:p>
    <w:p w14:paraId="4079E6EB" w14:textId="77777777" w:rsidR="00902B2F" w:rsidRDefault="00902B2F">
      <w:pPr>
        <w:pStyle w:val="LD10"/>
      </w:pPr>
      <w:r>
        <w:t xml:space="preserve">  Clsp_334(lspnew, lspnew_q, ana);</w:t>
      </w:r>
      <w:r>
        <w:tab/>
      </w:r>
      <w:r>
        <w:tab/>
        <w:t>/* Lsp quantization */</w:t>
      </w:r>
    </w:p>
    <w:p w14:paraId="1F9C916D" w14:textId="77777777" w:rsidR="00902B2F" w:rsidRDefault="00902B2F">
      <w:pPr>
        <w:pStyle w:val="LD10"/>
      </w:pPr>
    </w:p>
    <w:p w14:paraId="5483C416" w14:textId="77777777" w:rsidR="00902B2F" w:rsidRDefault="00902B2F">
      <w:pPr>
        <w:pStyle w:val="LD10"/>
      </w:pPr>
      <w:r>
        <w:t xml:space="preserve">  ana += 3;</w:t>
      </w:r>
      <w:r>
        <w:tab/>
      </w:r>
      <w:r>
        <w:tab/>
      </w:r>
      <w:r>
        <w:tab/>
      </w:r>
      <w:r>
        <w:tab/>
        <w:t>/* Increment analysis parameters pointer */</w:t>
      </w:r>
    </w:p>
    <w:p w14:paraId="5E065064" w14:textId="77777777" w:rsidR="00902B2F" w:rsidRDefault="00902B2F">
      <w:pPr>
        <w:pStyle w:val="LD10"/>
      </w:pPr>
    </w:p>
    <w:p w14:paraId="3346E259" w14:textId="77777777" w:rsidR="00902B2F" w:rsidRDefault="00902B2F">
      <w:pPr>
        <w:pStyle w:val="LD10"/>
      </w:pPr>
      <w:r>
        <w:t xml:space="preserve">  /* Interpolation of LPC for the 4 subframes */</w:t>
      </w:r>
    </w:p>
    <w:p w14:paraId="416637E4" w14:textId="77777777" w:rsidR="00902B2F" w:rsidRDefault="00902B2F">
      <w:pPr>
        <w:pStyle w:val="LD10"/>
      </w:pPr>
    </w:p>
    <w:p w14:paraId="097AEB37" w14:textId="77777777" w:rsidR="00902B2F" w:rsidRDefault="00902B2F">
      <w:pPr>
        <w:pStyle w:val="LD10"/>
      </w:pPr>
      <w:r>
        <w:t xml:space="preserve">  Int_Lpc4(lspold,   lspnew,   A_t);</w:t>
      </w:r>
    </w:p>
    <w:p w14:paraId="4B9E5819" w14:textId="77777777" w:rsidR="00902B2F" w:rsidRDefault="00902B2F">
      <w:pPr>
        <w:pStyle w:val="LD10"/>
      </w:pPr>
      <w:r>
        <w:t xml:space="preserve">  Int_Lpc4(lspold_q, lspnew_q, Aq_t);</w:t>
      </w:r>
    </w:p>
    <w:p w14:paraId="14A69CFD" w14:textId="77777777" w:rsidR="00902B2F" w:rsidRDefault="00902B2F">
      <w:pPr>
        <w:pStyle w:val="LD10"/>
      </w:pPr>
    </w:p>
    <w:p w14:paraId="56E14A95" w14:textId="77777777" w:rsidR="00902B2F" w:rsidRDefault="00902B2F">
      <w:pPr>
        <w:pStyle w:val="LD10"/>
      </w:pPr>
      <w:r>
        <w:t xml:space="preserve">  /* update the LSPs for the next frame */</w:t>
      </w:r>
    </w:p>
    <w:p w14:paraId="1BF72A92" w14:textId="77777777" w:rsidR="00902B2F" w:rsidRDefault="00902B2F">
      <w:pPr>
        <w:pStyle w:val="LD10"/>
      </w:pPr>
    </w:p>
    <w:p w14:paraId="7428E0DA" w14:textId="77777777" w:rsidR="00902B2F" w:rsidRDefault="00902B2F">
      <w:pPr>
        <w:pStyle w:val="LD10"/>
      </w:pPr>
      <w:r>
        <w:t xml:space="preserve">  for(i=0; i&lt;p; i++)</w:t>
      </w:r>
    </w:p>
    <w:p w14:paraId="5F4705C7" w14:textId="77777777" w:rsidR="00902B2F" w:rsidRDefault="00902B2F">
      <w:pPr>
        <w:pStyle w:val="LD10"/>
      </w:pPr>
      <w:r>
        <w:t xml:space="preserve">  {</w:t>
      </w:r>
    </w:p>
    <w:p w14:paraId="42B5836D" w14:textId="77777777" w:rsidR="00902B2F" w:rsidRDefault="00902B2F">
      <w:pPr>
        <w:pStyle w:val="LD10"/>
      </w:pPr>
      <w:r>
        <w:t xml:space="preserve">    lspold[i]   = lspnew[i];</w:t>
      </w:r>
    </w:p>
    <w:p w14:paraId="487FC829" w14:textId="77777777" w:rsidR="00902B2F" w:rsidRDefault="00902B2F">
      <w:pPr>
        <w:pStyle w:val="LD10"/>
      </w:pPr>
      <w:r>
        <w:t xml:space="preserve">    lspold_q[i] = lspnew_q[i];</w:t>
      </w:r>
    </w:p>
    <w:p w14:paraId="692EA562" w14:textId="77777777" w:rsidR="00902B2F" w:rsidRDefault="00902B2F">
      <w:pPr>
        <w:pStyle w:val="LD10"/>
      </w:pPr>
      <w:r>
        <w:t xml:space="preserve">  }</w:t>
      </w:r>
    </w:p>
    <w:p w14:paraId="3D8B8E4C" w14:textId="77777777" w:rsidR="00902B2F" w:rsidRDefault="00902B2F">
      <w:pPr>
        <w:pStyle w:val="LD10"/>
      </w:pPr>
      <w:r>
        <w:br w:type="page"/>
      </w:r>
    </w:p>
    <w:p w14:paraId="2DDED074" w14:textId="77777777" w:rsidR="00902B2F" w:rsidRDefault="00902B2F">
      <w:pPr>
        <w:pStyle w:val="LD10"/>
      </w:pPr>
      <w:r>
        <w:t xml:space="preserve"> /*----------------------------------------------------------------------*</w:t>
      </w:r>
    </w:p>
    <w:p w14:paraId="57EFB99F" w14:textId="77777777" w:rsidR="00902B2F" w:rsidRDefault="00902B2F">
      <w:pPr>
        <w:pStyle w:val="LD10"/>
      </w:pPr>
      <w:r>
        <w:t xml:space="preserve">  * - Find the weighted input speech wsp[] for the whole speech frame    *</w:t>
      </w:r>
    </w:p>
    <w:p w14:paraId="22B0ED8B" w14:textId="77777777" w:rsidR="00902B2F" w:rsidRDefault="00902B2F">
      <w:pPr>
        <w:pStyle w:val="LD10"/>
      </w:pPr>
      <w:r>
        <w:t xml:space="preserve">  * - Find open-loop pitch delay                                         *</w:t>
      </w:r>
    </w:p>
    <w:p w14:paraId="7895ACBC" w14:textId="77777777" w:rsidR="00902B2F" w:rsidRDefault="00902B2F">
      <w:pPr>
        <w:pStyle w:val="LD10"/>
      </w:pPr>
      <w:r>
        <w:t xml:space="preserve">  * - Set the range for searching closed-loop pitch                      *</w:t>
      </w:r>
    </w:p>
    <w:p w14:paraId="21108DD4" w14:textId="77777777" w:rsidR="00902B2F" w:rsidRDefault="00902B2F">
      <w:pPr>
        <w:pStyle w:val="LD10"/>
      </w:pPr>
      <w:r>
        <w:t xml:space="preserve">  *----------------------------------------------------------------------*/</w:t>
      </w:r>
    </w:p>
    <w:p w14:paraId="131DB64A" w14:textId="77777777" w:rsidR="00902B2F" w:rsidRDefault="00902B2F">
      <w:pPr>
        <w:pStyle w:val="LD10"/>
      </w:pPr>
    </w:p>
    <w:p w14:paraId="75E6F82A" w14:textId="77777777" w:rsidR="00902B2F" w:rsidRDefault="00902B2F">
      <w:pPr>
        <w:pStyle w:val="LD10"/>
      </w:pPr>
      <w:r>
        <w:t xml:space="preserve">  A = A_t;</w:t>
      </w:r>
    </w:p>
    <w:p w14:paraId="38CB67CF" w14:textId="77777777" w:rsidR="00902B2F" w:rsidRDefault="00902B2F">
      <w:pPr>
        <w:pStyle w:val="LD10"/>
      </w:pPr>
      <w:r>
        <w:t xml:space="preserve">  for (i = 0; i &lt; L_frame; i += L_subfr)</w:t>
      </w:r>
    </w:p>
    <w:p w14:paraId="6E5A301C" w14:textId="77777777" w:rsidR="00902B2F" w:rsidRDefault="00902B2F">
      <w:pPr>
        <w:pStyle w:val="LD10"/>
      </w:pPr>
      <w:r>
        <w:t xml:space="preserve">  {</w:t>
      </w:r>
    </w:p>
    <w:p w14:paraId="14F4A00E" w14:textId="77777777" w:rsidR="00902B2F" w:rsidRDefault="00902B2F">
      <w:pPr>
        <w:pStyle w:val="LD10"/>
      </w:pPr>
      <w:r>
        <w:t xml:space="preserve">    Pond_Ai(A, F_gamma1, Ap1);</w:t>
      </w:r>
    </w:p>
    <w:p w14:paraId="07ACF28F" w14:textId="77777777" w:rsidR="00902B2F" w:rsidRDefault="00902B2F">
      <w:pPr>
        <w:pStyle w:val="LD10"/>
      </w:pPr>
      <w:r>
        <w:t xml:space="preserve">    Pond_Ai(A, F_gamma2, Ap2);</w:t>
      </w:r>
    </w:p>
    <w:p w14:paraId="10E217A4" w14:textId="77777777" w:rsidR="00902B2F" w:rsidRDefault="00902B2F">
      <w:pPr>
        <w:pStyle w:val="LD10"/>
      </w:pPr>
      <w:r>
        <w:t xml:space="preserve">    Residu(Ap1, &amp;speech[i], &amp;wsp[i], L_subfr);</w:t>
      </w:r>
    </w:p>
    <w:p w14:paraId="4CB1B130" w14:textId="77777777" w:rsidR="00902B2F" w:rsidRDefault="00902B2F">
      <w:pPr>
        <w:pStyle w:val="LD10"/>
      </w:pPr>
      <w:r>
        <w:t xml:space="preserve">    Syn_Filt(Ap2, &amp;wsp[i], &amp;wsp[i], L_subfr, mem_w, (Word16)1);</w:t>
      </w:r>
    </w:p>
    <w:p w14:paraId="57E76AA2" w14:textId="77777777" w:rsidR="00902B2F" w:rsidRDefault="00902B2F">
      <w:pPr>
        <w:pStyle w:val="LD10"/>
      </w:pPr>
      <w:r>
        <w:t xml:space="preserve">    A += pp1;</w:t>
      </w:r>
    </w:p>
    <w:p w14:paraId="63F2ADC7" w14:textId="77777777" w:rsidR="00902B2F" w:rsidRDefault="00902B2F">
      <w:pPr>
        <w:pStyle w:val="LD10"/>
      </w:pPr>
      <w:r>
        <w:t xml:space="preserve">  }</w:t>
      </w:r>
    </w:p>
    <w:p w14:paraId="70019ED4" w14:textId="77777777" w:rsidR="00902B2F" w:rsidRDefault="00902B2F">
      <w:pPr>
        <w:pStyle w:val="LD10"/>
      </w:pPr>
    </w:p>
    <w:p w14:paraId="09372EAB" w14:textId="77777777" w:rsidR="00902B2F" w:rsidRDefault="00902B2F">
      <w:pPr>
        <w:pStyle w:val="LD10"/>
      </w:pPr>
      <w:r>
        <w:t xml:space="preserve">  /* Find open loop pitch delay */</w:t>
      </w:r>
    </w:p>
    <w:p w14:paraId="25060F25" w14:textId="77777777" w:rsidR="00902B2F" w:rsidRDefault="00902B2F">
      <w:pPr>
        <w:pStyle w:val="LD10"/>
      </w:pPr>
    </w:p>
    <w:p w14:paraId="747FBAAE" w14:textId="77777777" w:rsidR="00902B2F" w:rsidRDefault="00902B2F">
      <w:pPr>
        <w:pStyle w:val="LD10"/>
      </w:pPr>
      <w:r>
        <w:t xml:space="preserve">  T0 = Pitch_Ol_Dec(wsp, L_frame);</w:t>
      </w:r>
    </w:p>
    <w:p w14:paraId="6329A6E9" w14:textId="77777777" w:rsidR="00902B2F" w:rsidRDefault="00902B2F">
      <w:pPr>
        <w:pStyle w:val="LD10"/>
      </w:pPr>
    </w:p>
    <w:p w14:paraId="4FF522AB" w14:textId="77777777" w:rsidR="00902B2F" w:rsidRDefault="00902B2F">
      <w:pPr>
        <w:pStyle w:val="LD10"/>
      </w:pPr>
      <w:r>
        <w:t xml:space="preserve">  /* range for closed loop pitch search */</w:t>
      </w:r>
    </w:p>
    <w:p w14:paraId="0A3FD4CA" w14:textId="77777777" w:rsidR="00902B2F" w:rsidRDefault="00902B2F">
      <w:pPr>
        <w:pStyle w:val="LD10"/>
      </w:pPr>
    </w:p>
    <w:p w14:paraId="4DD2F49E" w14:textId="77777777" w:rsidR="00902B2F" w:rsidRDefault="00902B2F">
      <w:pPr>
        <w:pStyle w:val="LD10"/>
      </w:pPr>
      <w:r>
        <w:t xml:space="preserve">  T0_min = sub(T0, (Word16)2);</w:t>
      </w:r>
    </w:p>
    <w:p w14:paraId="30FF23D2" w14:textId="77777777" w:rsidR="00902B2F" w:rsidRDefault="00902B2F">
      <w:pPr>
        <w:pStyle w:val="LD10"/>
      </w:pPr>
      <w:r>
        <w:t xml:space="preserve">  if (T0_min &lt; pit_min) T0_min = pit_min;</w:t>
      </w:r>
    </w:p>
    <w:p w14:paraId="470E01A3" w14:textId="77777777" w:rsidR="00902B2F" w:rsidRDefault="00902B2F">
      <w:pPr>
        <w:pStyle w:val="LD10"/>
      </w:pPr>
      <w:r>
        <w:t xml:space="preserve">  T0_max = add(T0_min, (Word16)4);</w:t>
      </w:r>
    </w:p>
    <w:p w14:paraId="7F619597" w14:textId="77777777" w:rsidR="00902B2F" w:rsidRDefault="00902B2F">
      <w:pPr>
        <w:pStyle w:val="LD10"/>
      </w:pPr>
      <w:r>
        <w:t xml:space="preserve">  if (T0_max &gt; pit_max)</w:t>
      </w:r>
    </w:p>
    <w:p w14:paraId="5DB4B7B7" w14:textId="77777777" w:rsidR="00902B2F" w:rsidRDefault="00902B2F">
      <w:pPr>
        <w:pStyle w:val="LD10"/>
      </w:pPr>
      <w:r>
        <w:t xml:space="preserve">  {</w:t>
      </w:r>
    </w:p>
    <w:p w14:paraId="78F8DD0A" w14:textId="77777777" w:rsidR="00902B2F" w:rsidRDefault="00902B2F">
      <w:pPr>
        <w:pStyle w:val="LD10"/>
      </w:pPr>
      <w:r>
        <w:t xml:space="preserve">     T0_max = pit_max;</w:t>
      </w:r>
    </w:p>
    <w:p w14:paraId="7E44C89B" w14:textId="77777777" w:rsidR="00902B2F" w:rsidRDefault="00902B2F">
      <w:pPr>
        <w:pStyle w:val="LD10"/>
      </w:pPr>
      <w:r>
        <w:t xml:space="preserve">     T0_min = sub(T0_max, (Word16)4);</w:t>
      </w:r>
    </w:p>
    <w:p w14:paraId="2FD0EBCE" w14:textId="77777777" w:rsidR="00902B2F" w:rsidRDefault="00902B2F">
      <w:pPr>
        <w:pStyle w:val="LD10"/>
      </w:pPr>
      <w:r>
        <w:t xml:space="preserve">  }</w:t>
      </w:r>
    </w:p>
    <w:p w14:paraId="7CF2FD4C" w14:textId="77777777" w:rsidR="00902B2F" w:rsidRDefault="00902B2F">
      <w:pPr>
        <w:pStyle w:val="LD10"/>
      </w:pPr>
    </w:p>
    <w:p w14:paraId="10EC470C" w14:textId="77777777" w:rsidR="00902B2F" w:rsidRDefault="00902B2F">
      <w:pPr>
        <w:pStyle w:val="LD10"/>
      </w:pPr>
    </w:p>
    <w:p w14:paraId="536E4357" w14:textId="77777777" w:rsidR="00902B2F" w:rsidRDefault="00902B2F">
      <w:pPr>
        <w:pStyle w:val="LD10"/>
      </w:pPr>
      <w:r>
        <w:t xml:space="preserve"> /*------------------------------------------------------------------------*</w:t>
      </w:r>
    </w:p>
    <w:p w14:paraId="481A5259" w14:textId="77777777" w:rsidR="00902B2F" w:rsidRDefault="00902B2F">
      <w:pPr>
        <w:pStyle w:val="LD10"/>
      </w:pPr>
      <w:r>
        <w:t xml:space="preserve">  *          Loop for every subframe in the analysis frame                 *</w:t>
      </w:r>
    </w:p>
    <w:p w14:paraId="34D5EFD5" w14:textId="77777777" w:rsidR="00902B2F" w:rsidRDefault="00902B2F">
      <w:pPr>
        <w:pStyle w:val="LD10"/>
      </w:pPr>
      <w:r>
        <w:t xml:space="preserve">  *------------------------------------------------------------------------*</w:t>
      </w:r>
    </w:p>
    <w:p w14:paraId="0E5E8D82" w14:textId="77777777" w:rsidR="00902B2F" w:rsidRDefault="00902B2F">
      <w:pPr>
        <w:pStyle w:val="LD10"/>
      </w:pPr>
      <w:r>
        <w:t xml:space="preserve">  *  To find the pitch and innovation parameters. The subframe size is     *</w:t>
      </w:r>
    </w:p>
    <w:p w14:paraId="5C676082" w14:textId="77777777" w:rsidR="00902B2F" w:rsidRDefault="00902B2F">
      <w:pPr>
        <w:pStyle w:val="LD10"/>
      </w:pPr>
      <w:r>
        <w:t xml:space="preserve">  *  L_subfr and the loop is repeated L_frame/L_subfr times.               *</w:t>
      </w:r>
    </w:p>
    <w:p w14:paraId="04EE427B" w14:textId="77777777" w:rsidR="00902B2F" w:rsidRDefault="00902B2F">
      <w:pPr>
        <w:pStyle w:val="LD10"/>
      </w:pPr>
      <w:r>
        <w:t xml:space="preserve">  *     - find the weighted LPC coefficients                               *</w:t>
      </w:r>
    </w:p>
    <w:p w14:paraId="437927B3" w14:textId="77777777" w:rsidR="00902B2F" w:rsidRDefault="00902B2F">
      <w:pPr>
        <w:pStyle w:val="LD10"/>
      </w:pPr>
      <w:r>
        <w:t xml:space="preserve">  *     - find the LPC residual signal res[]                               *</w:t>
      </w:r>
    </w:p>
    <w:p w14:paraId="19F4CEA7" w14:textId="77777777" w:rsidR="00902B2F" w:rsidRDefault="00902B2F">
      <w:pPr>
        <w:pStyle w:val="LD10"/>
      </w:pPr>
      <w:r>
        <w:t xml:space="preserve">  *     - compute the target signal for pitch search                       *</w:t>
      </w:r>
    </w:p>
    <w:p w14:paraId="5FA8A13A" w14:textId="77777777" w:rsidR="00902B2F" w:rsidRDefault="00902B2F">
      <w:pPr>
        <w:pStyle w:val="LD10"/>
      </w:pPr>
      <w:r>
        <w:t xml:space="preserve">  *     - compute impulse response of weighted synthesis filter (h1[])     *</w:t>
      </w:r>
    </w:p>
    <w:p w14:paraId="633E0FA0" w14:textId="77777777" w:rsidR="00902B2F" w:rsidRDefault="00902B2F">
      <w:pPr>
        <w:pStyle w:val="LD10"/>
      </w:pPr>
      <w:r>
        <w:t xml:space="preserve">  *     - find the closed-loop pitch parameters                            *</w:t>
      </w:r>
    </w:p>
    <w:p w14:paraId="5EEA59FF" w14:textId="77777777" w:rsidR="00902B2F" w:rsidRDefault="00902B2F">
      <w:pPr>
        <w:pStyle w:val="LD10"/>
      </w:pPr>
      <w:r>
        <w:t xml:space="preserve">  *     - encode the pitch delay                                           *</w:t>
      </w:r>
    </w:p>
    <w:p w14:paraId="5F8B628D" w14:textId="77777777" w:rsidR="00902B2F" w:rsidRDefault="00902B2F">
      <w:pPr>
        <w:pStyle w:val="LD10"/>
      </w:pPr>
      <w:r>
        <w:t xml:space="preserve">  *     - update the impulse response h1[] by including fixed-gain pitch   *</w:t>
      </w:r>
    </w:p>
    <w:p w14:paraId="0150B00A" w14:textId="77777777" w:rsidR="00902B2F" w:rsidRDefault="00902B2F">
      <w:pPr>
        <w:pStyle w:val="LD10"/>
      </w:pPr>
      <w:r>
        <w:t xml:space="preserve">  *     - find the autocorrelations of h1[] (rr[][])                       *</w:t>
      </w:r>
    </w:p>
    <w:p w14:paraId="0F7E29EE" w14:textId="77777777" w:rsidR="00902B2F" w:rsidRDefault="00902B2F">
      <w:pPr>
        <w:pStyle w:val="LD10"/>
      </w:pPr>
      <w:r>
        <w:t xml:space="preserve">  *     - find target vector for codebook search                           *</w:t>
      </w:r>
    </w:p>
    <w:p w14:paraId="761B4F13" w14:textId="77777777" w:rsidR="00902B2F" w:rsidRDefault="00902B2F">
      <w:pPr>
        <w:pStyle w:val="LD10"/>
      </w:pPr>
      <w:r>
        <w:t xml:space="preserve">  *     - backward filtering of target vector                              *</w:t>
      </w:r>
    </w:p>
    <w:p w14:paraId="10B5796A" w14:textId="77777777" w:rsidR="00902B2F" w:rsidRDefault="00902B2F">
      <w:pPr>
        <w:pStyle w:val="LD10"/>
      </w:pPr>
      <w:r>
        <w:t xml:space="preserve">  *     - codebook search                                                  *</w:t>
      </w:r>
    </w:p>
    <w:p w14:paraId="1CFF89CA" w14:textId="77777777" w:rsidR="00902B2F" w:rsidRDefault="00902B2F">
      <w:pPr>
        <w:pStyle w:val="LD10"/>
      </w:pPr>
      <w:r>
        <w:t xml:space="preserve">  *     - encode codebook address                                          *</w:t>
      </w:r>
    </w:p>
    <w:p w14:paraId="1255B94B" w14:textId="77777777" w:rsidR="00902B2F" w:rsidRDefault="00902B2F">
      <w:pPr>
        <w:pStyle w:val="LD10"/>
      </w:pPr>
      <w:r>
        <w:t xml:space="preserve">  *     - VQ of pitch and codebook gains                                   *</w:t>
      </w:r>
    </w:p>
    <w:p w14:paraId="7DB21A7B" w14:textId="77777777" w:rsidR="00902B2F" w:rsidRDefault="00902B2F">
      <w:pPr>
        <w:pStyle w:val="LD10"/>
      </w:pPr>
      <w:r>
        <w:t xml:space="preserve">  *     - find synthesis speech                                            *</w:t>
      </w:r>
    </w:p>
    <w:p w14:paraId="34AECF47" w14:textId="77777777" w:rsidR="00902B2F" w:rsidRDefault="00902B2F">
      <w:pPr>
        <w:pStyle w:val="LD10"/>
      </w:pPr>
      <w:r>
        <w:t xml:space="preserve">  *     - update states of weighting filter                                *</w:t>
      </w:r>
    </w:p>
    <w:p w14:paraId="3152B488" w14:textId="77777777" w:rsidR="00902B2F" w:rsidRDefault="00902B2F">
      <w:pPr>
        <w:pStyle w:val="LD10"/>
      </w:pPr>
      <w:r>
        <w:t xml:space="preserve">  *------------------------------------------------------------------------*/</w:t>
      </w:r>
    </w:p>
    <w:p w14:paraId="4CE481CC" w14:textId="77777777" w:rsidR="00902B2F" w:rsidRDefault="00902B2F">
      <w:pPr>
        <w:pStyle w:val="LD10"/>
      </w:pPr>
    </w:p>
    <w:p w14:paraId="75545861" w14:textId="77777777" w:rsidR="00902B2F" w:rsidRDefault="00902B2F">
      <w:pPr>
        <w:pStyle w:val="LD10"/>
      </w:pPr>
      <w:r>
        <w:t xml:space="preserve">  Aq = Aq_t;</w:t>
      </w:r>
      <w:r>
        <w:tab/>
        <w:t>/* pointer to interpolated quantized LPC parameters */</w:t>
      </w:r>
    </w:p>
    <w:p w14:paraId="3FCF894F" w14:textId="77777777" w:rsidR="00902B2F" w:rsidRDefault="00902B2F">
      <w:pPr>
        <w:pStyle w:val="LD10"/>
      </w:pPr>
    </w:p>
    <w:p w14:paraId="17D37025" w14:textId="77777777" w:rsidR="00902B2F" w:rsidRDefault="00902B2F">
      <w:pPr>
        <w:pStyle w:val="LD10"/>
      </w:pPr>
      <w:r>
        <w:t xml:space="preserve">  for (i_subfr = 0;  i_subfr &lt; L_frame; i_subfr += L_subfr)</w:t>
      </w:r>
    </w:p>
    <w:p w14:paraId="25820A1E" w14:textId="77777777" w:rsidR="00902B2F" w:rsidRDefault="00902B2F">
      <w:pPr>
        <w:pStyle w:val="LD10"/>
      </w:pPr>
      <w:r>
        <w:t xml:space="preserve">  {</w:t>
      </w:r>
    </w:p>
    <w:p w14:paraId="08CAF01A" w14:textId="77777777" w:rsidR="00902B2F" w:rsidRDefault="00902B2F">
      <w:pPr>
        <w:pStyle w:val="LD10"/>
      </w:pPr>
    </w:p>
    <w:p w14:paraId="6C69C8B2" w14:textId="77777777" w:rsidR="00902B2F" w:rsidRDefault="00902B2F">
      <w:pPr>
        <w:pStyle w:val="LD10"/>
      </w:pPr>
      <w:r>
        <w:t xml:space="preserve"> </w:t>
      </w:r>
    </w:p>
    <w:p w14:paraId="314537CC" w14:textId="77777777" w:rsidR="00902B2F" w:rsidRDefault="00902B2F">
      <w:pPr>
        <w:pStyle w:val="LD10"/>
      </w:pPr>
      <w:r>
        <w:t xml:space="preserve">   /*---------------------------------------------------------------*</w:t>
      </w:r>
    </w:p>
    <w:p w14:paraId="477A4C93" w14:textId="77777777" w:rsidR="00902B2F" w:rsidRDefault="00902B2F">
      <w:pPr>
        <w:pStyle w:val="LD10"/>
      </w:pPr>
      <w:r>
        <w:t xml:space="preserve">     * Find the weighted LPC coefficients for the weighting filter.  *</w:t>
      </w:r>
    </w:p>
    <w:p w14:paraId="39D87779" w14:textId="77777777" w:rsidR="00902B2F" w:rsidRDefault="00902B2F">
      <w:pPr>
        <w:pStyle w:val="LD10"/>
      </w:pPr>
      <w:r>
        <w:t xml:space="preserve">     *---------------------------------------------------------------*/</w:t>
      </w:r>
    </w:p>
    <w:p w14:paraId="406C2F27" w14:textId="77777777" w:rsidR="00902B2F" w:rsidRDefault="00902B2F">
      <w:pPr>
        <w:pStyle w:val="LD10"/>
      </w:pPr>
    </w:p>
    <w:p w14:paraId="1159CEFA" w14:textId="77777777" w:rsidR="00902B2F" w:rsidRDefault="00902B2F">
      <w:pPr>
        <w:pStyle w:val="LD10"/>
      </w:pPr>
      <w:r>
        <w:t xml:space="preserve">    Pond_Ai(Aq, F_gamma3, Ap3);</w:t>
      </w:r>
    </w:p>
    <w:p w14:paraId="3D65FE33" w14:textId="77777777" w:rsidR="00902B2F" w:rsidRDefault="00902B2F">
      <w:pPr>
        <w:pStyle w:val="LD10"/>
      </w:pPr>
      <w:r>
        <w:t xml:space="preserve">    Pond_Ai(Aq, F_gamma4, Ap4);</w:t>
      </w:r>
    </w:p>
    <w:p w14:paraId="0CD5B8E8" w14:textId="77777777" w:rsidR="00902B2F" w:rsidRDefault="00902B2F">
      <w:pPr>
        <w:pStyle w:val="LD10"/>
      </w:pPr>
      <w:r>
        <w:br w:type="page"/>
      </w:r>
    </w:p>
    <w:p w14:paraId="7E234F9B" w14:textId="77777777" w:rsidR="00902B2F" w:rsidRDefault="00902B2F">
      <w:pPr>
        <w:pStyle w:val="LD10"/>
      </w:pPr>
      <w:r>
        <w:t xml:space="preserve">    /*---------------------------------------------------------------*</w:t>
      </w:r>
    </w:p>
    <w:p w14:paraId="2BB1D769" w14:textId="77777777" w:rsidR="00902B2F" w:rsidRDefault="00902B2F">
      <w:pPr>
        <w:pStyle w:val="LD10"/>
      </w:pPr>
      <w:r>
        <w:t xml:space="preserve">     * Compute impulse response, h1[], of weighted synthesis filter  *</w:t>
      </w:r>
    </w:p>
    <w:p w14:paraId="60A19269" w14:textId="77777777" w:rsidR="00902B2F" w:rsidRDefault="00902B2F">
      <w:pPr>
        <w:pStyle w:val="LD10"/>
      </w:pPr>
      <w:r>
        <w:t xml:space="preserve">     *---------------------------------------------------------------*/</w:t>
      </w:r>
    </w:p>
    <w:p w14:paraId="317AB9FC" w14:textId="77777777" w:rsidR="00902B2F" w:rsidRDefault="00902B2F">
      <w:pPr>
        <w:pStyle w:val="LD10"/>
      </w:pPr>
    </w:p>
    <w:p w14:paraId="4C3DCB58" w14:textId="77777777" w:rsidR="00902B2F" w:rsidRDefault="00902B2F">
      <w:pPr>
        <w:pStyle w:val="LD10"/>
      </w:pPr>
      <w:r>
        <w:t xml:space="preserve">    ai_zero[0] = 4096;</w:t>
      </w:r>
      <w:r>
        <w:tab/>
      </w:r>
      <w:r>
        <w:tab/>
      </w:r>
      <w:r>
        <w:tab/>
      </w:r>
      <w:r>
        <w:tab/>
        <w:t>/* 1 in Q12 */</w:t>
      </w:r>
    </w:p>
    <w:p w14:paraId="79AEBDCA" w14:textId="77777777" w:rsidR="00902B2F" w:rsidRDefault="00902B2F">
      <w:pPr>
        <w:pStyle w:val="LD10"/>
      </w:pPr>
      <w:r>
        <w:t xml:space="preserve">    for (i = 1; i &lt;= p; i++) ai_zero[i] = 0;</w:t>
      </w:r>
    </w:p>
    <w:p w14:paraId="3FB3F1E2" w14:textId="77777777" w:rsidR="00902B2F" w:rsidRDefault="00902B2F">
      <w:pPr>
        <w:pStyle w:val="LD10"/>
      </w:pPr>
    </w:p>
    <w:p w14:paraId="75533C8C" w14:textId="77777777" w:rsidR="00902B2F" w:rsidRDefault="00902B2F">
      <w:pPr>
        <w:pStyle w:val="LD10"/>
      </w:pPr>
      <w:r>
        <w:t xml:space="preserve">    Syn_Filt(Ap4, ai_zero, h1, L_subfr, zero, (Word16)0);</w:t>
      </w:r>
    </w:p>
    <w:p w14:paraId="1546B1B6" w14:textId="77777777" w:rsidR="00902B2F" w:rsidRDefault="00902B2F">
      <w:pPr>
        <w:pStyle w:val="LD10"/>
      </w:pPr>
    </w:p>
    <w:p w14:paraId="541C477E" w14:textId="77777777" w:rsidR="00902B2F" w:rsidRDefault="00902B2F">
      <w:pPr>
        <w:pStyle w:val="LD10"/>
      </w:pPr>
      <w:r>
        <w:t xml:space="preserve">    /*---------------------------------------------------------------*</w:t>
      </w:r>
    </w:p>
    <w:p w14:paraId="5BEF8556" w14:textId="77777777" w:rsidR="00902B2F" w:rsidRDefault="00902B2F">
      <w:pPr>
        <w:pStyle w:val="LD10"/>
      </w:pPr>
      <w:r>
        <w:t xml:space="preserve">     * Compute LPC residual and copy it to exc[i_subfr]              *</w:t>
      </w:r>
    </w:p>
    <w:p w14:paraId="0EDB28E9" w14:textId="77777777" w:rsidR="00902B2F" w:rsidRDefault="00902B2F">
      <w:pPr>
        <w:pStyle w:val="LD10"/>
      </w:pPr>
      <w:r>
        <w:t xml:space="preserve">     *---------------------------------------------------------------*/</w:t>
      </w:r>
    </w:p>
    <w:p w14:paraId="08BD1F01" w14:textId="77777777" w:rsidR="00902B2F" w:rsidRDefault="00902B2F">
      <w:pPr>
        <w:pStyle w:val="LD10"/>
      </w:pPr>
    </w:p>
    <w:p w14:paraId="5A5B3138" w14:textId="77777777" w:rsidR="00902B2F" w:rsidRDefault="00902B2F">
      <w:pPr>
        <w:pStyle w:val="LD10"/>
      </w:pPr>
      <w:r>
        <w:t xml:space="preserve">    Residu(Aq, &amp;speech[i_subfr], res, L_subfr);</w:t>
      </w:r>
    </w:p>
    <w:p w14:paraId="777C1299" w14:textId="77777777" w:rsidR="00902B2F" w:rsidRDefault="00902B2F">
      <w:pPr>
        <w:pStyle w:val="LD10"/>
      </w:pPr>
    </w:p>
    <w:p w14:paraId="6DE26EF1" w14:textId="77777777" w:rsidR="00902B2F" w:rsidRDefault="00902B2F">
      <w:pPr>
        <w:pStyle w:val="LD10"/>
      </w:pPr>
      <w:r>
        <w:t xml:space="preserve">    for(i=0; i&lt;L_subfr; i++) exc[i_subfr+i] = res[i];</w:t>
      </w:r>
    </w:p>
    <w:p w14:paraId="22C6FB07" w14:textId="77777777" w:rsidR="00902B2F" w:rsidRDefault="00902B2F">
      <w:pPr>
        <w:pStyle w:val="LD10"/>
      </w:pPr>
    </w:p>
    <w:p w14:paraId="46990F8A" w14:textId="77777777" w:rsidR="00902B2F" w:rsidRDefault="00902B2F">
      <w:pPr>
        <w:pStyle w:val="LD10"/>
      </w:pPr>
      <w:r>
        <w:t xml:space="preserve">    /*---------------------------------------------------------------*</w:t>
      </w:r>
    </w:p>
    <w:p w14:paraId="78F5EC5C" w14:textId="77777777" w:rsidR="00902B2F" w:rsidRDefault="00902B2F">
      <w:pPr>
        <w:pStyle w:val="LD10"/>
      </w:pPr>
      <w:r>
        <w:t xml:space="preserve">     * Find the target vector for pitch search:  -&gt;xn[]              *</w:t>
      </w:r>
    </w:p>
    <w:p w14:paraId="0D796D5A" w14:textId="77777777" w:rsidR="00902B2F" w:rsidRDefault="00902B2F">
      <w:pPr>
        <w:pStyle w:val="LD10"/>
      </w:pPr>
      <w:r>
        <w:t xml:space="preserve">     *---------------------------------------------------------------*/</w:t>
      </w:r>
    </w:p>
    <w:p w14:paraId="0664C6C7" w14:textId="77777777" w:rsidR="00902B2F" w:rsidRDefault="00902B2F">
      <w:pPr>
        <w:pStyle w:val="LD10"/>
      </w:pPr>
    </w:p>
    <w:p w14:paraId="632A72CB" w14:textId="77777777" w:rsidR="00902B2F" w:rsidRDefault="00902B2F">
      <w:pPr>
        <w:pStyle w:val="LD10"/>
      </w:pPr>
      <w:r>
        <w:t xml:space="preserve">    Syn_Filt(Ap4, res, xn, L_subfr, mem_w0, (Word16)0);</w:t>
      </w:r>
    </w:p>
    <w:p w14:paraId="6E82BFEB" w14:textId="77777777" w:rsidR="00902B2F" w:rsidRDefault="00902B2F">
      <w:pPr>
        <w:pStyle w:val="LD10"/>
      </w:pPr>
    </w:p>
    <w:p w14:paraId="290982F9" w14:textId="77777777" w:rsidR="00902B2F" w:rsidRDefault="00902B2F">
      <w:pPr>
        <w:pStyle w:val="LD10"/>
      </w:pPr>
      <w:r>
        <w:t xml:space="preserve">    /*----------------------------------------------------------------------*</w:t>
      </w:r>
    </w:p>
    <w:p w14:paraId="6CF253CF" w14:textId="77777777" w:rsidR="00902B2F" w:rsidRDefault="00902B2F">
      <w:pPr>
        <w:pStyle w:val="LD10"/>
      </w:pPr>
      <w:r>
        <w:t xml:space="preserve">     *                 Closed-loop fractional pitch search                  *</w:t>
      </w:r>
    </w:p>
    <w:p w14:paraId="278625BC" w14:textId="77777777" w:rsidR="00902B2F" w:rsidRDefault="00902B2F">
      <w:pPr>
        <w:pStyle w:val="LD10"/>
      </w:pPr>
      <w:r>
        <w:t xml:space="preserve">     *----------------------------------------------------------------------*</w:t>
      </w:r>
    </w:p>
    <w:p w14:paraId="606268BF" w14:textId="77777777" w:rsidR="00902B2F" w:rsidRDefault="00902B2F">
      <w:pPr>
        <w:pStyle w:val="LD10"/>
      </w:pPr>
      <w:r>
        <w:t xml:space="preserve">     * The pitch range for the first subframe is divided as follows:        *</w:t>
      </w:r>
    </w:p>
    <w:p w14:paraId="3A596438" w14:textId="77777777" w:rsidR="00902B2F" w:rsidRDefault="00902B2F">
      <w:pPr>
        <w:pStyle w:val="LD10"/>
      </w:pPr>
      <w:r>
        <w:t xml:space="preserve">     *   19 1/3  to   84 2/3   resolution 1/3                               *</w:t>
      </w:r>
    </w:p>
    <w:p w14:paraId="1266835A" w14:textId="77777777" w:rsidR="00902B2F" w:rsidRDefault="00902B2F">
      <w:pPr>
        <w:pStyle w:val="LD10"/>
      </w:pPr>
      <w:r>
        <w:t xml:space="preserve">     *   85      to   143      resolution 1                                 *</w:t>
      </w:r>
    </w:p>
    <w:p w14:paraId="01C9C05B" w14:textId="77777777" w:rsidR="00902B2F" w:rsidRDefault="00902B2F">
      <w:pPr>
        <w:pStyle w:val="LD10"/>
      </w:pPr>
      <w:r>
        <w:t xml:space="preserve">     *                                                                      *</w:t>
      </w:r>
    </w:p>
    <w:p w14:paraId="33E5206D" w14:textId="77777777" w:rsidR="00902B2F" w:rsidRDefault="00902B2F">
      <w:pPr>
        <w:pStyle w:val="LD10"/>
      </w:pPr>
      <w:r>
        <w:t xml:space="preserve">     * The period in the first subframe is encoded with 8 bits.             *</w:t>
      </w:r>
    </w:p>
    <w:p w14:paraId="7819C65F" w14:textId="77777777" w:rsidR="00902B2F" w:rsidRDefault="00902B2F">
      <w:pPr>
        <w:pStyle w:val="LD10"/>
      </w:pPr>
      <w:r>
        <w:t xml:space="preserve">     * For the range with fractions:                                        *</w:t>
      </w:r>
    </w:p>
    <w:p w14:paraId="0FDC1404" w14:textId="77777777" w:rsidR="00902B2F" w:rsidRDefault="00902B2F">
      <w:pPr>
        <w:pStyle w:val="LD10"/>
      </w:pPr>
      <w:r>
        <w:t xml:space="preserve">     *   code = (T0-19)*3 + frac - 1;   where T0=[19..85] and frac=[-1,0,1] *</w:t>
      </w:r>
    </w:p>
    <w:p w14:paraId="08F88757" w14:textId="77777777" w:rsidR="00902B2F" w:rsidRDefault="00902B2F">
      <w:pPr>
        <w:pStyle w:val="LD10"/>
      </w:pPr>
      <w:r>
        <w:t xml:space="preserve">     * and for the integer only range                                       *</w:t>
      </w:r>
    </w:p>
    <w:p w14:paraId="416CDCB0" w14:textId="77777777" w:rsidR="00902B2F" w:rsidRDefault="00902B2F">
      <w:pPr>
        <w:pStyle w:val="LD10"/>
      </w:pPr>
      <w:r>
        <w:t xml:space="preserve">     *   code = (T0 - 85) + 197;        where T0=[86..143]                  *</w:t>
      </w:r>
    </w:p>
    <w:p w14:paraId="085B1BBD" w14:textId="77777777" w:rsidR="00902B2F" w:rsidRDefault="00902B2F">
      <w:pPr>
        <w:pStyle w:val="LD10"/>
      </w:pPr>
      <w:r>
        <w:t xml:space="preserve">     *----------------------------------------------------------------------*</w:t>
      </w:r>
    </w:p>
    <w:p w14:paraId="2A43E64C" w14:textId="77777777" w:rsidR="00902B2F" w:rsidRDefault="00902B2F">
      <w:pPr>
        <w:pStyle w:val="LD10"/>
      </w:pPr>
      <w:r>
        <w:t xml:space="preserve">     * For other subframes: if t0 is the period in the first subframe then  *</w:t>
      </w:r>
    </w:p>
    <w:p w14:paraId="09E6B3C6" w14:textId="77777777" w:rsidR="00902B2F" w:rsidRDefault="00902B2F">
      <w:pPr>
        <w:pStyle w:val="LD10"/>
      </w:pPr>
      <w:r>
        <w:t xml:space="preserve">     * T0_min=t0-5   and  T0_max=T0_min+9   and  the range is given by      *</w:t>
      </w:r>
    </w:p>
    <w:p w14:paraId="728B7550" w14:textId="77777777" w:rsidR="00902B2F" w:rsidRDefault="00902B2F">
      <w:pPr>
        <w:pStyle w:val="LD10"/>
      </w:pPr>
      <w:r>
        <w:t xml:space="preserve">     *      T0_min-1 + 1/3   to  T0_max + 2/3                               *</w:t>
      </w:r>
    </w:p>
    <w:p w14:paraId="6B207BB7" w14:textId="77777777" w:rsidR="00902B2F" w:rsidRDefault="00902B2F">
      <w:pPr>
        <w:pStyle w:val="LD10"/>
      </w:pPr>
      <w:r>
        <w:t xml:space="preserve">     *                                                                      *</w:t>
      </w:r>
    </w:p>
    <w:p w14:paraId="58370CD9" w14:textId="77777777" w:rsidR="00902B2F" w:rsidRDefault="00902B2F">
      <w:pPr>
        <w:pStyle w:val="LD10"/>
      </w:pPr>
      <w:r>
        <w:t xml:space="preserve">     * The period in the 2nd,3rd,4th subframe is encoded with 5 bits:       *</w:t>
      </w:r>
    </w:p>
    <w:p w14:paraId="52F4B3ED" w14:textId="77777777" w:rsidR="00902B2F" w:rsidRDefault="00902B2F">
      <w:pPr>
        <w:pStyle w:val="LD10"/>
      </w:pPr>
      <w:r>
        <w:t xml:space="preserve">     *  code = (T0-(T0_min-1))*3 + frac - 1;  where T0[T0_min-1 .. T0_max+1]*</w:t>
      </w:r>
    </w:p>
    <w:p w14:paraId="10A775CC" w14:textId="77777777" w:rsidR="00902B2F" w:rsidRDefault="00902B2F">
      <w:pPr>
        <w:pStyle w:val="LD10"/>
      </w:pPr>
      <w:r>
        <w:t xml:space="preserve">     *---------------------------------------------------------------------*/</w:t>
      </w:r>
    </w:p>
    <w:p w14:paraId="035EDFC4" w14:textId="77777777" w:rsidR="00902B2F" w:rsidRDefault="00902B2F">
      <w:pPr>
        <w:pStyle w:val="LD10"/>
      </w:pPr>
    </w:p>
    <w:p w14:paraId="69BB0EB5" w14:textId="77777777" w:rsidR="00902B2F" w:rsidRDefault="00902B2F">
      <w:pPr>
        <w:pStyle w:val="LD10"/>
      </w:pPr>
      <w:r>
        <w:t xml:space="preserve">    T0 = Pitch_Fr(&amp;exc[i_subfr], xn, h1, L_subfr, T0_min, T0_max,</w:t>
      </w:r>
    </w:p>
    <w:p w14:paraId="483031E9" w14:textId="77777777" w:rsidR="00902B2F" w:rsidRDefault="00902B2F">
      <w:pPr>
        <w:pStyle w:val="LD10"/>
      </w:pPr>
      <w:r>
        <w:t xml:space="preserve">                  i_subfr, &amp;T0_frac);</w:t>
      </w:r>
    </w:p>
    <w:p w14:paraId="7BF790A8" w14:textId="77777777" w:rsidR="00902B2F" w:rsidRDefault="00902B2F">
      <w:pPr>
        <w:pStyle w:val="LD10"/>
      </w:pPr>
    </w:p>
    <w:p w14:paraId="63757524" w14:textId="77777777" w:rsidR="00902B2F" w:rsidRDefault="00902B2F">
      <w:pPr>
        <w:pStyle w:val="LD10"/>
      </w:pPr>
      <w:r>
        <w:t xml:space="preserve">    if (i_subfr == 0)</w:t>
      </w:r>
    </w:p>
    <w:p w14:paraId="2C1BC683" w14:textId="77777777" w:rsidR="00902B2F" w:rsidRDefault="00902B2F">
      <w:pPr>
        <w:pStyle w:val="LD10"/>
      </w:pPr>
      <w:r>
        <w:t xml:space="preserve">    {</w:t>
      </w:r>
    </w:p>
    <w:p w14:paraId="409B60AA" w14:textId="77777777" w:rsidR="00902B2F" w:rsidRDefault="00902B2F">
      <w:pPr>
        <w:pStyle w:val="LD10"/>
      </w:pPr>
      <w:r>
        <w:t xml:space="preserve">      /* encode pitch delay (with fraction) */</w:t>
      </w:r>
    </w:p>
    <w:p w14:paraId="23D821C4" w14:textId="77777777" w:rsidR="00902B2F" w:rsidRDefault="00902B2F">
      <w:pPr>
        <w:pStyle w:val="LD10"/>
      </w:pPr>
    </w:p>
    <w:p w14:paraId="35942509" w14:textId="77777777" w:rsidR="00902B2F" w:rsidRDefault="00902B2F">
      <w:pPr>
        <w:pStyle w:val="LD10"/>
      </w:pPr>
      <w:r>
        <w:t xml:space="preserve">      if (T0 &lt;= 85)</w:t>
      </w:r>
    </w:p>
    <w:p w14:paraId="0F5D9307" w14:textId="77777777" w:rsidR="00902B2F" w:rsidRDefault="00902B2F">
      <w:pPr>
        <w:pStyle w:val="LD10"/>
      </w:pPr>
      <w:r>
        <w:t xml:space="preserve">      {</w:t>
      </w:r>
    </w:p>
    <w:p w14:paraId="13DE3555" w14:textId="77777777" w:rsidR="00902B2F" w:rsidRDefault="00902B2F">
      <w:pPr>
        <w:pStyle w:val="LD10"/>
      </w:pPr>
      <w:r>
        <w:t xml:space="preserve">        /* index = T0*3 - 58 + T0_frac; */</w:t>
      </w:r>
    </w:p>
    <w:p w14:paraId="4EB0C3C9" w14:textId="77777777" w:rsidR="00902B2F" w:rsidRDefault="00902B2F">
      <w:pPr>
        <w:pStyle w:val="LD10"/>
      </w:pPr>
      <w:r>
        <w:t xml:space="preserve">        index = add(T0, add(T0, T0));</w:t>
      </w:r>
    </w:p>
    <w:p w14:paraId="6E53E1EA" w14:textId="77777777" w:rsidR="00902B2F" w:rsidRDefault="00902B2F">
      <w:pPr>
        <w:pStyle w:val="LD10"/>
      </w:pPr>
      <w:r>
        <w:t xml:space="preserve">        index = sub(index, (Word16)58);</w:t>
      </w:r>
    </w:p>
    <w:p w14:paraId="230EBD6E" w14:textId="77777777" w:rsidR="00902B2F" w:rsidRDefault="00902B2F">
      <w:pPr>
        <w:pStyle w:val="LD10"/>
      </w:pPr>
      <w:r>
        <w:t xml:space="preserve">        index = add(index, T0_frac);</w:t>
      </w:r>
    </w:p>
    <w:p w14:paraId="0785DC56" w14:textId="77777777" w:rsidR="00902B2F" w:rsidRDefault="00902B2F">
      <w:pPr>
        <w:pStyle w:val="LD10"/>
      </w:pPr>
      <w:r>
        <w:t xml:space="preserve">      }</w:t>
      </w:r>
    </w:p>
    <w:p w14:paraId="35628BA3" w14:textId="77777777" w:rsidR="00902B2F" w:rsidRDefault="00902B2F">
      <w:pPr>
        <w:pStyle w:val="LD10"/>
      </w:pPr>
      <w:r>
        <w:t xml:space="preserve">      else</w:t>
      </w:r>
    </w:p>
    <w:p w14:paraId="2093AF21" w14:textId="77777777" w:rsidR="00902B2F" w:rsidRDefault="00902B2F">
      <w:pPr>
        <w:pStyle w:val="LD10"/>
      </w:pPr>
      <w:r>
        <w:t xml:space="preserve">        index = add(T0, (Word16)112);</w:t>
      </w:r>
    </w:p>
    <w:p w14:paraId="5CB24054" w14:textId="77777777" w:rsidR="00902B2F" w:rsidRDefault="00902B2F">
      <w:pPr>
        <w:pStyle w:val="LD10"/>
      </w:pPr>
      <w:r>
        <w:br w:type="page"/>
      </w:r>
    </w:p>
    <w:p w14:paraId="3D5AD153" w14:textId="77777777" w:rsidR="00902B2F" w:rsidRDefault="00902B2F">
      <w:pPr>
        <w:pStyle w:val="LD10"/>
      </w:pPr>
      <w:r>
        <w:t xml:space="preserve">      /* find T0_min and T0_max for other subframes */</w:t>
      </w:r>
    </w:p>
    <w:p w14:paraId="601D2BD3" w14:textId="77777777" w:rsidR="00902B2F" w:rsidRDefault="00902B2F">
      <w:pPr>
        <w:pStyle w:val="LD10"/>
      </w:pPr>
    </w:p>
    <w:p w14:paraId="5A273337" w14:textId="77777777" w:rsidR="00902B2F" w:rsidRDefault="00902B2F">
      <w:pPr>
        <w:pStyle w:val="LD10"/>
      </w:pPr>
      <w:r>
        <w:t xml:space="preserve">      T0_min = sub(T0, (Word16)5);</w:t>
      </w:r>
    </w:p>
    <w:p w14:paraId="2CE49E99" w14:textId="77777777" w:rsidR="00902B2F" w:rsidRDefault="00902B2F">
      <w:pPr>
        <w:pStyle w:val="LD10"/>
      </w:pPr>
      <w:r>
        <w:t xml:space="preserve">      if (T0_min &lt; pit_min) T0_min = pit_min;</w:t>
      </w:r>
    </w:p>
    <w:p w14:paraId="59A51059" w14:textId="77777777" w:rsidR="00902B2F" w:rsidRDefault="00902B2F">
      <w:pPr>
        <w:pStyle w:val="LD10"/>
      </w:pPr>
      <w:r>
        <w:t xml:space="preserve">      T0_max = add(T0_min, (Word16)9);</w:t>
      </w:r>
    </w:p>
    <w:p w14:paraId="2C710C16" w14:textId="77777777" w:rsidR="00902B2F" w:rsidRDefault="00902B2F">
      <w:pPr>
        <w:pStyle w:val="LD10"/>
      </w:pPr>
      <w:r>
        <w:t xml:space="preserve">      if (T0_max &gt; pit_max)</w:t>
      </w:r>
    </w:p>
    <w:p w14:paraId="07E97519" w14:textId="77777777" w:rsidR="00902B2F" w:rsidRDefault="00902B2F">
      <w:pPr>
        <w:pStyle w:val="LD10"/>
      </w:pPr>
      <w:r>
        <w:t xml:space="preserve">      {</w:t>
      </w:r>
    </w:p>
    <w:p w14:paraId="223DF00A" w14:textId="77777777" w:rsidR="00902B2F" w:rsidRDefault="00902B2F">
      <w:pPr>
        <w:pStyle w:val="LD10"/>
      </w:pPr>
      <w:r>
        <w:t xml:space="preserve">        T0_max = pit_max;</w:t>
      </w:r>
    </w:p>
    <w:p w14:paraId="3D2E6CB3" w14:textId="77777777" w:rsidR="00902B2F" w:rsidRDefault="00902B2F">
      <w:pPr>
        <w:pStyle w:val="LD10"/>
      </w:pPr>
      <w:r>
        <w:t xml:space="preserve">        T0_min = sub(T0_max, (Word16)9);</w:t>
      </w:r>
    </w:p>
    <w:p w14:paraId="390CEA4A" w14:textId="77777777" w:rsidR="00902B2F" w:rsidRDefault="00902B2F">
      <w:pPr>
        <w:pStyle w:val="LD10"/>
      </w:pPr>
      <w:r>
        <w:t xml:space="preserve">      }</w:t>
      </w:r>
    </w:p>
    <w:p w14:paraId="3F84FBDD" w14:textId="77777777" w:rsidR="00902B2F" w:rsidRDefault="00902B2F">
      <w:pPr>
        <w:pStyle w:val="LD10"/>
      </w:pPr>
      <w:r>
        <w:t xml:space="preserve">    }</w:t>
      </w:r>
    </w:p>
    <w:p w14:paraId="6BBF2519" w14:textId="77777777" w:rsidR="00902B2F" w:rsidRDefault="00902B2F">
      <w:pPr>
        <w:pStyle w:val="LD10"/>
      </w:pPr>
    </w:p>
    <w:p w14:paraId="1EFF2BCA" w14:textId="77777777" w:rsidR="00902B2F" w:rsidRDefault="00902B2F">
      <w:pPr>
        <w:pStyle w:val="LD10"/>
      </w:pPr>
      <w:r>
        <w:t xml:space="preserve">    else</w:t>
      </w:r>
      <w:r>
        <w:tab/>
      </w:r>
      <w:r>
        <w:tab/>
      </w:r>
      <w:r>
        <w:tab/>
      </w:r>
      <w:r>
        <w:tab/>
      </w:r>
      <w:r>
        <w:tab/>
      </w:r>
      <w:r>
        <w:tab/>
        <w:t>/* other subframes */</w:t>
      </w:r>
    </w:p>
    <w:p w14:paraId="3E3FBA07" w14:textId="77777777" w:rsidR="00902B2F" w:rsidRDefault="00902B2F">
      <w:pPr>
        <w:pStyle w:val="LD10"/>
      </w:pPr>
      <w:r>
        <w:t xml:space="preserve">    {</w:t>
      </w:r>
    </w:p>
    <w:p w14:paraId="2DD0699F" w14:textId="77777777" w:rsidR="00902B2F" w:rsidRDefault="00902B2F">
      <w:pPr>
        <w:pStyle w:val="LD10"/>
      </w:pPr>
      <w:r>
        <w:t xml:space="preserve">      i = sub(T0, T0_min);</w:t>
      </w:r>
    </w:p>
    <w:p w14:paraId="2F70D2C0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index = i*3 + 2 + T0_frac;  */</w:t>
      </w:r>
    </w:p>
    <w:p w14:paraId="1651EF5D" w14:textId="77777777" w:rsidR="00902B2F" w:rsidRDefault="00902B2F">
      <w:pPr>
        <w:pStyle w:val="LD10"/>
      </w:pPr>
      <w:r>
        <w:t xml:space="preserve">      index = add(i, add(i, i));</w:t>
      </w:r>
    </w:p>
    <w:p w14:paraId="60586D91" w14:textId="77777777" w:rsidR="00902B2F" w:rsidRDefault="00902B2F">
      <w:pPr>
        <w:pStyle w:val="LD10"/>
      </w:pPr>
      <w:r>
        <w:t xml:space="preserve">      index = add(index, (Word16)2);</w:t>
      </w:r>
    </w:p>
    <w:p w14:paraId="3B704904" w14:textId="77777777" w:rsidR="00902B2F" w:rsidRDefault="00902B2F">
      <w:pPr>
        <w:pStyle w:val="LD10"/>
      </w:pPr>
      <w:r>
        <w:t xml:space="preserve">      index = add(index, T0_frac);</w:t>
      </w:r>
    </w:p>
    <w:p w14:paraId="5DADE329" w14:textId="77777777" w:rsidR="00902B2F" w:rsidRDefault="00902B2F">
      <w:pPr>
        <w:pStyle w:val="LD10"/>
      </w:pPr>
      <w:r>
        <w:t xml:space="preserve">    }</w:t>
      </w:r>
    </w:p>
    <w:p w14:paraId="72F08B63" w14:textId="77777777" w:rsidR="00902B2F" w:rsidRDefault="00902B2F">
      <w:pPr>
        <w:pStyle w:val="LD10"/>
      </w:pPr>
    </w:p>
    <w:p w14:paraId="11203999" w14:textId="77777777" w:rsidR="00902B2F" w:rsidRDefault="00902B2F">
      <w:pPr>
        <w:pStyle w:val="LD10"/>
      </w:pPr>
      <w:r>
        <w:t xml:space="preserve">    *ana++ = index;</w:t>
      </w:r>
    </w:p>
    <w:p w14:paraId="1C4E53F6" w14:textId="77777777" w:rsidR="00902B2F" w:rsidRDefault="00902B2F">
      <w:pPr>
        <w:pStyle w:val="LD10"/>
      </w:pPr>
    </w:p>
    <w:p w14:paraId="03F7D2BF" w14:textId="77777777" w:rsidR="00902B2F" w:rsidRDefault="00902B2F">
      <w:pPr>
        <w:pStyle w:val="LD10"/>
      </w:pPr>
    </w:p>
    <w:p w14:paraId="555C9CB6" w14:textId="77777777" w:rsidR="00902B2F" w:rsidRDefault="00902B2F">
      <w:pPr>
        <w:pStyle w:val="LD10"/>
      </w:pPr>
      <w:r>
        <w:t xml:space="preserve">   /*-----------------------------------------------------------------*</w:t>
      </w:r>
    </w:p>
    <w:p w14:paraId="5CF4DC37" w14:textId="77777777" w:rsidR="00902B2F" w:rsidRDefault="00902B2F">
      <w:pPr>
        <w:pStyle w:val="LD10"/>
      </w:pPr>
      <w:r>
        <w:t xml:space="preserve">    *   - find unity gain pitch excitation (adaptive codebook entry)  *</w:t>
      </w:r>
    </w:p>
    <w:p w14:paraId="38B10B9D" w14:textId="77777777" w:rsidR="00902B2F" w:rsidRDefault="00902B2F">
      <w:pPr>
        <w:pStyle w:val="LD10"/>
      </w:pPr>
      <w:r>
        <w:t xml:space="preserve">    *     with fractional interpolation.                              *</w:t>
      </w:r>
    </w:p>
    <w:p w14:paraId="7B175382" w14:textId="77777777" w:rsidR="00902B2F" w:rsidRDefault="00902B2F">
      <w:pPr>
        <w:pStyle w:val="LD10"/>
      </w:pPr>
      <w:r>
        <w:t xml:space="preserve">    *   - find filtered pitch exc. y1[]=exc[] filtered by 1/Ap4(z)    *</w:t>
      </w:r>
    </w:p>
    <w:p w14:paraId="48EB9B63" w14:textId="77777777" w:rsidR="00902B2F" w:rsidRDefault="00902B2F">
      <w:pPr>
        <w:pStyle w:val="LD10"/>
      </w:pPr>
      <w:r>
        <w:t xml:space="preserve">    *   - compute pitch gain and limit between 0 and 1.2              *</w:t>
      </w:r>
    </w:p>
    <w:p w14:paraId="11B4F3DE" w14:textId="77777777" w:rsidR="00902B2F" w:rsidRDefault="00902B2F">
      <w:pPr>
        <w:pStyle w:val="LD10"/>
      </w:pPr>
      <w:r>
        <w:t xml:space="preserve">    *   - update target vector for codebook search                    *</w:t>
      </w:r>
    </w:p>
    <w:p w14:paraId="65FC4963" w14:textId="77777777" w:rsidR="00902B2F" w:rsidRDefault="00902B2F">
      <w:pPr>
        <w:pStyle w:val="LD10"/>
      </w:pPr>
      <w:r>
        <w:t xml:space="preserve">    *-----------------------------------------------------------------*/</w:t>
      </w:r>
    </w:p>
    <w:p w14:paraId="1A984E95" w14:textId="77777777" w:rsidR="00902B2F" w:rsidRDefault="00902B2F">
      <w:pPr>
        <w:pStyle w:val="LD10"/>
      </w:pPr>
    </w:p>
    <w:p w14:paraId="600B6805" w14:textId="77777777" w:rsidR="00902B2F" w:rsidRDefault="00902B2F">
      <w:pPr>
        <w:pStyle w:val="LD10"/>
      </w:pPr>
    </w:p>
    <w:p w14:paraId="30A26301" w14:textId="77777777" w:rsidR="00902B2F" w:rsidRDefault="00902B2F">
      <w:pPr>
        <w:pStyle w:val="LD10"/>
      </w:pPr>
      <w:r>
        <w:t xml:space="preserve">    Pred_Lt(&amp;exc[i_subfr], T0, T0_frac, L_subfr);</w:t>
      </w:r>
    </w:p>
    <w:p w14:paraId="60BCF960" w14:textId="77777777" w:rsidR="00902B2F" w:rsidRDefault="00902B2F">
      <w:pPr>
        <w:pStyle w:val="LD10"/>
      </w:pPr>
    </w:p>
    <w:p w14:paraId="4CB7B3D0" w14:textId="77777777" w:rsidR="00902B2F" w:rsidRDefault="00902B2F">
      <w:pPr>
        <w:pStyle w:val="LD10"/>
      </w:pPr>
      <w:r>
        <w:t xml:space="preserve">    Syn_Filt(Ap4, &amp;exc[i_subfr], y1, L_subfr, zero, (Word16)0);</w:t>
      </w:r>
    </w:p>
    <w:p w14:paraId="3E7A0788" w14:textId="77777777" w:rsidR="00902B2F" w:rsidRDefault="00902B2F">
      <w:pPr>
        <w:pStyle w:val="LD10"/>
      </w:pPr>
    </w:p>
    <w:p w14:paraId="6A7FC57E" w14:textId="77777777" w:rsidR="00902B2F" w:rsidRDefault="00902B2F">
      <w:pPr>
        <w:pStyle w:val="LD10"/>
      </w:pPr>
      <w:r>
        <w:t xml:space="preserve">    gain_pit = G_Pitch(xn, y1, L_subfr);</w:t>
      </w:r>
    </w:p>
    <w:p w14:paraId="42C871DA" w14:textId="77777777" w:rsidR="00902B2F" w:rsidRDefault="00902B2F">
      <w:pPr>
        <w:pStyle w:val="LD10"/>
      </w:pPr>
    </w:p>
    <w:p w14:paraId="1EC4946F" w14:textId="77777777" w:rsidR="00902B2F" w:rsidRDefault="00902B2F">
      <w:pPr>
        <w:pStyle w:val="LD10"/>
      </w:pPr>
      <w:r>
        <w:tab/>
        <w:t>/* xn2[i] = xn[i] - y1[i]*gain_pit */</w:t>
      </w:r>
    </w:p>
    <w:p w14:paraId="767F30CD" w14:textId="77777777" w:rsidR="00902B2F" w:rsidRDefault="00902B2F">
      <w:pPr>
        <w:pStyle w:val="LD10"/>
      </w:pPr>
    </w:p>
    <w:p w14:paraId="08801772" w14:textId="77777777" w:rsidR="00902B2F" w:rsidRDefault="00902B2F">
      <w:pPr>
        <w:pStyle w:val="LD10"/>
      </w:pPr>
      <w:r>
        <w:t xml:space="preserve">    for (i = 0; i &lt; L_subfr; i++)</w:t>
      </w:r>
    </w:p>
    <w:p w14:paraId="35102457" w14:textId="77777777" w:rsidR="00902B2F" w:rsidRDefault="00902B2F">
      <w:pPr>
        <w:pStyle w:val="LD10"/>
      </w:pPr>
      <w:r>
        <w:t xml:space="preserve">    {</w:t>
      </w:r>
    </w:p>
    <w:p w14:paraId="474EF2B9" w14:textId="77777777" w:rsidR="00902B2F" w:rsidRDefault="00902B2F">
      <w:pPr>
        <w:pStyle w:val="LD10"/>
      </w:pPr>
      <w:r>
        <w:t xml:space="preserve">      L_temp = L_mult(y1[i], gain_pit);</w:t>
      </w:r>
    </w:p>
    <w:p w14:paraId="3AC28A3C" w14:textId="77777777" w:rsidR="00902B2F" w:rsidRDefault="00902B2F">
      <w:pPr>
        <w:pStyle w:val="LD10"/>
      </w:pPr>
      <w:r>
        <w:t xml:space="preserve">      L_temp = L_shl(L_temp, (Word16)3);</w:t>
      </w:r>
      <w:r>
        <w:tab/>
        <w:t>/* gain_pit in Q12 */</w:t>
      </w:r>
    </w:p>
    <w:p w14:paraId="543DF045" w14:textId="77777777" w:rsidR="00902B2F" w:rsidRDefault="00902B2F">
      <w:pPr>
        <w:pStyle w:val="LD10"/>
      </w:pPr>
      <w:r>
        <w:t xml:space="preserve">      L_temp = L_sub( Load_sh16(xn[i]), L_temp);</w:t>
      </w:r>
    </w:p>
    <w:p w14:paraId="6737640D" w14:textId="77777777" w:rsidR="00902B2F" w:rsidRDefault="00902B2F">
      <w:pPr>
        <w:pStyle w:val="LD10"/>
      </w:pPr>
      <w:r>
        <w:t xml:space="preserve">      xn2[i] = extract_h(L_temp);</w:t>
      </w:r>
    </w:p>
    <w:p w14:paraId="53063085" w14:textId="77777777" w:rsidR="00902B2F" w:rsidRDefault="00902B2F">
      <w:pPr>
        <w:pStyle w:val="LD10"/>
      </w:pPr>
      <w:r>
        <w:t xml:space="preserve">    }</w:t>
      </w:r>
    </w:p>
    <w:p w14:paraId="2F804A70" w14:textId="77777777" w:rsidR="00902B2F" w:rsidRDefault="00902B2F">
      <w:pPr>
        <w:pStyle w:val="LD10"/>
      </w:pPr>
    </w:p>
    <w:p w14:paraId="67B488A5" w14:textId="77777777" w:rsidR="00902B2F" w:rsidRDefault="00902B2F">
      <w:pPr>
        <w:pStyle w:val="LD10"/>
      </w:pPr>
    </w:p>
    <w:p w14:paraId="13EB199B" w14:textId="77777777" w:rsidR="00902B2F" w:rsidRDefault="00902B2F">
      <w:pPr>
        <w:pStyle w:val="LD10"/>
      </w:pPr>
      <w:r>
        <w:t xml:space="preserve">   /*----------------------------------------------------------------*</w:t>
      </w:r>
    </w:p>
    <w:p w14:paraId="3D4205DB" w14:textId="77777777" w:rsidR="00902B2F" w:rsidRDefault="00902B2F">
      <w:pPr>
        <w:pStyle w:val="LD10"/>
      </w:pPr>
      <w:r>
        <w:t xml:space="preserve">    * -Compute impulse response F[] and h2[] for innovation codebook *</w:t>
      </w:r>
    </w:p>
    <w:p w14:paraId="28E78564" w14:textId="77777777" w:rsidR="00902B2F" w:rsidRDefault="00902B2F">
      <w:pPr>
        <w:pStyle w:val="LD10"/>
      </w:pPr>
      <w:r>
        <w:t xml:space="preserve">    * -Find correlations of h2[];  rr[i][j] = sum h2[n-i]*h2[n-j]    *</w:t>
      </w:r>
    </w:p>
    <w:p w14:paraId="54F51735" w14:textId="77777777" w:rsidR="00902B2F" w:rsidRDefault="00902B2F">
      <w:pPr>
        <w:pStyle w:val="LD10"/>
      </w:pPr>
      <w:r>
        <w:t xml:space="preserve">    *----------------------------------------------------------------*/</w:t>
      </w:r>
    </w:p>
    <w:p w14:paraId="598829D7" w14:textId="77777777" w:rsidR="00902B2F" w:rsidRDefault="00902B2F">
      <w:pPr>
        <w:pStyle w:val="LD10"/>
      </w:pPr>
    </w:p>
    <w:p w14:paraId="57B9F1EC" w14:textId="77777777" w:rsidR="00902B2F" w:rsidRDefault="00902B2F">
      <w:pPr>
        <w:pStyle w:val="LD10"/>
      </w:pPr>
      <w:r>
        <w:t xml:space="preserve">    for (i = 0; i &lt;= p; i++) ai_zero[i] = Ap3[i];</w:t>
      </w:r>
    </w:p>
    <w:p w14:paraId="1382DC41" w14:textId="77777777" w:rsidR="00902B2F" w:rsidRDefault="00902B2F">
      <w:pPr>
        <w:pStyle w:val="LD10"/>
      </w:pPr>
      <w:r>
        <w:t xml:space="preserve">    Syn_Filt(Ap4, ai_zero, F, L_subfr, zero, (Word16)0);</w:t>
      </w:r>
    </w:p>
    <w:p w14:paraId="1E486436" w14:textId="77777777" w:rsidR="00902B2F" w:rsidRDefault="00902B2F">
      <w:pPr>
        <w:pStyle w:val="LD10"/>
      </w:pPr>
    </w:p>
    <w:p w14:paraId="5A3920BD" w14:textId="77777777" w:rsidR="00902B2F" w:rsidRDefault="00902B2F">
      <w:pPr>
        <w:pStyle w:val="LD10"/>
      </w:pPr>
      <w:r>
        <w:t xml:space="preserve">    /* Introduce pitch contribution with fixe gain of 0.8 to F[] */</w:t>
      </w:r>
    </w:p>
    <w:p w14:paraId="5CA9EA8B" w14:textId="77777777" w:rsidR="00902B2F" w:rsidRDefault="00902B2F">
      <w:pPr>
        <w:pStyle w:val="LD10"/>
      </w:pPr>
    </w:p>
    <w:p w14:paraId="7D97C84F" w14:textId="77777777" w:rsidR="00902B2F" w:rsidRDefault="00902B2F">
      <w:pPr>
        <w:pStyle w:val="LD10"/>
      </w:pPr>
      <w:r>
        <w:t xml:space="preserve">    for (i = T0; i &lt; L_subfr; i++)</w:t>
      </w:r>
    </w:p>
    <w:p w14:paraId="42EC7B88" w14:textId="77777777" w:rsidR="00902B2F" w:rsidRDefault="00902B2F">
      <w:pPr>
        <w:pStyle w:val="LD10"/>
      </w:pPr>
      <w:r>
        <w:t xml:space="preserve">    {</w:t>
      </w:r>
    </w:p>
    <w:p w14:paraId="054BDB90" w14:textId="77777777" w:rsidR="00902B2F" w:rsidRDefault="00902B2F">
      <w:pPr>
        <w:pStyle w:val="LD10"/>
      </w:pPr>
      <w:r>
        <w:t xml:space="preserve">      temp = mult(F[i-T0], (Word16)26216);</w:t>
      </w:r>
    </w:p>
    <w:p w14:paraId="4A32DDE8" w14:textId="77777777" w:rsidR="00902B2F" w:rsidRDefault="00902B2F">
      <w:pPr>
        <w:pStyle w:val="LD10"/>
      </w:pPr>
      <w:r>
        <w:lastRenderedPageBreak/>
        <w:t xml:space="preserve">      F[i] = add(F[i], temp);</w:t>
      </w:r>
    </w:p>
    <w:p w14:paraId="1C77E8C5" w14:textId="77777777" w:rsidR="00902B2F" w:rsidRDefault="00902B2F">
      <w:pPr>
        <w:pStyle w:val="LD10"/>
      </w:pPr>
      <w:r>
        <w:t xml:space="preserve">    }</w:t>
      </w:r>
    </w:p>
    <w:p w14:paraId="3F299F17" w14:textId="77777777" w:rsidR="00902B2F" w:rsidRDefault="00902B2F">
      <w:pPr>
        <w:pStyle w:val="LD10"/>
      </w:pPr>
    </w:p>
    <w:p w14:paraId="3AC900CF" w14:textId="77777777" w:rsidR="00902B2F" w:rsidRDefault="00902B2F">
      <w:pPr>
        <w:pStyle w:val="LD10"/>
      </w:pPr>
      <w:r>
        <w:t xml:space="preserve">    /* Compute h2[]; -&gt; F[] filtered by 1/Ap4(z) */</w:t>
      </w:r>
    </w:p>
    <w:p w14:paraId="4C30DBAB" w14:textId="77777777" w:rsidR="00902B2F" w:rsidRDefault="00902B2F">
      <w:pPr>
        <w:pStyle w:val="LD10"/>
      </w:pPr>
    </w:p>
    <w:p w14:paraId="0967FA21" w14:textId="77777777" w:rsidR="00902B2F" w:rsidRDefault="00902B2F">
      <w:pPr>
        <w:pStyle w:val="LD10"/>
      </w:pPr>
      <w:r>
        <w:t xml:space="preserve">    Syn_Filt(Ap4, F, h2, L_subfr, zero, (Word16)0);</w:t>
      </w:r>
    </w:p>
    <w:p w14:paraId="74F370A5" w14:textId="77777777" w:rsidR="00902B2F" w:rsidRDefault="00902B2F">
      <w:pPr>
        <w:pStyle w:val="LD10"/>
      </w:pPr>
    </w:p>
    <w:p w14:paraId="3A354DAC" w14:textId="77777777" w:rsidR="00902B2F" w:rsidRDefault="00902B2F">
      <w:pPr>
        <w:pStyle w:val="LD10"/>
      </w:pPr>
      <w:r>
        <w:t xml:space="preserve">    Cal_Rr2(h2, (Word16*)rr);</w:t>
      </w:r>
    </w:p>
    <w:p w14:paraId="29F19055" w14:textId="77777777" w:rsidR="00902B2F" w:rsidRDefault="00902B2F">
      <w:pPr>
        <w:pStyle w:val="LD10"/>
      </w:pPr>
      <w:r>
        <w:br w:type="page"/>
      </w:r>
      <w:r>
        <w:lastRenderedPageBreak/>
        <w:t xml:space="preserve">   /*-----------------------------------------------------------------*</w:t>
      </w:r>
    </w:p>
    <w:p w14:paraId="333AE658" w14:textId="77777777" w:rsidR="00902B2F" w:rsidRDefault="00902B2F">
      <w:pPr>
        <w:pStyle w:val="LD10"/>
      </w:pPr>
      <w:r>
        <w:t xml:space="preserve">    * - Backward filtering of target vector (find dn[] from xn2[])    *</w:t>
      </w:r>
    </w:p>
    <w:p w14:paraId="75A39329" w14:textId="77777777" w:rsidR="00902B2F" w:rsidRDefault="00902B2F">
      <w:pPr>
        <w:pStyle w:val="LD10"/>
      </w:pPr>
      <w:r>
        <w:t xml:space="preserve">    * - Innovative codebook search (find index and gain)              *</w:t>
      </w:r>
    </w:p>
    <w:p w14:paraId="1F5179E4" w14:textId="77777777" w:rsidR="00902B2F" w:rsidRDefault="00902B2F">
      <w:pPr>
        <w:pStyle w:val="LD10"/>
      </w:pPr>
      <w:r>
        <w:t xml:space="preserve">    *-----------------------------------------------------------------*/</w:t>
      </w:r>
    </w:p>
    <w:p w14:paraId="13BDEC2F" w14:textId="77777777" w:rsidR="00902B2F" w:rsidRDefault="00902B2F">
      <w:pPr>
        <w:pStyle w:val="LD10"/>
      </w:pPr>
    </w:p>
    <w:p w14:paraId="781A7E12" w14:textId="77777777" w:rsidR="00902B2F" w:rsidRDefault="00902B2F">
      <w:pPr>
        <w:pStyle w:val="LD10"/>
      </w:pPr>
      <w:r>
        <w:t xml:space="preserve">    Back_Fil(xn2, h2, dn, L_subfr);</w:t>
      </w:r>
      <w:r>
        <w:tab/>
        <w:t>/* backward filtered target vector dn */</w:t>
      </w:r>
    </w:p>
    <w:p w14:paraId="2B635ED1" w14:textId="77777777" w:rsidR="00902B2F" w:rsidRDefault="00902B2F">
      <w:pPr>
        <w:pStyle w:val="LD10"/>
      </w:pPr>
    </w:p>
    <w:p w14:paraId="1E394F85" w14:textId="77777777" w:rsidR="00902B2F" w:rsidRDefault="00902B2F">
      <w:pPr>
        <w:pStyle w:val="LD10"/>
      </w:pPr>
      <w:r>
        <w:t xml:space="preserve">    *ana++ =D4i60_16(dn,F,h2, rr, code, y2, &amp;sign_code, &amp;shift_code);</w:t>
      </w:r>
    </w:p>
    <w:p w14:paraId="17AC61C2" w14:textId="77777777" w:rsidR="00902B2F" w:rsidRDefault="00902B2F">
      <w:pPr>
        <w:pStyle w:val="LD10"/>
      </w:pPr>
      <w:r>
        <w:t xml:space="preserve">    *ana++ = sign_code;</w:t>
      </w:r>
    </w:p>
    <w:p w14:paraId="4B2F0B0B" w14:textId="77777777" w:rsidR="00902B2F" w:rsidRDefault="00902B2F">
      <w:pPr>
        <w:pStyle w:val="LD10"/>
      </w:pPr>
      <w:r>
        <w:t xml:space="preserve">    *ana++ = shift_code;</w:t>
      </w:r>
    </w:p>
    <w:p w14:paraId="66C78E58" w14:textId="77777777" w:rsidR="00902B2F" w:rsidRDefault="00902B2F">
      <w:pPr>
        <w:pStyle w:val="LD10"/>
      </w:pPr>
      <w:r>
        <w:t xml:space="preserve">    gain_code = G_Code(xn2, y2, L_subfr);</w:t>
      </w:r>
    </w:p>
    <w:p w14:paraId="10ACAEA6" w14:textId="77777777" w:rsidR="00902B2F" w:rsidRDefault="00902B2F">
      <w:pPr>
        <w:pStyle w:val="LD10"/>
      </w:pPr>
    </w:p>
    <w:p w14:paraId="4BB4C044" w14:textId="77777777" w:rsidR="00902B2F" w:rsidRDefault="00902B2F">
      <w:pPr>
        <w:pStyle w:val="LD10"/>
      </w:pPr>
      <w:r>
        <w:t xml:space="preserve">   /*-----------------------------------------------------------------*</w:t>
      </w:r>
    </w:p>
    <w:p w14:paraId="7040BFC0" w14:textId="77777777" w:rsidR="00902B2F" w:rsidRDefault="00902B2F">
      <w:pPr>
        <w:pStyle w:val="LD10"/>
      </w:pPr>
      <w:r>
        <w:t xml:space="preserve">    * - Quantization of gains.                                        *</w:t>
      </w:r>
    </w:p>
    <w:p w14:paraId="7F091ACA" w14:textId="77777777" w:rsidR="00902B2F" w:rsidRDefault="00902B2F">
      <w:pPr>
        <w:pStyle w:val="LD10"/>
      </w:pPr>
      <w:r>
        <w:t xml:space="preserve">    *-----------------------------------------------------------------*/</w:t>
      </w:r>
    </w:p>
    <w:p w14:paraId="1B55A2E8" w14:textId="77777777" w:rsidR="00902B2F" w:rsidRDefault="00902B2F">
      <w:pPr>
        <w:pStyle w:val="LD10"/>
      </w:pPr>
    </w:p>
    <w:p w14:paraId="3F576AEF" w14:textId="77777777" w:rsidR="00902B2F" w:rsidRDefault="00902B2F">
      <w:pPr>
        <w:pStyle w:val="LD10"/>
      </w:pPr>
      <w:r>
        <w:t xml:space="preserve">    *ana++ = Ener_Qua(Aq,&amp;exc[i_subfr],code, L_subfr, &amp;gain_pit, &amp;gain_code);</w:t>
      </w:r>
    </w:p>
    <w:p w14:paraId="17AE25B3" w14:textId="77777777" w:rsidR="00902B2F" w:rsidRDefault="00902B2F">
      <w:pPr>
        <w:pStyle w:val="LD10"/>
      </w:pPr>
    </w:p>
    <w:p w14:paraId="0EE8F376" w14:textId="77777777" w:rsidR="00902B2F" w:rsidRDefault="00902B2F">
      <w:pPr>
        <w:pStyle w:val="LD10"/>
      </w:pPr>
      <w:r>
        <w:t xml:space="preserve">   /*-------------------------------------------------------*</w:t>
      </w:r>
    </w:p>
    <w:p w14:paraId="19D0A885" w14:textId="77777777" w:rsidR="00902B2F" w:rsidRDefault="00902B2F">
      <w:pPr>
        <w:pStyle w:val="LD10"/>
      </w:pPr>
      <w:r>
        <w:t xml:space="preserve">    * - Find the total excitation                           *</w:t>
      </w:r>
    </w:p>
    <w:p w14:paraId="74DDC80F" w14:textId="77777777" w:rsidR="00902B2F" w:rsidRDefault="00902B2F">
      <w:pPr>
        <w:pStyle w:val="LD10"/>
      </w:pPr>
      <w:r>
        <w:t xml:space="preserve">    * - Update filter memory mem_w0 for finding the target  *</w:t>
      </w:r>
    </w:p>
    <w:p w14:paraId="7B50EE2B" w14:textId="77777777" w:rsidR="00902B2F" w:rsidRDefault="00902B2F">
      <w:pPr>
        <w:pStyle w:val="LD10"/>
      </w:pPr>
      <w:r>
        <w:t xml:space="preserve">    *   vector in the next subframe.                        *</w:t>
      </w:r>
    </w:p>
    <w:p w14:paraId="6ACDD83C" w14:textId="77777777" w:rsidR="00902B2F" w:rsidRDefault="00902B2F">
      <w:pPr>
        <w:pStyle w:val="LD10"/>
      </w:pPr>
      <w:r>
        <w:t xml:space="preserve">    *   The filter state mem_w0[] is found by filtering by  *</w:t>
      </w:r>
    </w:p>
    <w:p w14:paraId="75ED764C" w14:textId="77777777" w:rsidR="00902B2F" w:rsidRDefault="00902B2F">
      <w:pPr>
        <w:pStyle w:val="LD10"/>
      </w:pPr>
      <w:r>
        <w:t xml:space="preserve">    *   1/Ap4(z) the error between res[i] and exc[i]        *</w:t>
      </w:r>
    </w:p>
    <w:p w14:paraId="31E02F3B" w14:textId="77777777" w:rsidR="00902B2F" w:rsidRDefault="00902B2F">
      <w:pPr>
        <w:pStyle w:val="LD10"/>
      </w:pPr>
      <w:r>
        <w:t xml:space="preserve">    *-------------------------------------------------------*/</w:t>
      </w:r>
    </w:p>
    <w:p w14:paraId="0080BA63" w14:textId="77777777" w:rsidR="00902B2F" w:rsidRDefault="00902B2F">
      <w:pPr>
        <w:pStyle w:val="LD10"/>
      </w:pPr>
    </w:p>
    <w:p w14:paraId="657B142C" w14:textId="77777777" w:rsidR="00902B2F" w:rsidRDefault="00902B2F">
      <w:pPr>
        <w:pStyle w:val="LD10"/>
      </w:pPr>
      <w:r>
        <w:t xml:space="preserve">    for (i = 0; i &lt; L_subfr;  i++)</w:t>
      </w:r>
    </w:p>
    <w:p w14:paraId="3DC1BC45" w14:textId="77777777" w:rsidR="00902B2F" w:rsidRDefault="00902B2F">
      <w:pPr>
        <w:pStyle w:val="LD10"/>
      </w:pPr>
      <w:r>
        <w:t xml:space="preserve">    {</w:t>
      </w:r>
    </w:p>
    <w:p w14:paraId="4C6071AA" w14:textId="77777777" w:rsidR="00902B2F" w:rsidRDefault="00902B2F">
      <w:pPr>
        <w:pStyle w:val="LD10"/>
      </w:pPr>
      <w:r>
        <w:t xml:space="preserve">      /* exc[i] = gain_pit*exc[i] + gain_code*code[i]; */</w:t>
      </w:r>
    </w:p>
    <w:p w14:paraId="2AF5755B" w14:textId="77777777" w:rsidR="00902B2F" w:rsidRDefault="00902B2F">
      <w:pPr>
        <w:pStyle w:val="LD10"/>
      </w:pPr>
      <w:r>
        <w:t xml:space="preserve">      /* exc[i]  in Q0   gain_pit in Q12               */</w:t>
      </w:r>
    </w:p>
    <w:p w14:paraId="25A3DB6F" w14:textId="77777777" w:rsidR="00902B2F" w:rsidRDefault="00902B2F">
      <w:pPr>
        <w:pStyle w:val="LD10"/>
      </w:pPr>
      <w:r>
        <w:t xml:space="preserve">      /* code[i] in Q12  gain_cod in Q0                */</w:t>
      </w:r>
    </w:p>
    <w:p w14:paraId="1A25EDB8" w14:textId="77777777" w:rsidR="00902B2F" w:rsidRDefault="00902B2F">
      <w:pPr>
        <w:pStyle w:val="LD10"/>
      </w:pPr>
      <w:r>
        <w:t xml:space="preserve">      L_temp = L_mult0(exc[i+i_subfr], gain_pit);</w:t>
      </w:r>
    </w:p>
    <w:p w14:paraId="3C1D6EC1" w14:textId="77777777" w:rsidR="00902B2F" w:rsidRDefault="00902B2F">
      <w:pPr>
        <w:pStyle w:val="LD10"/>
      </w:pPr>
      <w:r>
        <w:t xml:space="preserve">      L_temp = L_mac0(L_temp, code[i], gain_code);</w:t>
      </w:r>
    </w:p>
    <w:p w14:paraId="502EC3D2" w14:textId="77777777" w:rsidR="00902B2F" w:rsidRDefault="00902B2F">
      <w:pPr>
        <w:pStyle w:val="LD10"/>
      </w:pPr>
      <w:r>
        <w:t xml:space="preserve">      exc[i+i_subfr] = L_shr_r(L_temp, (Word16)12);</w:t>
      </w:r>
    </w:p>
    <w:p w14:paraId="2D1B23BC" w14:textId="77777777" w:rsidR="00902B2F" w:rsidRDefault="00902B2F">
      <w:pPr>
        <w:pStyle w:val="LD10"/>
      </w:pPr>
      <w:r>
        <w:t xml:space="preserve">    }</w:t>
      </w:r>
    </w:p>
    <w:p w14:paraId="0536B1FA" w14:textId="77777777" w:rsidR="00902B2F" w:rsidRDefault="00902B2F">
      <w:pPr>
        <w:pStyle w:val="LD10"/>
      </w:pPr>
    </w:p>
    <w:p w14:paraId="1E566CA9" w14:textId="77777777" w:rsidR="00902B2F" w:rsidRDefault="00902B2F">
      <w:pPr>
        <w:pStyle w:val="LD10"/>
      </w:pPr>
      <w:r>
        <w:t xml:space="preserve">    for(i=0; i&lt;L_subfr; i++)</w:t>
      </w:r>
    </w:p>
    <w:p w14:paraId="749342A5" w14:textId="77777777" w:rsidR="00902B2F" w:rsidRDefault="00902B2F">
      <w:pPr>
        <w:pStyle w:val="LD10"/>
      </w:pPr>
      <w:r>
        <w:t xml:space="preserve">      res[i] = sub(res[i], exc[i_subfr+i]);</w:t>
      </w:r>
    </w:p>
    <w:p w14:paraId="50709712" w14:textId="77777777" w:rsidR="00902B2F" w:rsidRDefault="00902B2F">
      <w:pPr>
        <w:pStyle w:val="LD10"/>
      </w:pPr>
    </w:p>
    <w:p w14:paraId="0A60735F" w14:textId="77777777" w:rsidR="00902B2F" w:rsidRDefault="00902B2F">
      <w:pPr>
        <w:pStyle w:val="LD10"/>
      </w:pPr>
      <w:r>
        <w:t xml:space="preserve">    Syn_Filt(Ap4, res, code, L_subfr, mem_w0, (Word16)1);</w:t>
      </w:r>
    </w:p>
    <w:p w14:paraId="3136B138" w14:textId="77777777" w:rsidR="00902B2F" w:rsidRDefault="00902B2F">
      <w:pPr>
        <w:pStyle w:val="LD10"/>
      </w:pPr>
    </w:p>
    <w:p w14:paraId="1A39838B" w14:textId="77777777" w:rsidR="00902B2F" w:rsidRDefault="00902B2F">
      <w:pPr>
        <w:pStyle w:val="LD10"/>
      </w:pPr>
      <w:r>
        <w:t xml:space="preserve">   /* Note: we use vector code[] as output only as temporary vector */</w:t>
      </w:r>
    </w:p>
    <w:p w14:paraId="2B7828F0" w14:textId="77777777" w:rsidR="00902B2F" w:rsidRDefault="00902B2F">
      <w:pPr>
        <w:pStyle w:val="LD10"/>
      </w:pPr>
    </w:p>
    <w:p w14:paraId="3BC756EE" w14:textId="77777777" w:rsidR="00902B2F" w:rsidRDefault="00902B2F">
      <w:pPr>
        <w:pStyle w:val="LD10"/>
      </w:pPr>
      <w:r>
        <w:t xml:space="preserve">   /*-------------------------------------------------------*</w:t>
      </w:r>
    </w:p>
    <w:p w14:paraId="695EB6D5" w14:textId="77777777" w:rsidR="00902B2F" w:rsidRDefault="00902B2F">
      <w:pPr>
        <w:pStyle w:val="LD10"/>
      </w:pPr>
      <w:r>
        <w:t xml:space="preserve">    * - find synthesis speech corresponding to exc[]        *</w:t>
      </w:r>
    </w:p>
    <w:p w14:paraId="7199096E" w14:textId="77777777" w:rsidR="00902B2F" w:rsidRDefault="00902B2F">
      <w:pPr>
        <w:pStyle w:val="LD10"/>
      </w:pPr>
      <w:r>
        <w:t xml:space="preserve">    *   This filter is to help debug only.                  *</w:t>
      </w:r>
    </w:p>
    <w:p w14:paraId="170BAB10" w14:textId="77777777" w:rsidR="00902B2F" w:rsidRDefault="00902B2F">
      <w:pPr>
        <w:pStyle w:val="LD10"/>
      </w:pPr>
      <w:r>
        <w:t xml:space="preserve">    *-------------------------------------------------------*/</w:t>
      </w:r>
    </w:p>
    <w:p w14:paraId="35AE4015" w14:textId="77777777" w:rsidR="00902B2F" w:rsidRDefault="00902B2F">
      <w:pPr>
        <w:pStyle w:val="LD10"/>
      </w:pPr>
    </w:p>
    <w:p w14:paraId="78DD331A" w14:textId="77777777" w:rsidR="00902B2F" w:rsidRDefault="00902B2F">
      <w:pPr>
        <w:pStyle w:val="LD10"/>
      </w:pPr>
      <w:r>
        <w:t xml:space="preserve">    Syn_Filt(Aq, &amp;exc[i_subfr], &amp;synth[i_subfr], L_subfr, mem_syn,</w:t>
      </w:r>
    </w:p>
    <w:p w14:paraId="58FE659A" w14:textId="77777777" w:rsidR="00902B2F" w:rsidRDefault="00902B2F">
      <w:pPr>
        <w:pStyle w:val="LD10"/>
      </w:pPr>
      <w:r>
        <w:tab/>
      </w:r>
      <w:r>
        <w:tab/>
      </w:r>
      <w:r>
        <w:tab/>
        <w:t>(Word16)1);</w:t>
      </w:r>
    </w:p>
    <w:p w14:paraId="328CBA36" w14:textId="77777777" w:rsidR="00902B2F" w:rsidRDefault="00902B2F">
      <w:pPr>
        <w:pStyle w:val="LD10"/>
      </w:pPr>
    </w:p>
    <w:p w14:paraId="5BD0675B" w14:textId="77777777" w:rsidR="00902B2F" w:rsidRDefault="00902B2F">
      <w:pPr>
        <w:pStyle w:val="LD10"/>
      </w:pPr>
      <w:r>
        <w:t xml:space="preserve">    Aq += pp1;</w:t>
      </w:r>
    </w:p>
    <w:p w14:paraId="651A01AC" w14:textId="77777777" w:rsidR="00902B2F" w:rsidRDefault="00902B2F">
      <w:pPr>
        <w:pStyle w:val="LD10"/>
      </w:pPr>
      <w:r>
        <w:t xml:space="preserve">  }</w:t>
      </w:r>
    </w:p>
    <w:p w14:paraId="31BF07BD" w14:textId="77777777" w:rsidR="00902B2F" w:rsidRDefault="00902B2F">
      <w:pPr>
        <w:pStyle w:val="LD10"/>
      </w:pPr>
    </w:p>
    <w:p w14:paraId="0898B8DA" w14:textId="77777777" w:rsidR="00902B2F" w:rsidRDefault="00902B2F">
      <w:pPr>
        <w:pStyle w:val="LD10"/>
      </w:pPr>
      <w:r>
        <w:t xml:space="preserve"> /*--------------------------------------------------*</w:t>
      </w:r>
    </w:p>
    <w:p w14:paraId="65F838D8" w14:textId="77777777" w:rsidR="00902B2F" w:rsidRDefault="00902B2F">
      <w:pPr>
        <w:pStyle w:val="LD10"/>
      </w:pPr>
      <w:r>
        <w:t xml:space="preserve">  * Update signal for next frame.                    *</w:t>
      </w:r>
    </w:p>
    <w:p w14:paraId="7EA99267" w14:textId="77777777" w:rsidR="00902B2F" w:rsidRDefault="00902B2F">
      <w:pPr>
        <w:pStyle w:val="LD10"/>
      </w:pPr>
      <w:r>
        <w:t xml:space="preserve">  * -&gt; shift to the left by L_frame:                 *</w:t>
      </w:r>
    </w:p>
    <w:p w14:paraId="4A6274C0" w14:textId="77777777" w:rsidR="00902B2F" w:rsidRDefault="00902B2F">
      <w:pPr>
        <w:pStyle w:val="LD10"/>
      </w:pPr>
      <w:r>
        <w:t xml:space="preserve">  *     speech[], wsp[] and  exc[]                   *</w:t>
      </w:r>
    </w:p>
    <w:p w14:paraId="3E25C2FD" w14:textId="77777777" w:rsidR="00902B2F" w:rsidRDefault="00902B2F">
      <w:pPr>
        <w:pStyle w:val="LD10"/>
      </w:pPr>
      <w:r>
        <w:t xml:space="preserve">  *--------------------------------------------------*/</w:t>
      </w:r>
    </w:p>
    <w:p w14:paraId="49B64A90" w14:textId="77777777" w:rsidR="00902B2F" w:rsidRDefault="00902B2F">
      <w:pPr>
        <w:pStyle w:val="LD10"/>
      </w:pPr>
    </w:p>
    <w:p w14:paraId="71574A4E" w14:textId="77777777" w:rsidR="00902B2F" w:rsidRDefault="00902B2F">
      <w:pPr>
        <w:pStyle w:val="LD10"/>
      </w:pPr>
      <w:r>
        <w:t xml:space="preserve">  for(i=0; i&lt; L_total-L_frame; i++)</w:t>
      </w:r>
    </w:p>
    <w:p w14:paraId="3CCA83EE" w14:textId="77777777" w:rsidR="00902B2F" w:rsidRDefault="00902B2F">
      <w:pPr>
        <w:pStyle w:val="LD10"/>
      </w:pPr>
      <w:r>
        <w:t xml:space="preserve">    old_speech[i] = old_speech[i+L_frame];</w:t>
      </w:r>
    </w:p>
    <w:p w14:paraId="40340306" w14:textId="77777777" w:rsidR="00902B2F" w:rsidRDefault="00902B2F">
      <w:pPr>
        <w:pStyle w:val="LD10"/>
      </w:pPr>
    </w:p>
    <w:p w14:paraId="2664D48C" w14:textId="77777777" w:rsidR="00902B2F" w:rsidRDefault="00902B2F">
      <w:pPr>
        <w:pStyle w:val="LD10"/>
      </w:pPr>
      <w:r>
        <w:t xml:space="preserve">  for(i=0; i&lt;pit_max; i++)</w:t>
      </w:r>
    </w:p>
    <w:p w14:paraId="053AD0C3" w14:textId="77777777" w:rsidR="00902B2F" w:rsidRDefault="00902B2F">
      <w:pPr>
        <w:pStyle w:val="LD10"/>
      </w:pPr>
      <w:r>
        <w:lastRenderedPageBreak/>
        <w:t xml:space="preserve">    old_wsp[i] = old_wsp[i+L_frame];</w:t>
      </w:r>
    </w:p>
    <w:p w14:paraId="3C676A69" w14:textId="77777777" w:rsidR="00902B2F" w:rsidRDefault="00902B2F">
      <w:pPr>
        <w:pStyle w:val="LD10"/>
      </w:pPr>
    </w:p>
    <w:p w14:paraId="666A0001" w14:textId="77777777" w:rsidR="00902B2F" w:rsidRDefault="00902B2F">
      <w:pPr>
        <w:pStyle w:val="LD10"/>
      </w:pPr>
      <w:r>
        <w:t xml:space="preserve">  for(i=0; i&lt;pit_max+L_inter; i++)</w:t>
      </w:r>
    </w:p>
    <w:p w14:paraId="0B8F199B" w14:textId="77777777" w:rsidR="00902B2F" w:rsidRDefault="00902B2F">
      <w:pPr>
        <w:pStyle w:val="LD10"/>
      </w:pPr>
      <w:r>
        <w:t xml:space="preserve">    old_exc[i] = old_exc[i+L_frame];</w:t>
      </w:r>
    </w:p>
    <w:p w14:paraId="0BD610B9" w14:textId="77777777" w:rsidR="00902B2F" w:rsidRDefault="00902B2F">
      <w:pPr>
        <w:pStyle w:val="LD10"/>
      </w:pPr>
    </w:p>
    <w:p w14:paraId="2E4C52A3" w14:textId="77777777" w:rsidR="00902B2F" w:rsidRDefault="00902B2F">
      <w:pPr>
        <w:pStyle w:val="LD10"/>
      </w:pPr>
      <w:r>
        <w:t xml:space="preserve">  return;</w:t>
      </w:r>
    </w:p>
    <w:p w14:paraId="410B115B" w14:textId="77777777" w:rsidR="00902B2F" w:rsidRDefault="00902B2F">
      <w:pPr>
        <w:pStyle w:val="LD10"/>
      </w:pPr>
      <w:r>
        <w:t>}</w:t>
      </w:r>
    </w:p>
    <w:p w14:paraId="60A5973D" w14:textId="77777777" w:rsidR="00902B2F" w:rsidRDefault="00902B2F">
      <w:pPr>
        <w:pStyle w:val="Heading2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.2</w:t>
      </w:r>
      <w:r>
        <w:tab/>
        <w:t>Main Program for Source Decoder</w:t>
      </w:r>
    </w:p>
    <w:p w14:paraId="4BA7EE6E" w14:textId="77777777" w:rsidR="00902B2F" w:rsidRDefault="00902B2F">
      <w:pPr>
        <w:pStyle w:val="WP"/>
      </w:pPr>
    </w:p>
    <w:p w14:paraId="0472C1B0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417D3A9B" w14:textId="77777777" w:rsidR="00902B2F" w:rsidRDefault="00902B2F">
      <w:pPr>
        <w:pStyle w:val="WP"/>
        <w:ind w:right="282"/>
      </w:pPr>
      <w:r>
        <w:t>*</w:t>
      </w:r>
    </w:p>
    <w:p w14:paraId="7C3E1297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3" w:name="sdecoder_c"/>
      <w:bookmarkEnd w:id="3"/>
      <w:r>
        <w:tab/>
      </w:r>
      <w:r>
        <w:tab/>
        <w:t>:</w:t>
      </w:r>
      <w:r>
        <w:tab/>
        <w:t>sdecoder</w:t>
      </w:r>
      <w:r>
        <w:fldChar w:fldCharType="begin"/>
      </w:r>
      <w:r>
        <w:instrText>xe "sdecoder</w:instrText>
      </w:r>
      <w:r>
        <w:tab/>
      </w:r>
      <w:r>
        <w:tab/>
        <w:instrText>sdecoder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.2"</w:instrText>
      </w:r>
      <w:r>
        <w:fldChar w:fldCharType="end"/>
      </w:r>
      <w:r>
        <w:t>.c</w:t>
      </w:r>
    </w:p>
    <w:p w14:paraId="745C133A" w14:textId="77777777" w:rsidR="00902B2F" w:rsidRDefault="00902B2F">
      <w:pPr>
        <w:pStyle w:val="WP"/>
        <w:ind w:right="282"/>
      </w:pPr>
      <w:r>
        <w:t>*</w:t>
      </w:r>
    </w:p>
    <w:p w14:paraId="0B5A9953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program for speech source decoding</w:t>
      </w:r>
    </w:p>
    <w:p w14:paraId="2DB8C55E" w14:textId="77777777" w:rsidR="00902B2F" w:rsidRDefault="00902B2F">
      <w:pPr>
        <w:pStyle w:val="WP"/>
        <w:ind w:right="282"/>
      </w:pPr>
      <w:r>
        <w:t>*</w:t>
      </w:r>
    </w:p>
    <w:p w14:paraId="2478742D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3C0DB1B3" w14:textId="77777777" w:rsidR="00902B2F" w:rsidRDefault="00902B2F">
      <w:pPr>
        <w:pStyle w:val="WP"/>
        <w:ind w:right="282"/>
      </w:pPr>
      <w:r>
        <w:t>*</w:t>
      </w:r>
    </w:p>
    <w:p w14:paraId="7466E136" w14:textId="77777777" w:rsidR="00902B2F" w:rsidRDefault="00902B2F">
      <w:pPr>
        <w:pStyle w:val="WP"/>
        <w:ind w:right="282"/>
      </w:pPr>
      <w:r>
        <w:t>*</w:t>
      </w:r>
      <w:r>
        <w:tab/>
        <w:t>USAGE</w:t>
      </w:r>
      <w:r>
        <w:tab/>
      </w:r>
      <w:r>
        <w:tab/>
      </w:r>
      <w:r>
        <w:tab/>
        <w:t>:</w:t>
      </w:r>
      <w:r>
        <w:tab/>
        <w:t>sdecoder  serial_file  synth_file</w:t>
      </w:r>
    </w:p>
    <w:p w14:paraId="29DAD5DF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(executable_file input1 output1)</w:t>
      </w:r>
    </w:p>
    <w:p w14:paraId="4B4B8C3A" w14:textId="77777777" w:rsidR="00902B2F" w:rsidRDefault="00902B2F">
      <w:pPr>
        <w:pStyle w:val="WP"/>
      </w:pPr>
      <w:r>
        <w:t>*</w:t>
      </w:r>
    </w:p>
    <w:p w14:paraId="2C4F5A19" w14:textId="77777777" w:rsidR="00902B2F" w:rsidRDefault="00902B2F">
      <w:pPr>
        <w:pStyle w:val="WP"/>
        <w:ind w:right="282"/>
      </w:pPr>
      <w:r>
        <w:t>*</w:t>
      </w:r>
      <w:r>
        <w:tab/>
        <w:t>INPUT FILE(S)</w:t>
      </w:r>
      <w:r>
        <w:tab/>
      </w:r>
      <w:r>
        <w:tab/>
        <w:t>:</w:t>
      </w:r>
      <w:r>
        <w:tab/>
      </w:r>
    </w:p>
    <w:p w14:paraId="7B40406E" w14:textId="77777777" w:rsidR="00902B2F" w:rsidRDefault="00902B2F">
      <w:pPr>
        <w:pStyle w:val="WP"/>
        <w:ind w:right="282"/>
      </w:pPr>
      <w:r>
        <w:t>*</w:t>
      </w:r>
    </w:p>
    <w:p w14:paraId="6AF4A38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  <w:t>INPUT1</w:t>
      </w:r>
      <w:r>
        <w:tab/>
        <w:t>:</w:t>
      </w:r>
      <w:r>
        <w:tab/>
        <w:t>- Description : serial stream input file</w:t>
      </w:r>
    </w:p>
    <w:p w14:paraId="4631B3A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7BC4F5A3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138 (= 1 + 137) samples per frame</w:t>
      </w:r>
    </w:p>
    <w:p w14:paraId="4E10595D" w14:textId="77777777" w:rsidR="00902B2F" w:rsidRDefault="00902B2F">
      <w:pPr>
        <w:pStyle w:val="WP"/>
        <w:ind w:right="282"/>
      </w:pPr>
      <w:r>
        <w:t>*</w:t>
      </w:r>
    </w:p>
    <w:p w14:paraId="64411508" w14:textId="77777777" w:rsidR="00902B2F" w:rsidRDefault="00902B2F">
      <w:pPr>
        <w:pStyle w:val="WP"/>
        <w:ind w:right="282"/>
      </w:pPr>
      <w:r>
        <w:t>*</w:t>
      </w:r>
      <w:r>
        <w:tab/>
        <w:t>OUTPUT FILE(S)</w:t>
      </w:r>
      <w:r>
        <w:tab/>
        <w:t>:</w:t>
      </w:r>
      <w:r>
        <w:tab/>
      </w:r>
    </w:p>
    <w:p w14:paraId="2FD0C25A" w14:textId="77777777" w:rsidR="00902B2F" w:rsidRDefault="00902B2F">
      <w:pPr>
        <w:pStyle w:val="WP"/>
        <w:ind w:right="282"/>
      </w:pPr>
      <w:r>
        <w:t>*</w:t>
      </w:r>
    </w:p>
    <w:p w14:paraId="76BCC67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  <w:t>OUTPUT1</w:t>
      </w:r>
      <w:r>
        <w:tab/>
        <w:t>:</w:t>
      </w:r>
      <w:r>
        <w:tab/>
        <w:t xml:space="preserve">- Description : synthesis output file </w:t>
      </w:r>
    </w:p>
    <w:p w14:paraId="4317BAC5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Format : binary file 16 bit-samples</w:t>
      </w:r>
    </w:p>
    <w:p w14:paraId="0065001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240 bits per frame</w:t>
      </w:r>
    </w:p>
    <w:p w14:paraId="3DC15B1B" w14:textId="77777777" w:rsidR="00902B2F" w:rsidRDefault="00902B2F">
      <w:pPr>
        <w:pStyle w:val="WP"/>
        <w:ind w:right="282"/>
      </w:pPr>
      <w:r>
        <w:t>*</w:t>
      </w:r>
    </w:p>
    <w:p w14:paraId="3DD0F21A" w14:textId="77777777" w:rsidR="00902B2F" w:rsidRDefault="00902B2F">
      <w:pPr>
        <w:pStyle w:val="WP"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>First sample of each INPUT1 frame is the bad frame</w:t>
      </w:r>
    </w:p>
    <w:p w14:paraId="13E4A8C3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indicator (BFI), BFI = 0 corresponds to a valid frame,</w:t>
      </w:r>
    </w:p>
    <w:p w14:paraId="462B081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BFI = 1 to corrupted data</w:t>
      </w:r>
    </w:p>
    <w:p w14:paraId="7BE276F4" w14:textId="77777777" w:rsidR="00902B2F" w:rsidRDefault="00902B2F">
      <w:pPr>
        <w:pStyle w:val="WP"/>
        <w:ind w:right="282"/>
      </w:pPr>
      <w:r>
        <w:t>*</w:t>
      </w:r>
    </w:p>
    <w:p w14:paraId="39FA609B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5558FEC9" w14:textId="77777777" w:rsidR="00902B2F" w:rsidRDefault="00902B2F">
      <w:pPr>
        <w:pStyle w:val="WP"/>
      </w:pPr>
      <w:r>
        <w:t>*</w:t>
      </w:r>
    </w:p>
    <w:p w14:paraId="5233551D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16550930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stdio.h</w:t>
      </w:r>
    </w:p>
    <w:p w14:paraId="574E2D2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6D26621E" w14:textId="77777777" w:rsidR="00902B2F" w:rsidRDefault="00902B2F">
      <w:pPr>
        <w:pStyle w:val="WP"/>
        <w:ind w:right="282"/>
      </w:pPr>
      <w:r>
        <w:t>*</w:t>
      </w:r>
    </w:p>
    <w:p w14:paraId="748F00E5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2D2255E4" w14:textId="77777777" w:rsidR="00902B2F" w:rsidRDefault="00902B2F">
      <w:pPr>
        <w:pStyle w:val="LD10"/>
        <w:keepNext w:val="0"/>
      </w:pPr>
    </w:p>
    <w:p w14:paraId="1945D9AE" w14:textId="77777777" w:rsidR="00902B2F" w:rsidRDefault="00902B2F">
      <w:pPr>
        <w:pStyle w:val="LD10"/>
        <w:keepNext w:val="0"/>
      </w:pPr>
      <w:r>
        <w:t>#include &lt;stdio.h&gt;</w:t>
      </w:r>
    </w:p>
    <w:p w14:paraId="27BCB77D" w14:textId="77777777" w:rsidR="00902B2F" w:rsidRDefault="00902B2F">
      <w:pPr>
        <w:pStyle w:val="LD10"/>
        <w:keepNext w:val="0"/>
      </w:pPr>
      <w:r>
        <w:t>#include &lt;stdlib.h&gt;</w:t>
      </w:r>
    </w:p>
    <w:p w14:paraId="0DD7F0A2" w14:textId="77777777" w:rsidR="00902B2F" w:rsidRDefault="00902B2F">
      <w:pPr>
        <w:pStyle w:val="LD10"/>
        <w:keepNext w:val="0"/>
      </w:pPr>
      <w:r>
        <w:t>#include "source.h"</w:t>
      </w:r>
    </w:p>
    <w:p w14:paraId="30372F80" w14:textId="77777777" w:rsidR="00902B2F" w:rsidRDefault="00902B2F">
      <w:pPr>
        <w:pStyle w:val="LD10"/>
        <w:keepNext w:val="0"/>
      </w:pPr>
    </w:p>
    <w:p w14:paraId="50260143" w14:textId="77777777" w:rsidR="00902B2F" w:rsidRDefault="00902B2F">
      <w:pPr>
        <w:pStyle w:val="LD10"/>
        <w:keepNext w:val="0"/>
      </w:pPr>
      <w:r>
        <w:t>/*-----------------*</w:t>
      </w:r>
    </w:p>
    <w:p w14:paraId="5D0B5748" w14:textId="77777777" w:rsidR="00902B2F" w:rsidRDefault="00902B2F">
      <w:pPr>
        <w:pStyle w:val="LD10"/>
        <w:keepNext w:val="0"/>
      </w:pPr>
      <w:r>
        <w:t xml:space="preserve"> * Constants       *</w:t>
      </w:r>
    </w:p>
    <w:p w14:paraId="17204D3C" w14:textId="77777777" w:rsidR="00902B2F" w:rsidRDefault="00902B2F">
      <w:pPr>
        <w:pStyle w:val="LD10"/>
        <w:keepNext w:val="0"/>
      </w:pPr>
      <w:r>
        <w:t xml:space="preserve"> *-----------------*/</w:t>
      </w:r>
    </w:p>
    <w:p w14:paraId="4D3FB5BC" w14:textId="77777777" w:rsidR="00902B2F" w:rsidRDefault="00902B2F">
      <w:pPr>
        <w:pStyle w:val="LD10"/>
        <w:keepNext w:val="0"/>
      </w:pPr>
    </w:p>
    <w:p w14:paraId="202BDD51" w14:textId="77777777" w:rsidR="00902B2F" w:rsidRDefault="00902B2F">
      <w:pPr>
        <w:pStyle w:val="LD10"/>
        <w:keepNext w:val="0"/>
      </w:pPr>
      <w:r>
        <w:t>#define L_frame     240</w:t>
      </w:r>
    </w:p>
    <w:p w14:paraId="4DD6351B" w14:textId="77777777" w:rsidR="00902B2F" w:rsidRDefault="00902B2F">
      <w:pPr>
        <w:pStyle w:val="LD10"/>
        <w:keepNext w:val="0"/>
      </w:pPr>
      <w:r>
        <w:t>#define serial_size 138</w:t>
      </w:r>
    </w:p>
    <w:p w14:paraId="2DC02DFE" w14:textId="77777777" w:rsidR="00902B2F" w:rsidRDefault="00902B2F">
      <w:pPr>
        <w:pStyle w:val="LD10"/>
        <w:keepNext w:val="0"/>
      </w:pPr>
      <w:r>
        <w:t>#define prm_size    24</w:t>
      </w:r>
    </w:p>
    <w:p w14:paraId="40B1334E" w14:textId="77777777" w:rsidR="00902B2F" w:rsidRDefault="00902B2F">
      <w:pPr>
        <w:pStyle w:val="LD10"/>
        <w:keepNext w:val="0"/>
      </w:pPr>
    </w:p>
    <w:p w14:paraId="6909FC7E" w14:textId="77777777" w:rsidR="00902B2F" w:rsidRDefault="00902B2F">
      <w:pPr>
        <w:pStyle w:val="LD10"/>
        <w:keepNext w:val="0"/>
      </w:pPr>
      <w:r>
        <w:t>int main(int argc, char *argv[] )</w:t>
      </w:r>
    </w:p>
    <w:p w14:paraId="3F2860B7" w14:textId="77777777" w:rsidR="00902B2F" w:rsidRDefault="00902B2F">
      <w:pPr>
        <w:pStyle w:val="LD10"/>
        <w:keepNext w:val="0"/>
      </w:pPr>
      <w:r>
        <w:t>{</w:t>
      </w:r>
    </w:p>
    <w:p w14:paraId="0B131863" w14:textId="77777777" w:rsidR="00902B2F" w:rsidRDefault="00902B2F">
      <w:pPr>
        <w:pStyle w:val="LD10"/>
        <w:keepNext w:val="0"/>
      </w:pPr>
      <w:r>
        <w:t xml:space="preserve">  Word16 frame;</w:t>
      </w:r>
    </w:p>
    <w:p w14:paraId="769B4183" w14:textId="77777777" w:rsidR="00902B2F" w:rsidRDefault="00902B2F">
      <w:pPr>
        <w:pStyle w:val="LD10"/>
        <w:keepNext w:val="0"/>
      </w:pPr>
      <w:r>
        <w:t xml:space="preserve">  Word16 synth[L_frame];</w:t>
      </w:r>
      <w:r>
        <w:tab/>
      </w:r>
      <w:r>
        <w:tab/>
        <w:t>/* Synthesis              */</w:t>
      </w:r>
    </w:p>
    <w:p w14:paraId="3D2D3D98" w14:textId="77777777" w:rsidR="00902B2F" w:rsidRDefault="00902B2F">
      <w:pPr>
        <w:pStyle w:val="LD10"/>
        <w:keepNext w:val="0"/>
      </w:pPr>
      <w:r>
        <w:t xml:space="preserve">  Word16 parm[prm_size];</w:t>
      </w:r>
      <w:r>
        <w:tab/>
      </w:r>
      <w:r>
        <w:tab/>
        <w:t>/* Synthesis parameters   */</w:t>
      </w:r>
    </w:p>
    <w:p w14:paraId="0BA0C591" w14:textId="77777777" w:rsidR="00902B2F" w:rsidRDefault="00902B2F">
      <w:pPr>
        <w:pStyle w:val="LD10"/>
        <w:keepNext w:val="0"/>
      </w:pPr>
      <w:r>
        <w:t xml:space="preserve">  Word16 serial[serial_size];</w:t>
      </w:r>
      <w:r>
        <w:tab/>
      </w:r>
      <w:r>
        <w:tab/>
        <w:t>/* Serial stream          */</w:t>
      </w:r>
    </w:p>
    <w:p w14:paraId="31C7FAE2" w14:textId="77777777" w:rsidR="00902B2F" w:rsidRDefault="00902B2F">
      <w:pPr>
        <w:pStyle w:val="LD10"/>
        <w:keepNext w:val="0"/>
      </w:pPr>
      <w:r>
        <w:t xml:space="preserve">  FILE   *f_syn, *f_serial;</w:t>
      </w:r>
    </w:p>
    <w:p w14:paraId="5FF07436" w14:textId="77777777" w:rsidR="00902B2F" w:rsidRDefault="00902B2F">
      <w:pPr>
        <w:pStyle w:val="LD10"/>
        <w:keepNext w:val="0"/>
      </w:pPr>
      <w:r>
        <w:br w:type="page"/>
      </w:r>
    </w:p>
    <w:p w14:paraId="26A719BB" w14:textId="77777777" w:rsidR="00902B2F" w:rsidRDefault="00902B2F">
      <w:pPr>
        <w:pStyle w:val="LD10"/>
        <w:keepNext w:val="0"/>
      </w:pPr>
      <w:r>
        <w:t xml:space="preserve">  /* Passed arguments */</w:t>
      </w:r>
    </w:p>
    <w:p w14:paraId="7392D3CD" w14:textId="77777777" w:rsidR="00902B2F" w:rsidRDefault="00902B2F">
      <w:pPr>
        <w:pStyle w:val="LD10"/>
        <w:keepNext w:val="0"/>
      </w:pPr>
    </w:p>
    <w:p w14:paraId="62D45A81" w14:textId="77777777" w:rsidR="00902B2F" w:rsidRDefault="00902B2F">
      <w:pPr>
        <w:pStyle w:val="LD10"/>
        <w:keepNext w:val="0"/>
      </w:pPr>
      <w:r>
        <w:t xml:space="preserve">  if ( argc != 3 )</w:t>
      </w:r>
    </w:p>
    <w:p w14:paraId="07A0EA99" w14:textId="77777777" w:rsidR="00902B2F" w:rsidRDefault="00902B2F">
      <w:pPr>
        <w:pStyle w:val="LD10"/>
        <w:keepNext w:val="0"/>
      </w:pPr>
      <w:r>
        <w:t xml:space="preserve">  {</w:t>
      </w:r>
    </w:p>
    <w:p w14:paraId="435499FE" w14:textId="77777777" w:rsidR="00902B2F" w:rsidRDefault="00902B2F">
      <w:pPr>
        <w:pStyle w:val="LD10"/>
        <w:keepNext w:val="0"/>
      </w:pPr>
      <w:r>
        <w:t xml:space="preserve">     printf("Usage : sdecoder  serial_file  synth_file\n");</w:t>
      </w:r>
    </w:p>
    <w:p w14:paraId="1FA477C6" w14:textId="77777777" w:rsidR="00902B2F" w:rsidRDefault="00902B2F">
      <w:pPr>
        <w:pStyle w:val="LD10"/>
        <w:keepNext w:val="0"/>
      </w:pPr>
      <w:r>
        <w:t xml:space="preserve">     printf("\n");</w:t>
      </w:r>
    </w:p>
    <w:p w14:paraId="039399E3" w14:textId="77777777" w:rsidR="00902B2F" w:rsidRDefault="00902B2F">
      <w:pPr>
        <w:pStyle w:val="LD10"/>
        <w:keepNext w:val="0"/>
      </w:pPr>
      <w:r>
        <w:t xml:space="preserve">     printf("Format for serial_file:\n");</w:t>
      </w:r>
    </w:p>
    <w:p w14:paraId="50833A5C" w14:textId="77777777" w:rsidR="00902B2F" w:rsidRDefault="00902B2F">
      <w:pPr>
        <w:pStyle w:val="LD10"/>
      </w:pPr>
      <w:r>
        <w:t xml:space="preserve">     printf("  Serial stream input is read from a binary file\n");</w:t>
      </w:r>
    </w:p>
    <w:p w14:paraId="5562AB4B" w14:textId="77777777" w:rsidR="00902B2F" w:rsidRDefault="00902B2F">
      <w:pPr>
        <w:pStyle w:val="LD10"/>
      </w:pPr>
      <w:r>
        <w:t xml:space="preserve">     printf("  where each 16-bit word represents 1 encoded bit.\n");</w:t>
      </w:r>
    </w:p>
    <w:p w14:paraId="45524E36" w14:textId="77777777" w:rsidR="00902B2F" w:rsidRDefault="00902B2F">
      <w:pPr>
        <w:pStyle w:val="LD10"/>
      </w:pPr>
      <w:r>
        <w:t xml:space="preserve">     printf("  BFI + 137 bits by frame\n");</w:t>
      </w:r>
    </w:p>
    <w:p w14:paraId="018F5206" w14:textId="77777777" w:rsidR="00902B2F" w:rsidRDefault="00902B2F">
      <w:pPr>
        <w:pStyle w:val="LD10"/>
      </w:pPr>
      <w:r>
        <w:t xml:space="preserve">     printf("\n");</w:t>
      </w:r>
    </w:p>
    <w:p w14:paraId="724A72F0" w14:textId="77777777" w:rsidR="00902B2F" w:rsidRDefault="00902B2F">
      <w:pPr>
        <w:pStyle w:val="LD10"/>
      </w:pPr>
      <w:r>
        <w:t xml:space="preserve">     printf("Format for synth_file:\n");</w:t>
      </w:r>
    </w:p>
    <w:p w14:paraId="2D285B53" w14:textId="77777777" w:rsidR="00902B2F" w:rsidRDefault="00902B2F">
      <w:pPr>
        <w:pStyle w:val="LD10"/>
      </w:pPr>
      <w:r>
        <w:t xml:space="preserve">     printf("  Synthesis is written to a binary file of 16 bits data.\n");</w:t>
      </w:r>
    </w:p>
    <w:p w14:paraId="00444105" w14:textId="77777777" w:rsidR="00902B2F" w:rsidRDefault="00902B2F">
      <w:pPr>
        <w:pStyle w:val="LD10"/>
      </w:pPr>
      <w:r>
        <w:t xml:space="preserve">     exit( 1 );</w:t>
      </w:r>
    </w:p>
    <w:p w14:paraId="557F0354" w14:textId="77777777" w:rsidR="00902B2F" w:rsidRDefault="00902B2F">
      <w:pPr>
        <w:pStyle w:val="LD10"/>
      </w:pPr>
      <w:r>
        <w:t xml:space="preserve">  }</w:t>
      </w:r>
    </w:p>
    <w:p w14:paraId="04AF954C" w14:textId="77777777" w:rsidR="00902B2F" w:rsidRDefault="00902B2F">
      <w:pPr>
        <w:pStyle w:val="LD10"/>
      </w:pPr>
    </w:p>
    <w:p w14:paraId="5EFF360F" w14:textId="77777777" w:rsidR="00902B2F" w:rsidRDefault="00902B2F">
      <w:pPr>
        <w:pStyle w:val="LD10"/>
      </w:pPr>
      <w:r>
        <w:t xml:space="preserve">  /* Open file for synthesis and serial stream */</w:t>
      </w:r>
    </w:p>
    <w:p w14:paraId="7FC9D927" w14:textId="77777777" w:rsidR="00902B2F" w:rsidRDefault="00902B2F">
      <w:pPr>
        <w:pStyle w:val="LD10"/>
      </w:pPr>
    </w:p>
    <w:p w14:paraId="7D9CA919" w14:textId="77777777" w:rsidR="00902B2F" w:rsidRDefault="00902B2F">
      <w:pPr>
        <w:pStyle w:val="LD10"/>
      </w:pPr>
      <w:r>
        <w:t xml:space="preserve">  if( (f_serial = fopen(argv[1],"rb") ) == NULL )</w:t>
      </w:r>
    </w:p>
    <w:p w14:paraId="7E100EB4" w14:textId="77777777" w:rsidR="00902B2F" w:rsidRDefault="00902B2F">
      <w:pPr>
        <w:pStyle w:val="LD10"/>
      </w:pPr>
      <w:r>
        <w:t xml:space="preserve">  {</w:t>
      </w:r>
    </w:p>
    <w:p w14:paraId="4910FB83" w14:textId="77777777" w:rsidR="00902B2F" w:rsidRDefault="00902B2F">
      <w:pPr>
        <w:pStyle w:val="LD10"/>
      </w:pPr>
      <w:r>
        <w:t xml:space="preserve">    printf("Input file '%s' does not exist !!\n",argv[1]);</w:t>
      </w:r>
    </w:p>
    <w:p w14:paraId="2B8DAEA0" w14:textId="77777777" w:rsidR="00902B2F" w:rsidRDefault="00902B2F">
      <w:pPr>
        <w:pStyle w:val="LD10"/>
      </w:pPr>
      <w:r>
        <w:t xml:space="preserve">    exit(0);</w:t>
      </w:r>
    </w:p>
    <w:p w14:paraId="75710863" w14:textId="77777777" w:rsidR="00902B2F" w:rsidRDefault="00902B2F">
      <w:pPr>
        <w:pStyle w:val="LD10"/>
      </w:pPr>
      <w:r>
        <w:t xml:space="preserve">  }</w:t>
      </w:r>
    </w:p>
    <w:p w14:paraId="0C5BBD1F" w14:textId="77777777" w:rsidR="00902B2F" w:rsidRDefault="00902B2F">
      <w:pPr>
        <w:pStyle w:val="LD10"/>
      </w:pPr>
    </w:p>
    <w:p w14:paraId="36730B2E" w14:textId="77777777" w:rsidR="00902B2F" w:rsidRDefault="00902B2F">
      <w:pPr>
        <w:pStyle w:val="LD10"/>
      </w:pPr>
      <w:r>
        <w:t xml:space="preserve">  if( (f_syn = fopen(argv[2], "wb") ) == NULL )</w:t>
      </w:r>
    </w:p>
    <w:p w14:paraId="7680B109" w14:textId="77777777" w:rsidR="00902B2F" w:rsidRDefault="00902B2F">
      <w:pPr>
        <w:pStyle w:val="LD10"/>
      </w:pPr>
      <w:r>
        <w:t xml:space="preserve">  {</w:t>
      </w:r>
    </w:p>
    <w:p w14:paraId="4214917E" w14:textId="77777777" w:rsidR="00902B2F" w:rsidRDefault="00902B2F">
      <w:pPr>
        <w:pStyle w:val="LD10"/>
      </w:pPr>
      <w:r>
        <w:t xml:space="preserve">    printf("Cannot open file '%s' !!\n", argv[2]);</w:t>
      </w:r>
    </w:p>
    <w:p w14:paraId="2A1E65EB" w14:textId="77777777" w:rsidR="00902B2F" w:rsidRDefault="00902B2F">
      <w:pPr>
        <w:pStyle w:val="LD10"/>
      </w:pPr>
      <w:r>
        <w:t xml:space="preserve">    exit(0);</w:t>
      </w:r>
    </w:p>
    <w:p w14:paraId="6B38A55C" w14:textId="77777777" w:rsidR="00902B2F" w:rsidRDefault="00902B2F">
      <w:pPr>
        <w:pStyle w:val="LD10"/>
      </w:pPr>
      <w:r>
        <w:t xml:space="preserve">  }</w:t>
      </w:r>
    </w:p>
    <w:p w14:paraId="772CB514" w14:textId="77777777" w:rsidR="00902B2F" w:rsidRDefault="00902B2F">
      <w:pPr>
        <w:pStyle w:val="LD10"/>
      </w:pPr>
    </w:p>
    <w:p w14:paraId="092BA772" w14:textId="77777777" w:rsidR="00902B2F" w:rsidRDefault="00902B2F">
      <w:pPr>
        <w:pStyle w:val="LD10"/>
      </w:pPr>
    </w:p>
    <w:p w14:paraId="6AC37888" w14:textId="77777777" w:rsidR="00902B2F" w:rsidRDefault="00902B2F">
      <w:pPr>
        <w:pStyle w:val="LD10"/>
      </w:pPr>
      <w:r>
        <w:t xml:space="preserve">  /* Initialization of decoder  */</w:t>
      </w:r>
    </w:p>
    <w:p w14:paraId="67F3FB7B" w14:textId="77777777" w:rsidR="00902B2F" w:rsidRDefault="00902B2F">
      <w:pPr>
        <w:pStyle w:val="LD10"/>
      </w:pPr>
    </w:p>
    <w:p w14:paraId="1603841D" w14:textId="77777777" w:rsidR="00902B2F" w:rsidRDefault="00902B2F">
      <w:pPr>
        <w:pStyle w:val="LD10"/>
      </w:pPr>
      <w:r>
        <w:t xml:space="preserve">  Init_Decod_Tetra();</w:t>
      </w:r>
    </w:p>
    <w:p w14:paraId="1FF00BA1" w14:textId="77777777" w:rsidR="00902B2F" w:rsidRDefault="00902B2F">
      <w:pPr>
        <w:pStyle w:val="LD10"/>
      </w:pPr>
    </w:p>
    <w:p w14:paraId="56FAD0B7" w14:textId="77777777" w:rsidR="00902B2F" w:rsidRDefault="00902B2F">
      <w:pPr>
        <w:pStyle w:val="LD10"/>
      </w:pPr>
      <w:r>
        <w:t xml:space="preserve">  /* Loop for each "L_frame" speech data. */</w:t>
      </w:r>
    </w:p>
    <w:p w14:paraId="6F25E348" w14:textId="77777777" w:rsidR="00902B2F" w:rsidRDefault="00902B2F">
      <w:pPr>
        <w:pStyle w:val="LD10"/>
      </w:pPr>
    </w:p>
    <w:p w14:paraId="1B8D2317" w14:textId="77777777" w:rsidR="00902B2F" w:rsidRDefault="00902B2F">
      <w:pPr>
        <w:pStyle w:val="LD10"/>
      </w:pPr>
      <w:r>
        <w:t xml:space="preserve">  frame =0;</w:t>
      </w:r>
    </w:p>
    <w:p w14:paraId="1087EC6B" w14:textId="77777777" w:rsidR="00902B2F" w:rsidRDefault="00902B2F">
      <w:pPr>
        <w:pStyle w:val="LD10"/>
      </w:pPr>
    </w:p>
    <w:p w14:paraId="49858E27" w14:textId="77777777" w:rsidR="00902B2F" w:rsidRDefault="00902B2F">
      <w:pPr>
        <w:pStyle w:val="LD10"/>
      </w:pPr>
      <w:r>
        <w:t xml:space="preserve">  while( fread(serial, sizeof(Word16), serial_size, f_serial) == serial_size)</w:t>
      </w:r>
    </w:p>
    <w:p w14:paraId="23AB3A5F" w14:textId="77777777" w:rsidR="00902B2F" w:rsidRDefault="00902B2F">
      <w:pPr>
        <w:pStyle w:val="LD10"/>
      </w:pPr>
      <w:r>
        <w:t xml:space="preserve">  {</w:t>
      </w:r>
    </w:p>
    <w:p w14:paraId="7AEB1DEF" w14:textId="77777777" w:rsidR="00902B2F" w:rsidRDefault="00902B2F">
      <w:pPr>
        <w:pStyle w:val="LD10"/>
      </w:pPr>
      <w:r>
        <w:t xml:space="preserve">    printf("frame=%d\n", ++frame);</w:t>
      </w:r>
    </w:p>
    <w:p w14:paraId="28E84858" w14:textId="77777777" w:rsidR="00902B2F" w:rsidRDefault="00902B2F">
      <w:pPr>
        <w:pStyle w:val="LD10"/>
      </w:pPr>
    </w:p>
    <w:p w14:paraId="722C2ECF" w14:textId="77777777" w:rsidR="00902B2F" w:rsidRDefault="00902B2F">
      <w:pPr>
        <w:pStyle w:val="LD10"/>
      </w:pPr>
      <w:r>
        <w:t xml:space="preserve">    Bits2prm_Tetra(serial, parm);</w:t>
      </w:r>
      <w:r>
        <w:tab/>
        <w:t>/* serial to parameters */</w:t>
      </w:r>
    </w:p>
    <w:p w14:paraId="240CA90C" w14:textId="77777777" w:rsidR="00902B2F" w:rsidRDefault="00902B2F">
      <w:pPr>
        <w:pStyle w:val="LD10"/>
      </w:pPr>
    </w:p>
    <w:p w14:paraId="14BDEFED" w14:textId="77777777" w:rsidR="00902B2F" w:rsidRDefault="00902B2F">
      <w:pPr>
        <w:pStyle w:val="LD10"/>
      </w:pPr>
      <w:r>
        <w:t xml:space="preserve">    Decod_Tetra(parm, synth);</w:t>
      </w:r>
      <w:r>
        <w:tab/>
      </w:r>
      <w:r>
        <w:tab/>
        <w:t>/* decoder */</w:t>
      </w:r>
    </w:p>
    <w:p w14:paraId="55AA2446" w14:textId="77777777" w:rsidR="00902B2F" w:rsidRDefault="00902B2F">
      <w:pPr>
        <w:pStyle w:val="LD10"/>
      </w:pPr>
    </w:p>
    <w:p w14:paraId="7B3E6EB6" w14:textId="77777777" w:rsidR="00902B2F" w:rsidRDefault="00902B2F">
      <w:pPr>
        <w:pStyle w:val="LD10"/>
      </w:pPr>
      <w:r>
        <w:t xml:space="preserve">    Post_Process(synth, (Word16)L_frame);</w:t>
      </w:r>
      <w:r>
        <w:tab/>
        <w:t>/* Post processing of synthesis  */</w:t>
      </w:r>
    </w:p>
    <w:p w14:paraId="252A41CB" w14:textId="77777777" w:rsidR="00902B2F" w:rsidRDefault="00902B2F">
      <w:pPr>
        <w:pStyle w:val="LD10"/>
      </w:pPr>
    </w:p>
    <w:p w14:paraId="612ABE05" w14:textId="77777777" w:rsidR="00902B2F" w:rsidRDefault="00902B2F">
      <w:pPr>
        <w:pStyle w:val="LD10"/>
      </w:pPr>
      <w:r>
        <w:t xml:space="preserve">    fwrite(synth, sizeof(Word16), L_frame,  f_syn);   /* Write output file */</w:t>
      </w:r>
    </w:p>
    <w:p w14:paraId="3FC8A546" w14:textId="77777777" w:rsidR="00902B2F" w:rsidRDefault="00902B2F">
      <w:pPr>
        <w:pStyle w:val="LD10"/>
      </w:pPr>
      <w:r>
        <w:t xml:space="preserve">  }</w:t>
      </w:r>
    </w:p>
    <w:p w14:paraId="0F795802" w14:textId="77777777" w:rsidR="00902B2F" w:rsidRDefault="00902B2F">
      <w:pPr>
        <w:pStyle w:val="LD10"/>
      </w:pPr>
      <w:r>
        <w:t xml:space="preserve">  return (EXIT_SUCCESS);</w:t>
      </w:r>
    </w:p>
    <w:p w14:paraId="3D31F595" w14:textId="77777777" w:rsidR="00902B2F" w:rsidRDefault="00902B2F">
      <w:pPr>
        <w:pStyle w:val="LD10"/>
      </w:pPr>
      <w:r>
        <w:t>}</w:t>
      </w:r>
    </w:p>
    <w:p w14:paraId="40A71917" w14:textId="77777777" w:rsidR="00902B2F" w:rsidRDefault="00902B2F">
      <w:pPr>
        <w:pStyle w:val="LD10"/>
      </w:pPr>
    </w:p>
    <w:p w14:paraId="657A5787" w14:textId="77777777" w:rsidR="00902B2F" w:rsidRDefault="00902B2F">
      <w:pPr>
        <w:pStyle w:val="WP"/>
        <w:keepNext/>
        <w:ind w:right="282"/>
      </w:pPr>
      <w:r>
        <w:br w:type="page"/>
      </w:r>
    </w:p>
    <w:p w14:paraId="217CBD85" w14:textId="77777777" w:rsidR="00902B2F" w:rsidRDefault="00902B2F">
      <w:pPr>
        <w:pStyle w:val="WP"/>
        <w:keepNext/>
        <w:ind w:right="282"/>
      </w:pPr>
      <w:r>
        <w:t>/************************************************************************</w:t>
      </w:r>
    </w:p>
    <w:p w14:paraId="497F6B3C" w14:textId="77777777" w:rsidR="00902B2F" w:rsidRDefault="00902B2F">
      <w:pPr>
        <w:pStyle w:val="WP"/>
        <w:keepNext/>
        <w:ind w:right="282"/>
      </w:pPr>
      <w:r>
        <w:t>*</w:t>
      </w:r>
    </w:p>
    <w:p w14:paraId="3841C76C" w14:textId="77777777" w:rsidR="00902B2F" w:rsidRDefault="00902B2F">
      <w:pPr>
        <w:pStyle w:val="WP"/>
        <w:keepNext/>
        <w:ind w:right="282"/>
      </w:pPr>
      <w:r>
        <w:t>*</w:t>
      </w:r>
      <w:r>
        <w:tab/>
        <w:t>FILENAME</w:t>
      </w:r>
      <w:bookmarkStart w:id="4" w:name="sdecod_tet_c"/>
      <w:bookmarkEnd w:id="4"/>
      <w:r>
        <w:tab/>
      </w:r>
      <w:r>
        <w:tab/>
        <w:t>:</w:t>
      </w:r>
      <w:r>
        <w:tab/>
        <w:t>sdec_tet.c</w:t>
      </w:r>
      <w:bookmarkStart w:id="5" w:name="sdec_tet_c"/>
      <w:bookmarkEnd w:id="5"/>
    </w:p>
    <w:p w14:paraId="4E8C3FEB" w14:textId="77777777" w:rsidR="00902B2F" w:rsidRDefault="00902B2F">
      <w:pPr>
        <w:pStyle w:val="WP"/>
        <w:keepNext/>
        <w:ind w:right="282"/>
      </w:pPr>
      <w:r>
        <w:t>*</w:t>
      </w:r>
    </w:p>
    <w:p w14:paraId="757CF15C" w14:textId="77777777" w:rsidR="00902B2F" w:rsidRDefault="00902B2F">
      <w:pPr>
        <w:pStyle w:val="WP"/>
        <w:keepNext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Main routines for speech source decoding</w:t>
      </w:r>
    </w:p>
    <w:p w14:paraId="55445234" w14:textId="77777777" w:rsidR="00902B2F" w:rsidRDefault="00902B2F">
      <w:pPr>
        <w:pStyle w:val="WP"/>
        <w:keepNext/>
        <w:ind w:right="282"/>
      </w:pPr>
      <w:r>
        <w:t>*</w:t>
      </w:r>
    </w:p>
    <w:p w14:paraId="3912716E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</w:t>
      </w:r>
    </w:p>
    <w:p w14:paraId="139648F4" w14:textId="77777777" w:rsidR="00902B2F" w:rsidRDefault="00902B2F">
      <w:pPr>
        <w:pStyle w:val="WP"/>
        <w:keepNext/>
        <w:ind w:right="282"/>
      </w:pPr>
      <w:r>
        <w:t>*</w:t>
      </w:r>
    </w:p>
    <w:p w14:paraId="077970C4" w14:textId="77777777" w:rsidR="00902B2F" w:rsidRDefault="00902B2F">
      <w:pPr>
        <w:pStyle w:val="WP"/>
        <w:keepNext/>
        <w:ind w:right="282"/>
      </w:pPr>
      <w:r>
        <w:t>*</w:t>
      </w:r>
      <w:r>
        <w:tab/>
        <w:t>SUB-ROUTINES</w:t>
      </w:r>
      <w:r>
        <w:tab/>
        <w:t>:</w:t>
      </w:r>
      <w:r>
        <w:tab/>
        <w:t>- Init_Decod_Tetra()</w:t>
      </w:r>
    </w:p>
    <w:p w14:paraId="58E7C48D" w14:textId="77777777" w:rsidR="00902B2F" w:rsidRDefault="00902B2F">
      <w:pPr>
        <w:pStyle w:val="WP"/>
        <w:keepNext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Decod_Tetra()</w:t>
      </w:r>
    </w:p>
    <w:p w14:paraId="4E6C3BA6" w14:textId="77777777" w:rsidR="00902B2F" w:rsidRDefault="00902B2F">
      <w:pPr>
        <w:pStyle w:val="WP"/>
        <w:keepNext/>
        <w:ind w:right="282"/>
      </w:pPr>
      <w:r>
        <w:t>*</w:t>
      </w:r>
    </w:p>
    <w:p w14:paraId="293934C2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</w:t>
      </w:r>
    </w:p>
    <w:p w14:paraId="12A9CE12" w14:textId="77777777" w:rsidR="00902B2F" w:rsidRDefault="00902B2F">
      <w:pPr>
        <w:pStyle w:val="WP"/>
        <w:keepNext/>
      </w:pPr>
      <w:r>
        <w:t>*</w:t>
      </w:r>
    </w:p>
    <w:p w14:paraId="175348FB" w14:textId="77777777" w:rsidR="00902B2F" w:rsidRDefault="00902B2F">
      <w:pPr>
        <w:pStyle w:val="WP"/>
        <w:keepNext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712380C0" w14:textId="77777777" w:rsidR="00902B2F" w:rsidRDefault="00902B2F">
      <w:pPr>
        <w:pStyle w:val="WP"/>
        <w:keepNext/>
        <w:ind w:right="282"/>
      </w:pPr>
      <w:r>
        <w:t>*</w:t>
      </w:r>
    </w:p>
    <w:p w14:paraId="7A0F2F19" w14:textId="77777777" w:rsidR="00902B2F" w:rsidRDefault="00902B2F">
      <w:pPr>
        <w:pStyle w:val="WP"/>
        <w:keepNext/>
        <w:ind w:right="282"/>
      </w:pPr>
      <w:r>
        <w:t>************************************************************************/</w:t>
      </w:r>
    </w:p>
    <w:p w14:paraId="338EBAE8" w14:textId="77777777" w:rsidR="00902B2F" w:rsidRDefault="00902B2F">
      <w:pPr>
        <w:pStyle w:val="LD10"/>
      </w:pPr>
    </w:p>
    <w:p w14:paraId="05A5349F" w14:textId="77777777" w:rsidR="00902B2F" w:rsidRDefault="00902B2F">
      <w:pPr>
        <w:pStyle w:val="LD10"/>
      </w:pPr>
      <w:r>
        <w:t>#include "source.h"</w:t>
      </w:r>
    </w:p>
    <w:p w14:paraId="2DE05F2D" w14:textId="77777777" w:rsidR="00902B2F" w:rsidRDefault="00902B2F">
      <w:pPr>
        <w:pStyle w:val="LD10"/>
      </w:pPr>
    </w:p>
    <w:p w14:paraId="13B009A8" w14:textId="77777777" w:rsidR="00902B2F" w:rsidRDefault="00902B2F">
      <w:pPr>
        <w:pStyle w:val="LD10"/>
      </w:pPr>
      <w:r>
        <w:t>/*--------------------------------------------------------*</w:t>
      </w:r>
    </w:p>
    <w:p w14:paraId="636F305F" w14:textId="77777777" w:rsidR="00902B2F" w:rsidRDefault="00902B2F">
      <w:pPr>
        <w:pStyle w:val="LD10"/>
      </w:pPr>
      <w:r>
        <w:t xml:space="preserve"> *       Decoder constants parameters.                    *</w:t>
      </w:r>
    </w:p>
    <w:p w14:paraId="3B9F8B26" w14:textId="77777777" w:rsidR="00902B2F" w:rsidRDefault="00902B2F">
      <w:pPr>
        <w:pStyle w:val="LD10"/>
      </w:pPr>
      <w:r>
        <w:t xml:space="preserve"> *                                                        *</w:t>
      </w:r>
    </w:p>
    <w:p w14:paraId="72A9F416" w14:textId="77777777" w:rsidR="00902B2F" w:rsidRDefault="00902B2F">
      <w:pPr>
        <w:pStyle w:val="LD10"/>
      </w:pPr>
      <w:r>
        <w:t xml:space="preserve"> *   L_frame     : Frame size.                            *</w:t>
      </w:r>
    </w:p>
    <w:p w14:paraId="7D05F489" w14:textId="77777777" w:rsidR="00902B2F" w:rsidRDefault="00902B2F">
      <w:pPr>
        <w:pStyle w:val="LD10"/>
      </w:pPr>
      <w:r>
        <w:t xml:space="preserve"> *   L_subfr     : Sub-frame size.                        *</w:t>
      </w:r>
    </w:p>
    <w:p w14:paraId="68833868" w14:textId="77777777" w:rsidR="00902B2F" w:rsidRDefault="00902B2F">
      <w:pPr>
        <w:pStyle w:val="LD10"/>
      </w:pPr>
      <w:r>
        <w:t xml:space="preserve"> *   p           : LPC order.                             *</w:t>
      </w:r>
    </w:p>
    <w:p w14:paraId="0D17EBBD" w14:textId="77777777" w:rsidR="00902B2F" w:rsidRDefault="00902B2F">
      <w:pPr>
        <w:pStyle w:val="LD10"/>
      </w:pPr>
      <w:r>
        <w:t xml:space="preserve"> *   pp1         : LPC order+1                            *</w:t>
      </w:r>
    </w:p>
    <w:p w14:paraId="69BB7219" w14:textId="77777777" w:rsidR="00902B2F" w:rsidRDefault="00902B2F">
      <w:pPr>
        <w:pStyle w:val="LD10"/>
      </w:pPr>
      <w:r>
        <w:t xml:space="preserve"> *   pit_min     : Minimum pitch lag.                     *</w:t>
      </w:r>
    </w:p>
    <w:p w14:paraId="57150B03" w14:textId="77777777" w:rsidR="00902B2F" w:rsidRDefault="00902B2F">
      <w:pPr>
        <w:pStyle w:val="LD10"/>
      </w:pPr>
      <w:r>
        <w:t xml:space="preserve"> *   pit_max     : Maximum pitch lag.                     *</w:t>
      </w:r>
    </w:p>
    <w:p w14:paraId="5D545B70" w14:textId="77777777" w:rsidR="00902B2F" w:rsidRDefault="00902B2F">
      <w:pPr>
        <w:pStyle w:val="LD10"/>
      </w:pPr>
      <w:r>
        <w:t xml:space="preserve"> *   L_inter     : Length of filter for interpolation     *</w:t>
      </w:r>
    </w:p>
    <w:p w14:paraId="0844C05E" w14:textId="77777777" w:rsidR="00902B2F" w:rsidRDefault="00902B2F">
      <w:pPr>
        <w:pStyle w:val="LD10"/>
      </w:pPr>
      <w:r>
        <w:t xml:space="preserve"> *   parm_size   : Lenght of vector parm[]                *</w:t>
      </w:r>
    </w:p>
    <w:p w14:paraId="5094801C" w14:textId="77777777" w:rsidR="00902B2F" w:rsidRDefault="00902B2F">
      <w:pPr>
        <w:pStyle w:val="LD10"/>
      </w:pPr>
      <w:r>
        <w:t xml:space="preserve"> *--------------------------------------------------------*/</w:t>
      </w:r>
    </w:p>
    <w:p w14:paraId="6C038138" w14:textId="77777777" w:rsidR="00902B2F" w:rsidRDefault="00902B2F">
      <w:pPr>
        <w:pStyle w:val="LD10"/>
      </w:pPr>
    </w:p>
    <w:p w14:paraId="5D813362" w14:textId="77777777" w:rsidR="00902B2F" w:rsidRDefault="00902B2F">
      <w:pPr>
        <w:pStyle w:val="LD10"/>
      </w:pPr>
      <w:r>
        <w:t>#define  L_frame  (Word16)240</w:t>
      </w:r>
    </w:p>
    <w:p w14:paraId="409D2220" w14:textId="77777777" w:rsidR="00902B2F" w:rsidRDefault="00902B2F">
      <w:pPr>
        <w:pStyle w:val="LD10"/>
      </w:pPr>
      <w:r>
        <w:t>#define  L_subfr  (Word16)60</w:t>
      </w:r>
    </w:p>
    <w:p w14:paraId="6732F233" w14:textId="77777777" w:rsidR="00902B2F" w:rsidRDefault="00902B2F">
      <w:pPr>
        <w:pStyle w:val="LD10"/>
      </w:pPr>
      <w:r>
        <w:t>#define  p        (Word16)10</w:t>
      </w:r>
    </w:p>
    <w:p w14:paraId="288280CB" w14:textId="77777777" w:rsidR="00902B2F" w:rsidRDefault="00902B2F">
      <w:pPr>
        <w:pStyle w:val="LD10"/>
      </w:pPr>
      <w:r>
        <w:t>#define  pp1      (Word16)11</w:t>
      </w:r>
    </w:p>
    <w:p w14:paraId="3193C5A9" w14:textId="77777777" w:rsidR="00902B2F" w:rsidRDefault="00902B2F">
      <w:pPr>
        <w:pStyle w:val="LD10"/>
      </w:pPr>
      <w:r>
        <w:t>#define  pit_min  (Word16)20</w:t>
      </w:r>
    </w:p>
    <w:p w14:paraId="0D12BD0A" w14:textId="77777777" w:rsidR="00902B2F" w:rsidRDefault="00902B2F">
      <w:pPr>
        <w:pStyle w:val="LD10"/>
      </w:pPr>
      <w:r>
        <w:t>#define  pit_max  (Word16)143</w:t>
      </w:r>
    </w:p>
    <w:p w14:paraId="22EAD78A" w14:textId="77777777" w:rsidR="00902B2F" w:rsidRDefault="00902B2F">
      <w:pPr>
        <w:pStyle w:val="LD10"/>
      </w:pPr>
      <w:r>
        <w:t>#define  L_inter  (Word16)15</w:t>
      </w:r>
    </w:p>
    <w:p w14:paraId="265B97BC" w14:textId="77777777" w:rsidR="00902B2F" w:rsidRDefault="00902B2F">
      <w:pPr>
        <w:pStyle w:val="LD10"/>
      </w:pPr>
      <w:r>
        <w:t>#define  parm_size (Word16)23</w:t>
      </w:r>
    </w:p>
    <w:p w14:paraId="22D8CF88" w14:textId="77777777" w:rsidR="00902B2F" w:rsidRDefault="00902B2F">
      <w:pPr>
        <w:pStyle w:val="LD10"/>
      </w:pPr>
    </w:p>
    <w:p w14:paraId="729E4BC7" w14:textId="77777777" w:rsidR="00902B2F" w:rsidRDefault="00902B2F">
      <w:pPr>
        <w:pStyle w:val="LD10"/>
      </w:pPr>
    </w:p>
    <w:p w14:paraId="3DCDF40D" w14:textId="77777777" w:rsidR="00902B2F" w:rsidRDefault="00902B2F">
      <w:pPr>
        <w:pStyle w:val="LD10"/>
      </w:pPr>
      <w:r>
        <w:t>/*--------------------------------------------------------*</w:t>
      </w:r>
    </w:p>
    <w:p w14:paraId="211859C9" w14:textId="77777777" w:rsidR="00902B2F" w:rsidRDefault="00902B2F">
      <w:pPr>
        <w:pStyle w:val="LD10"/>
      </w:pPr>
      <w:r>
        <w:t xml:space="preserve"> *   LPC bandwidth expansion factors for noise filter.    *</w:t>
      </w:r>
    </w:p>
    <w:p w14:paraId="3E393D4D" w14:textId="77777777" w:rsidR="00902B2F" w:rsidRDefault="00902B2F">
      <w:pPr>
        <w:pStyle w:val="LD10"/>
      </w:pPr>
      <w:r>
        <w:t xml:space="preserve"> *      In Q15 = 0.75, 0.85                               *</w:t>
      </w:r>
    </w:p>
    <w:p w14:paraId="34F17F2D" w14:textId="77777777" w:rsidR="00902B2F" w:rsidRDefault="00902B2F">
      <w:pPr>
        <w:pStyle w:val="LD10"/>
      </w:pPr>
      <w:r>
        <w:t xml:space="preserve"> *--------------------------------------------------------*/</w:t>
      </w:r>
    </w:p>
    <w:p w14:paraId="2FA8B0C6" w14:textId="77777777" w:rsidR="00902B2F" w:rsidRDefault="00902B2F">
      <w:pPr>
        <w:pStyle w:val="LD10"/>
      </w:pPr>
    </w:p>
    <w:p w14:paraId="75926415" w14:textId="77777777" w:rsidR="00902B2F" w:rsidRDefault="00902B2F">
      <w:pPr>
        <w:pStyle w:val="LD10"/>
      </w:pPr>
      <w:r>
        <w:t>#define gamma3  (Word16)24576</w:t>
      </w:r>
    </w:p>
    <w:p w14:paraId="0C1676C3" w14:textId="77777777" w:rsidR="00902B2F" w:rsidRDefault="00902B2F">
      <w:pPr>
        <w:pStyle w:val="LD10"/>
      </w:pPr>
      <w:r>
        <w:t>#define gamma4  (Word16)27853</w:t>
      </w:r>
    </w:p>
    <w:p w14:paraId="54D6D781" w14:textId="77777777" w:rsidR="00902B2F" w:rsidRDefault="00902B2F">
      <w:pPr>
        <w:pStyle w:val="LD10"/>
      </w:pPr>
      <w:r>
        <w:br w:type="page"/>
      </w:r>
    </w:p>
    <w:p w14:paraId="51164056" w14:textId="77777777" w:rsidR="00902B2F" w:rsidRDefault="00902B2F">
      <w:pPr>
        <w:pStyle w:val="LD10"/>
      </w:pPr>
      <w:r>
        <w:t>/*--------------------------------------------------------*</w:t>
      </w:r>
    </w:p>
    <w:p w14:paraId="5DAF003A" w14:textId="77777777" w:rsidR="00902B2F" w:rsidRDefault="00902B2F">
      <w:pPr>
        <w:pStyle w:val="LD10"/>
      </w:pPr>
      <w:r>
        <w:t xml:space="preserve"> *         Static memory allocation.                      *</w:t>
      </w:r>
    </w:p>
    <w:p w14:paraId="1DA89ADF" w14:textId="77777777" w:rsidR="00902B2F" w:rsidRDefault="00902B2F">
      <w:pPr>
        <w:pStyle w:val="LD10"/>
      </w:pPr>
      <w:r>
        <w:t xml:space="preserve"> *--------------------------------------------------------*/</w:t>
      </w:r>
    </w:p>
    <w:p w14:paraId="684A22C5" w14:textId="77777777" w:rsidR="00902B2F" w:rsidRDefault="00902B2F">
      <w:pPr>
        <w:pStyle w:val="LD10"/>
      </w:pPr>
    </w:p>
    <w:p w14:paraId="7F24BD86" w14:textId="77777777" w:rsidR="00902B2F" w:rsidRDefault="00902B2F">
      <w:pPr>
        <w:pStyle w:val="LD10"/>
      </w:pPr>
      <w:r>
        <w:t xml:space="preserve">        /* Excitation vector */</w:t>
      </w:r>
    </w:p>
    <w:p w14:paraId="3F87B557" w14:textId="77777777" w:rsidR="00902B2F" w:rsidRDefault="00902B2F">
      <w:pPr>
        <w:pStyle w:val="LD10"/>
      </w:pPr>
    </w:p>
    <w:p w14:paraId="5444A797" w14:textId="77777777" w:rsidR="00902B2F" w:rsidRDefault="00902B2F">
      <w:pPr>
        <w:pStyle w:val="LD10"/>
      </w:pPr>
      <w:r>
        <w:t>static Word16 old_exc[L_frame+pit_max+L_inter];</w:t>
      </w:r>
    </w:p>
    <w:p w14:paraId="68DE35A7" w14:textId="77777777" w:rsidR="00902B2F" w:rsidRDefault="00902B2F">
      <w:pPr>
        <w:pStyle w:val="LD10"/>
      </w:pPr>
      <w:r>
        <w:t>static Word16 *exc;</w:t>
      </w:r>
    </w:p>
    <w:p w14:paraId="2FBD33CA" w14:textId="77777777" w:rsidR="00902B2F" w:rsidRDefault="00902B2F">
      <w:pPr>
        <w:pStyle w:val="LD10"/>
      </w:pPr>
    </w:p>
    <w:p w14:paraId="0878AA59" w14:textId="77777777" w:rsidR="00902B2F" w:rsidRDefault="00902B2F">
      <w:pPr>
        <w:pStyle w:val="LD10"/>
      </w:pPr>
      <w:r>
        <w:t xml:space="preserve">        /* Spectral expansion factors */</w:t>
      </w:r>
    </w:p>
    <w:p w14:paraId="182BC345" w14:textId="77777777" w:rsidR="00902B2F" w:rsidRDefault="00902B2F">
      <w:pPr>
        <w:pStyle w:val="LD10"/>
      </w:pPr>
    </w:p>
    <w:p w14:paraId="61EEE49D" w14:textId="77777777" w:rsidR="00902B2F" w:rsidRDefault="00902B2F">
      <w:pPr>
        <w:pStyle w:val="LD10"/>
      </w:pPr>
      <w:r>
        <w:t>static Word16 F_gamma3[p];</w:t>
      </w:r>
    </w:p>
    <w:p w14:paraId="24C53DDE" w14:textId="77777777" w:rsidR="00902B2F" w:rsidRDefault="00902B2F">
      <w:pPr>
        <w:pStyle w:val="LD10"/>
      </w:pPr>
      <w:r>
        <w:t>static Word16 F_gamma4[p];</w:t>
      </w:r>
    </w:p>
    <w:p w14:paraId="3DE33787" w14:textId="77777777" w:rsidR="00902B2F" w:rsidRDefault="00902B2F">
      <w:pPr>
        <w:pStyle w:val="LD10"/>
      </w:pPr>
    </w:p>
    <w:p w14:paraId="50D613A1" w14:textId="77777777" w:rsidR="00902B2F" w:rsidRDefault="00902B2F">
      <w:pPr>
        <w:pStyle w:val="LD10"/>
      </w:pPr>
      <w:r>
        <w:t xml:space="preserve">        /* Lsp (Line spectral pairs in the cosine domain) */</w:t>
      </w:r>
    </w:p>
    <w:p w14:paraId="3FBBDC4F" w14:textId="77777777" w:rsidR="00902B2F" w:rsidRDefault="00902B2F">
      <w:pPr>
        <w:pStyle w:val="LD10"/>
      </w:pPr>
    </w:p>
    <w:p w14:paraId="24FF8DDB" w14:textId="77777777" w:rsidR="00902B2F" w:rsidRDefault="00902B2F">
      <w:pPr>
        <w:pStyle w:val="LD10"/>
      </w:pPr>
      <w:r>
        <w:t>static Word16 lspold[p]={</w:t>
      </w:r>
    </w:p>
    <w:p w14:paraId="7AF1C526" w14:textId="77777777" w:rsidR="00902B2F" w:rsidRDefault="00902B2F">
      <w:pPr>
        <w:pStyle w:val="LD10"/>
      </w:pPr>
      <w:r>
        <w:t xml:space="preserve">              30000, 26000, 21000, 15000, 8000, 0,</w:t>
      </w:r>
    </w:p>
    <w:p w14:paraId="282544A8" w14:textId="77777777" w:rsidR="00902B2F" w:rsidRDefault="00902B2F">
      <w:pPr>
        <w:pStyle w:val="LD10"/>
      </w:pPr>
      <w:r>
        <w:tab/>
      </w:r>
      <w:r>
        <w:tab/>
        <w:t xml:space="preserve">  -8000,-15000,-21000,</w:t>
      </w:r>
    </w:p>
    <w:p w14:paraId="38C7B2A1" w14:textId="77777777" w:rsidR="00902B2F" w:rsidRDefault="00902B2F">
      <w:pPr>
        <w:pStyle w:val="LD10"/>
      </w:pPr>
      <w:r>
        <w:tab/>
      </w:r>
      <w:r>
        <w:tab/>
      </w:r>
      <w:r>
        <w:tab/>
        <w:t>-26000};</w:t>
      </w:r>
    </w:p>
    <w:p w14:paraId="601C9CE8" w14:textId="77777777" w:rsidR="00902B2F" w:rsidRDefault="00902B2F">
      <w:pPr>
        <w:pStyle w:val="LD10"/>
      </w:pPr>
      <w:r>
        <w:t>static Word16 lspnew[p];</w:t>
      </w:r>
    </w:p>
    <w:p w14:paraId="44BC68FE" w14:textId="77777777" w:rsidR="00902B2F" w:rsidRDefault="00902B2F">
      <w:pPr>
        <w:pStyle w:val="LD10"/>
      </w:pPr>
    </w:p>
    <w:p w14:paraId="0B14A3A8" w14:textId="77777777" w:rsidR="00902B2F" w:rsidRDefault="00902B2F">
      <w:pPr>
        <w:pStyle w:val="LD10"/>
      </w:pPr>
      <w:r>
        <w:tab/>
        <w:t xml:space="preserve">  /* Initial lsp values used after each time */</w:t>
      </w:r>
    </w:p>
    <w:p w14:paraId="31D70D2B" w14:textId="77777777" w:rsidR="00902B2F" w:rsidRDefault="00902B2F">
      <w:pPr>
        <w:pStyle w:val="LD10"/>
      </w:pPr>
      <w:r>
        <w:t xml:space="preserve">        /* a reset is executed */</w:t>
      </w:r>
    </w:p>
    <w:p w14:paraId="2220F9BF" w14:textId="77777777" w:rsidR="00902B2F" w:rsidRDefault="00902B2F">
      <w:pPr>
        <w:pStyle w:val="LD10"/>
      </w:pPr>
    </w:p>
    <w:p w14:paraId="6619E708" w14:textId="77777777" w:rsidR="00902B2F" w:rsidRDefault="00902B2F">
      <w:pPr>
        <w:pStyle w:val="LD10"/>
      </w:pPr>
      <w:r>
        <w:t>static Word16 lspold_init[p]={</w:t>
      </w:r>
    </w:p>
    <w:p w14:paraId="0AC10529" w14:textId="77777777" w:rsidR="00902B2F" w:rsidRDefault="00902B2F">
      <w:pPr>
        <w:pStyle w:val="LD10"/>
      </w:pPr>
      <w:r>
        <w:t xml:space="preserve">              30000, 26000, 21000, 15000, 8000, 0,</w:t>
      </w:r>
    </w:p>
    <w:p w14:paraId="29EFB4E9" w14:textId="77777777" w:rsidR="00902B2F" w:rsidRDefault="00902B2F">
      <w:pPr>
        <w:pStyle w:val="LD10"/>
      </w:pPr>
      <w:r>
        <w:tab/>
      </w:r>
      <w:r>
        <w:tab/>
        <w:t xml:space="preserve">  -8000,-15000,-21000,-26000};</w:t>
      </w:r>
    </w:p>
    <w:p w14:paraId="6BFC1F44" w14:textId="77777777" w:rsidR="00902B2F" w:rsidRDefault="00902B2F">
      <w:pPr>
        <w:pStyle w:val="LD10"/>
      </w:pPr>
    </w:p>
    <w:p w14:paraId="42485EA0" w14:textId="77777777" w:rsidR="00902B2F" w:rsidRDefault="00902B2F">
      <w:pPr>
        <w:pStyle w:val="LD10"/>
      </w:pPr>
      <w:r>
        <w:t xml:space="preserve">        /* Filter's memory */</w:t>
      </w:r>
    </w:p>
    <w:p w14:paraId="6D6301C1" w14:textId="77777777" w:rsidR="00902B2F" w:rsidRDefault="00902B2F">
      <w:pPr>
        <w:pStyle w:val="LD10"/>
      </w:pPr>
    </w:p>
    <w:p w14:paraId="0A473CF5" w14:textId="77777777" w:rsidR="00902B2F" w:rsidRDefault="00902B2F">
      <w:pPr>
        <w:pStyle w:val="LD10"/>
      </w:pPr>
      <w:r>
        <w:t>static Word16 mem_syn[p];</w:t>
      </w:r>
    </w:p>
    <w:p w14:paraId="69FA2F96" w14:textId="77777777" w:rsidR="00902B2F" w:rsidRDefault="00902B2F">
      <w:pPr>
        <w:pStyle w:val="LD10"/>
      </w:pPr>
    </w:p>
    <w:p w14:paraId="3E006A41" w14:textId="77777777" w:rsidR="00902B2F" w:rsidRDefault="00902B2F">
      <w:pPr>
        <w:pStyle w:val="LD10"/>
      </w:pPr>
      <w:r>
        <w:t xml:space="preserve">        /* Default parameters */</w:t>
      </w:r>
    </w:p>
    <w:p w14:paraId="30F91482" w14:textId="77777777" w:rsidR="00902B2F" w:rsidRDefault="00902B2F">
      <w:pPr>
        <w:pStyle w:val="LD10"/>
      </w:pPr>
    </w:p>
    <w:p w14:paraId="5E949159" w14:textId="77777777" w:rsidR="00902B2F" w:rsidRDefault="00902B2F">
      <w:pPr>
        <w:pStyle w:val="LD10"/>
      </w:pPr>
      <w:r>
        <w:t>static Word16 old_parm[parm_size], old_T0;</w:t>
      </w:r>
    </w:p>
    <w:p w14:paraId="0498E02C" w14:textId="77777777" w:rsidR="00902B2F" w:rsidRDefault="00902B2F">
      <w:pPr>
        <w:pStyle w:val="LD10"/>
      </w:pPr>
    </w:p>
    <w:p w14:paraId="77DCAD7B" w14:textId="77777777" w:rsidR="00902B2F" w:rsidRDefault="00902B2F">
      <w:pPr>
        <w:pStyle w:val="LD10"/>
      </w:pPr>
      <w:r>
        <w:t xml:space="preserve">       /* Global definition */</w:t>
      </w:r>
    </w:p>
    <w:p w14:paraId="67F83C0C" w14:textId="77777777" w:rsidR="00902B2F" w:rsidRDefault="00902B2F">
      <w:pPr>
        <w:pStyle w:val="LD10"/>
      </w:pPr>
    </w:p>
    <w:p w14:paraId="392475A5" w14:textId="77777777" w:rsidR="00902B2F" w:rsidRDefault="00902B2F">
      <w:pPr>
        <w:pStyle w:val="LD10"/>
      </w:pPr>
      <w:r>
        <w:t>Word16 last_ener_cod;</w:t>
      </w:r>
    </w:p>
    <w:p w14:paraId="46C21A40" w14:textId="77777777" w:rsidR="00902B2F" w:rsidRDefault="00902B2F">
      <w:pPr>
        <w:pStyle w:val="LD10"/>
      </w:pPr>
      <w:r>
        <w:t>Word16 last_ener_pit;</w:t>
      </w:r>
    </w:p>
    <w:p w14:paraId="1F75E4E4" w14:textId="77777777" w:rsidR="00902B2F" w:rsidRDefault="00902B2F">
      <w:pPr>
        <w:pStyle w:val="LD10"/>
      </w:pPr>
    </w:p>
    <w:p w14:paraId="08DAB7ED" w14:textId="77777777" w:rsidR="00902B2F" w:rsidRDefault="00902B2F">
      <w:pPr>
        <w:pStyle w:val="WP"/>
        <w:keepNext/>
      </w:pPr>
      <w:r>
        <w:br w:type="page"/>
      </w:r>
      <w:r>
        <w:lastRenderedPageBreak/>
        <w:t>/**************************************************************************</w:t>
      </w:r>
    </w:p>
    <w:p w14:paraId="49CEC24F" w14:textId="77777777" w:rsidR="00902B2F" w:rsidRDefault="00902B2F">
      <w:pPr>
        <w:pStyle w:val="WP"/>
        <w:keepNext/>
      </w:pPr>
      <w:r>
        <w:t>*</w:t>
      </w:r>
    </w:p>
    <w:p w14:paraId="1C0127E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Init_Decod_Tetra</w:t>
      </w:r>
      <w:r>
        <w:fldChar w:fldCharType="begin"/>
      </w:r>
      <w:r>
        <w:instrText>xe "Init_Decod_Tetra</w:instrText>
      </w:r>
      <w:r>
        <w:tab/>
        <w:instrText>sdec_tet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.2"</w:instrText>
      </w:r>
      <w:r>
        <w:fldChar w:fldCharType="end"/>
      </w:r>
    </w:p>
    <w:p w14:paraId="73652654" w14:textId="77777777" w:rsidR="00902B2F" w:rsidRDefault="00902B2F">
      <w:pPr>
        <w:pStyle w:val="WP"/>
        <w:keepNext/>
      </w:pPr>
      <w:r>
        <w:t>*</w:t>
      </w:r>
    </w:p>
    <w:p w14:paraId="0A7C5B0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Initialization of variables for the speech decoder</w:t>
      </w:r>
    </w:p>
    <w:p w14:paraId="5FBDE959" w14:textId="77777777" w:rsidR="00902B2F" w:rsidRDefault="00902B2F">
      <w:pPr>
        <w:pStyle w:val="WP"/>
        <w:keepNext/>
      </w:pPr>
      <w:r>
        <w:t>*</w:t>
      </w:r>
    </w:p>
    <w:p w14:paraId="13ADDD31" w14:textId="77777777" w:rsidR="00902B2F" w:rsidRDefault="00902B2F">
      <w:pPr>
        <w:pStyle w:val="WP"/>
        <w:keepNext/>
      </w:pPr>
      <w:r>
        <w:t>**************************************************************************</w:t>
      </w:r>
    </w:p>
    <w:p w14:paraId="100B5CD2" w14:textId="77777777" w:rsidR="00902B2F" w:rsidRDefault="00902B2F">
      <w:pPr>
        <w:pStyle w:val="WP"/>
        <w:keepNext/>
      </w:pPr>
      <w:r>
        <w:t>*</w:t>
      </w:r>
    </w:p>
    <w:p w14:paraId="1EF4AAB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Init_Decod_Tetra()</w:t>
      </w:r>
    </w:p>
    <w:p w14:paraId="2B464B28" w14:textId="77777777" w:rsidR="00902B2F" w:rsidRDefault="00902B2F">
      <w:pPr>
        <w:pStyle w:val="WP"/>
        <w:keepNext/>
      </w:pPr>
      <w:r>
        <w:t>*</w:t>
      </w:r>
    </w:p>
    <w:p w14:paraId="42BE101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  <w:t>None</w:t>
      </w:r>
    </w:p>
    <w:p w14:paraId="107C95BB" w14:textId="77777777" w:rsidR="00902B2F" w:rsidRDefault="00902B2F">
      <w:pPr>
        <w:pStyle w:val="WP"/>
        <w:keepNext/>
      </w:pPr>
      <w:r>
        <w:t>*</w:t>
      </w:r>
    </w:p>
    <w:p w14:paraId="1688EA1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1D8884CA" w14:textId="77777777" w:rsidR="00902B2F" w:rsidRDefault="00902B2F">
      <w:pPr>
        <w:pStyle w:val="WP"/>
        <w:keepNext/>
      </w:pPr>
      <w:r>
        <w:t>*</w:t>
      </w:r>
    </w:p>
    <w:p w14:paraId="195B017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3540207" w14:textId="77777777" w:rsidR="00902B2F" w:rsidRDefault="00902B2F">
      <w:pPr>
        <w:pStyle w:val="WP"/>
        <w:keepNext/>
      </w:pPr>
      <w:r>
        <w:t>*</w:t>
      </w:r>
    </w:p>
    <w:p w14:paraId="58DEB18A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724DE3A8" w14:textId="77777777" w:rsidR="00902B2F" w:rsidRDefault="00902B2F">
      <w:pPr>
        <w:pStyle w:val="LD10"/>
      </w:pPr>
    </w:p>
    <w:p w14:paraId="31238CC8" w14:textId="77777777" w:rsidR="00902B2F" w:rsidRDefault="00902B2F">
      <w:pPr>
        <w:pStyle w:val="LD10"/>
      </w:pPr>
      <w:r>
        <w:t>void Init_Decod_Tetra(void)</w:t>
      </w:r>
    </w:p>
    <w:p w14:paraId="3BDCAC19" w14:textId="77777777" w:rsidR="00902B2F" w:rsidRDefault="00902B2F">
      <w:pPr>
        <w:pStyle w:val="LD10"/>
      </w:pPr>
      <w:r>
        <w:t>{</w:t>
      </w:r>
    </w:p>
    <w:p w14:paraId="1BC313F3" w14:textId="77777777" w:rsidR="00902B2F" w:rsidRDefault="00902B2F">
      <w:pPr>
        <w:pStyle w:val="LD10"/>
      </w:pPr>
      <w:r>
        <w:t xml:space="preserve">  Word16 i;</w:t>
      </w:r>
    </w:p>
    <w:p w14:paraId="25E11517" w14:textId="77777777" w:rsidR="00902B2F" w:rsidRDefault="00902B2F">
      <w:pPr>
        <w:pStyle w:val="LD10"/>
      </w:pPr>
    </w:p>
    <w:p w14:paraId="46F2D598" w14:textId="77777777" w:rsidR="00902B2F" w:rsidRDefault="00902B2F">
      <w:pPr>
        <w:pStyle w:val="LD10"/>
      </w:pPr>
      <w:r>
        <w:t xml:space="preserve">  old_T0 = 60;</w:t>
      </w:r>
    </w:p>
    <w:p w14:paraId="6CF8F192" w14:textId="77777777" w:rsidR="00902B2F" w:rsidRDefault="00902B2F">
      <w:pPr>
        <w:pStyle w:val="LD10"/>
      </w:pPr>
      <w:r>
        <w:t xml:space="preserve">  for(i=0; i&lt;23; i++)</w:t>
      </w:r>
    </w:p>
    <w:p w14:paraId="25586793" w14:textId="77777777" w:rsidR="00902B2F" w:rsidRDefault="00902B2F">
      <w:pPr>
        <w:pStyle w:val="LD10"/>
      </w:pPr>
      <w:r>
        <w:t xml:space="preserve">     old_parm[i] = 0;</w:t>
      </w:r>
    </w:p>
    <w:p w14:paraId="4B8A3DDB" w14:textId="77777777" w:rsidR="00902B2F" w:rsidRDefault="00902B2F">
      <w:pPr>
        <w:pStyle w:val="LD10"/>
      </w:pPr>
    </w:p>
    <w:p w14:paraId="1173D107" w14:textId="77777777" w:rsidR="00902B2F" w:rsidRDefault="00902B2F">
      <w:pPr>
        <w:pStyle w:val="LD10"/>
      </w:pPr>
      <w:r>
        <w:t xml:space="preserve">  /* Initialize static pointer */</w:t>
      </w:r>
    </w:p>
    <w:p w14:paraId="2326C48C" w14:textId="77777777" w:rsidR="00902B2F" w:rsidRDefault="00902B2F">
      <w:pPr>
        <w:pStyle w:val="LD10"/>
      </w:pPr>
    </w:p>
    <w:p w14:paraId="214F01E2" w14:textId="77777777" w:rsidR="00902B2F" w:rsidRDefault="00902B2F">
      <w:pPr>
        <w:pStyle w:val="LD10"/>
      </w:pPr>
      <w:r>
        <w:t xml:space="preserve">  exc    = old_exc + pit_max + L_inter;</w:t>
      </w:r>
    </w:p>
    <w:p w14:paraId="6F07F877" w14:textId="77777777" w:rsidR="00902B2F" w:rsidRDefault="00902B2F">
      <w:pPr>
        <w:pStyle w:val="LD10"/>
      </w:pPr>
    </w:p>
    <w:p w14:paraId="1FD3E45E" w14:textId="77777777" w:rsidR="00902B2F" w:rsidRDefault="00902B2F">
      <w:pPr>
        <w:pStyle w:val="LD10"/>
      </w:pPr>
      <w:r>
        <w:t xml:space="preserve">  /* Initialize global variables */</w:t>
      </w:r>
    </w:p>
    <w:p w14:paraId="1EECBCCC" w14:textId="77777777" w:rsidR="00902B2F" w:rsidRDefault="00902B2F">
      <w:pPr>
        <w:pStyle w:val="LD10"/>
      </w:pPr>
    </w:p>
    <w:p w14:paraId="7B139EFE" w14:textId="77777777" w:rsidR="00902B2F" w:rsidRDefault="00902B2F">
      <w:pPr>
        <w:pStyle w:val="LD10"/>
      </w:pPr>
      <w:r>
        <w:t xml:space="preserve">  last_ener_cod = 0;</w:t>
      </w:r>
    </w:p>
    <w:p w14:paraId="3AC78204" w14:textId="77777777" w:rsidR="00902B2F" w:rsidRDefault="00902B2F">
      <w:pPr>
        <w:pStyle w:val="LD10"/>
      </w:pPr>
      <w:r>
        <w:t xml:space="preserve">  last_ener_pit = 0;</w:t>
      </w:r>
    </w:p>
    <w:p w14:paraId="12D3A427" w14:textId="77777777" w:rsidR="00902B2F" w:rsidRDefault="00902B2F">
      <w:pPr>
        <w:pStyle w:val="LD10"/>
      </w:pPr>
      <w:r>
        <w:t xml:space="preserve">  </w:t>
      </w:r>
    </w:p>
    <w:p w14:paraId="5C4D37B2" w14:textId="77777777" w:rsidR="00902B2F" w:rsidRDefault="00902B2F">
      <w:pPr>
        <w:pStyle w:val="LD10"/>
      </w:pPr>
      <w:r>
        <w:t xml:space="preserve">  /* Static vectors to zero */</w:t>
      </w:r>
    </w:p>
    <w:p w14:paraId="195E851A" w14:textId="77777777" w:rsidR="00902B2F" w:rsidRDefault="00902B2F">
      <w:pPr>
        <w:pStyle w:val="LD10"/>
      </w:pPr>
    </w:p>
    <w:p w14:paraId="5A24FD54" w14:textId="77777777" w:rsidR="00902B2F" w:rsidRDefault="00902B2F">
      <w:pPr>
        <w:pStyle w:val="LD10"/>
      </w:pPr>
      <w:r>
        <w:t xml:space="preserve">  for(i=0; i&lt;pit_max + L_inter; i++)</w:t>
      </w:r>
    </w:p>
    <w:p w14:paraId="581752E9" w14:textId="77777777" w:rsidR="00902B2F" w:rsidRDefault="00902B2F">
      <w:pPr>
        <w:pStyle w:val="LD10"/>
      </w:pPr>
      <w:r>
        <w:t xml:space="preserve">    old_exc[i] = 0;</w:t>
      </w:r>
    </w:p>
    <w:p w14:paraId="11D494DB" w14:textId="77777777" w:rsidR="00902B2F" w:rsidRDefault="00902B2F">
      <w:pPr>
        <w:pStyle w:val="LD10"/>
      </w:pPr>
    </w:p>
    <w:p w14:paraId="235F51BA" w14:textId="77777777" w:rsidR="00902B2F" w:rsidRDefault="00902B2F">
      <w:pPr>
        <w:pStyle w:val="LD10"/>
      </w:pPr>
      <w:r>
        <w:t xml:space="preserve">  for(i=0; i&lt;p; i++)</w:t>
      </w:r>
    </w:p>
    <w:p w14:paraId="1ACF20F1" w14:textId="77777777" w:rsidR="00902B2F" w:rsidRDefault="00902B2F">
      <w:pPr>
        <w:pStyle w:val="LD10"/>
      </w:pPr>
      <w:r>
        <w:t xml:space="preserve">    mem_syn[i] = 0;</w:t>
      </w:r>
    </w:p>
    <w:p w14:paraId="172F8543" w14:textId="77777777" w:rsidR="00902B2F" w:rsidRDefault="00902B2F">
      <w:pPr>
        <w:pStyle w:val="LD10"/>
      </w:pPr>
    </w:p>
    <w:p w14:paraId="1518084D" w14:textId="77777777" w:rsidR="00902B2F" w:rsidRDefault="00902B2F">
      <w:pPr>
        <w:pStyle w:val="LD10"/>
      </w:pPr>
    </w:p>
    <w:p w14:paraId="560324D9" w14:textId="77777777" w:rsidR="00902B2F" w:rsidRDefault="00902B2F">
      <w:pPr>
        <w:pStyle w:val="LD10"/>
      </w:pPr>
      <w:r>
        <w:t xml:space="preserve">  /* Initialisation of lsp values for first */</w:t>
      </w:r>
    </w:p>
    <w:p w14:paraId="51A97F7C" w14:textId="77777777" w:rsidR="00902B2F" w:rsidRDefault="00902B2F">
      <w:pPr>
        <w:pStyle w:val="LD10"/>
      </w:pPr>
      <w:r>
        <w:t xml:space="preserve">  /* frame lsp interpolation */</w:t>
      </w:r>
    </w:p>
    <w:p w14:paraId="6E8C8C0A" w14:textId="77777777" w:rsidR="00902B2F" w:rsidRDefault="00902B2F">
      <w:pPr>
        <w:pStyle w:val="LD10"/>
      </w:pPr>
    </w:p>
    <w:p w14:paraId="20E54D3A" w14:textId="77777777" w:rsidR="00902B2F" w:rsidRDefault="00902B2F">
      <w:pPr>
        <w:pStyle w:val="LD10"/>
      </w:pPr>
      <w:r>
        <w:t xml:space="preserve">  for(i=0; i&lt;p; i++)</w:t>
      </w:r>
    </w:p>
    <w:p w14:paraId="17D06BA3" w14:textId="77777777" w:rsidR="00902B2F" w:rsidRDefault="00902B2F">
      <w:pPr>
        <w:pStyle w:val="LD10"/>
      </w:pPr>
      <w:r>
        <w:t xml:space="preserve">    lspold[i] = lspold_init[i];</w:t>
      </w:r>
    </w:p>
    <w:p w14:paraId="31BDFD38" w14:textId="77777777" w:rsidR="00902B2F" w:rsidRDefault="00902B2F">
      <w:pPr>
        <w:pStyle w:val="LD10"/>
      </w:pPr>
    </w:p>
    <w:p w14:paraId="60A81F3D" w14:textId="77777777" w:rsidR="00902B2F" w:rsidRDefault="00902B2F">
      <w:pPr>
        <w:pStyle w:val="LD10"/>
      </w:pPr>
    </w:p>
    <w:p w14:paraId="2CC35575" w14:textId="77777777" w:rsidR="00902B2F" w:rsidRDefault="00902B2F">
      <w:pPr>
        <w:pStyle w:val="LD10"/>
      </w:pPr>
      <w:r>
        <w:t xml:space="preserve">  /* Compute LPC spectral expansion factors */</w:t>
      </w:r>
    </w:p>
    <w:p w14:paraId="5CB22B5D" w14:textId="77777777" w:rsidR="00902B2F" w:rsidRDefault="00902B2F">
      <w:pPr>
        <w:pStyle w:val="LD10"/>
      </w:pPr>
    </w:p>
    <w:p w14:paraId="3A368207" w14:textId="77777777" w:rsidR="00902B2F" w:rsidRDefault="00902B2F">
      <w:pPr>
        <w:pStyle w:val="LD10"/>
      </w:pPr>
      <w:r>
        <w:t xml:space="preserve">  Fac_Pond(gamma3, F_gamma3);</w:t>
      </w:r>
    </w:p>
    <w:p w14:paraId="582707F4" w14:textId="77777777" w:rsidR="00902B2F" w:rsidRDefault="00902B2F">
      <w:pPr>
        <w:pStyle w:val="LD10"/>
      </w:pPr>
      <w:r>
        <w:t xml:space="preserve">  Fac_Pond(gamma4, F_gamma4);</w:t>
      </w:r>
    </w:p>
    <w:p w14:paraId="6C690B6E" w14:textId="77777777" w:rsidR="00902B2F" w:rsidRDefault="00902B2F">
      <w:pPr>
        <w:pStyle w:val="LD10"/>
      </w:pPr>
    </w:p>
    <w:p w14:paraId="14E87B77" w14:textId="77777777" w:rsidR="00902B2F" w:rsidRDefault="00902B2F">
      <w:pPr>
        <w:pStyle w:val="LD10"/>
      </w:pPr>
      <w:r>
        <w:t xml:space="preserve"> return;</w:t>
      </w:r>
    </w:p>
    <w:p w14:paraId="35D54B7D" w14:textId="77777777" w:rsidR="00902B2F" w:rsidRDefault="00902B2F">
      <w:pPr>
        <w:pStyle w:val="LD10"/>
      </w:pPr>
      <w:r>
        <w:t>}</w:t>
      </w:r>
    </w:p>
    <w:p w14:paraId="52BDCA48" w14:textId="77777777" w:rsidR="00902B2F" w:rsidRDefault="00902B2F">
      <w:pPr>
        <w:pStyle w:val="LD10"/>
      </w:pPr>
    </w:p>
    <w:p w14:paraId="56061E1F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3BE6FA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BCEB5E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Decod_Tetra</w:t>
      </w:r>
      <w:r>
        <w:fldChar w:fldCharType="begin"/>
      </w:r>
      <w:r>
        <w:instrText>xe "Decod_Tetra</w:instrText>
      </w:r>
      <w:r>
        <w:tab/>
      </w:r>
      <w:r>
        <w:tab/>
        <w:instrText>sdec_tet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.2"</w:instrText>
      </w:r>
      <w:r>
        <w:fldChar w:fldCharType="end"/>
      </w:r>
    </w:p>
    <w:p w14:paraId="442472D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557B1D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Main speech decoder function</w:t>
      </w:r>
    </w:p>
    <w:p w14:paraId="504EADB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56A53A9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B187DF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5A56B6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Decod_Tetra(parm,synth)</w:t>
      </w:r>
    </w:p>
    <w:p w14:paraId="7617611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(Routine_Name(input1,output1))</w:t>
      </w:r>
    </w:p>
    <w:p w14:paraId="79F441B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A89D04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408736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33F61E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Synthesis parameters</w:t>
      </w:r>
    </w:p>
    <w:p w14:paraId="419B929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24 * 16 bit-samples</w:t>
      </w:r>
    </w:p>
    <w:p w14:paraId="0853832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6DA150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776676E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0ED4ED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Synthesis</w:t>
      </w:r>
    </w:p>
    <w:p w14:paraId="1AF5975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240 * 16 bit-samples</w:t>
      </w:r>
    </w:p>
    <w:p w14:paraId="5ABBE8A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5D8444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4C01ED4" w14:textId="77777777" w:rsidR="00902B2F" w:rsidRDefault="00902B2F">
      <w:pPr>
        <w:pStyle w:val="WP"/>
        <w:keepNext/>
      </w:pPr>
      <w:r>
        <w:t>*</w:t>
      </w:r>
    </w:p>
    <w:p w14:paraId="596B65FC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**************************************************************************/</w:t>
      </w:r>
    </w:p>
    <w:p w14:paraId="08344C84" w14:textId="77777777" w:rsidR="00902B2F" w:rsidRDefault="00902B2F">
      <w:pPr>
        <w:pStyle w:val="LD10"/>
      </w:pPr>
    </w:p>
    <w:p w14:paraId="596820DE" w14:textId="77777777" w:rsidR="00902B2F" w:rsidRDefault="00902B2F">
      <w:pPr>
        <w:pStyle w:val="LD10"/>
      </w:pPr>
      <w:r>
        <w:t>void Decod_Tetra(Word16 parm[], Word16 synth[])</w:t>
      </w:r>
    </w:p>
    <w:p w14:paraId="0AC1D857" w14:textId="77777777" w:rsidR="00902B2F" w:rsidRDefault="00902B2F">
      <w:pPr>
        <w:pStyle w:val="LD10"/>
      </w:pPr>
      <w:r>
        <w:t>{</w:t>
      </w:r>
    </w:p>
    <w:p w14:paraId="49954677" w14:textId="77777777" w:rsidR="00902B2F" w:rsidRDefault="00902B2F">
      <w:pPr>
        <w:pStyle w:val="LD10"/>
      </w:pPr>
      <w:r>
        <w:t xml:space="preserve">  /* LPC coefficients */</w:t>
      </w:r>
    </w:p>
    <w:p w14:paraId="7EBD1A4B" w14:textId="77777777" w:rsidR="00902B2F" w:rsidRDefault="00902B2F">
      <w:pPr>
        <w:pStyle w:val="LD10"/>
      </w:pPr>
    </w:p>
    <w:p w14:paraId="37A6B1FF" w14:textId="77777777" w:rsidR="00902B2F" w:rsidRDefault="00902B2F">
      <w:pPr>
        <w:pStyle w:val="LD10"/>
      </w:pPr>
      <w:r>
        <w:t xml:space="preserve">  Word16 A_t[(pp1)*4];</w:t>
      </w:r>
      <w:r>
        <w:tab/>
      </w:r>
      <w:r>
        <w:tab/>
        <w:t>/* A(z) unquantized for the 4 subframes */</w:t>
      </w:r>
    </w:p>
    <w:p w14:paraId="11075C21" w14:textId="77777777" w:rsidR="00902B2F" w:rsidRDefault="00902B2F">
      <w:pPr>
        <w:pStyle w:val="LD10"/>
      </w:pPr>
      <w:r>
        <w:t xml:space="preserve">  Word16 Ap3[pp1];</w:t>
      </w:r>
      <w:r>
        <w:tab/>
      </w:r>
      <w:r>
        <w:tab/>
        <w:t>/* A(z) with spectral expansion         */</w:t>
      </w:r>
    </w:p>
    <w:p w14:paraId="62662551" w14:textId="77777777" w:rsidR="00902B2F" w:rsidRDefault="00902B2F">
      <w:pPr>
        <w:pStyle w:val="LD10"/>
      </w:pPr>
      <w:r>
        <w:t xml:space="preserve">  Word16 Ap4[pp1];</w:t>
      </w:r>
      <w:r>
        <w:tab/>
      </w:r>
      <w:r>
        <w:tab/>
        <w:t>/* A(z) with spectral expansion         */</w:t>
      </w:r>
    </w:p>
    <w:p w14:paraId="03B291A3" w14:textId="77777777" w:rsidR="00902B2F" w:rsidRDefault="00902B2F">
      <w:pPr>
        <w:pStyle w:val="LD10"/>
      </w:pPr>
      <w:r>
        <w:t xml:space="preserve">  Word16 *A;</w:t>
      </w:r>
      <w:r>
        <w:tab/>
      </w:r>
      <w:r>
        <w:tab/>
      </w:r>
      <w:r>
        <w:tab/>
        <w:t>/* Pointer on A_t                       */</w:t>
      </w:r>
    </w:p>
    <w:p w14:paraId="7489BB55" w14:textId="77777777" w:rsidR="00902B2F" w:rsidRDefault="00902B2F">
      <w:pPr>
        <w:pStyle w:val="LD10"/>
      </w:pPr>
    </w:p>
    <w:p w14:paraId="62E490A8" w14:textId="77777777" w:rsidR="00902B2F" w:rsidRDefault="00902B2F">
      <w:pPr>
        <w:pStyle w:val="LD10"/>
      </w:pPr>
      <w:r>
        <w:t xml:space="preserve">  /* Other vectors */</w:t>
      </w:r>
    </w:p>
    <w:p w14:paraId="758E62B5" w14:textId="77777777" w:rsidR="00902B2F" w:rsidRDefault="00902B2F">
      <w:pPr>
        <w:pStyle w:val="LD10"/>
      </w:pPr>
    </w:p>
    <w:p w14:paraId="726DA63F" w14:textId="77777777" w:rsidR="00902B2F" w:rsidRDefault="00902B2F">
      <w:pPr>
        <w:pStyle w:val="LD10"/>
      </w:pPr>
      <w:r>
        <w:t xml:space="preserve">  Word16 zero_F[L_subfr+64],  *F;</w:t>
      </w:r>
    </w:p>
    <w:p w14:paraId="738FBFB0" w14:textId="77777777" w:rsidR="00902B2F" w:rsidRDefault="00902B2F">
      <w:pPr>
        <w:pStyle w:val="LD10"/>
      </w:pPr>
      <w:r>
        <w:t xml:space="preserve">  Word16 code[L_subfr+4];</w:t>
      </w:r>
    </w:p>
    <w:p w14:paraId="6CB9A611" w14:textId="77777777" w:rsidR="00902B2F" w:rsidRDefault="00902B2F">
      <w:pPr>
        <w:pStyle w:val="LD10"/>
      </w:pPr>
    </w:p>
    <w:p w14:paraId="2924C001" w14:textId="77777777" w:rsidR="00902B2F" w:rsidRDefault="00902B2F">
      <w:pPr>
        <w:pStyle w:val="LD10"/>
      </w:pPr>
      <w:r>
        <w:t xml:space="preserve">  /* Scalars */</w:t>
      </w:r>
    </w:p>
    <w:p w14:paraId="01E6BA83" w14:textId="77777777" w:rsidR="00902B2F" w:rsidRDefault="00902B2F">
      <w:pPr>
        <w:pStyle w:val="LD10"/>
      </w:pPr>
    </w:p>
    <w:p w14:paraId="0B8DE665" w14:textId="77777777" w:rsidR="00902B2F" w:rsidRDefault="00902B2F">
      <w:pPr>
        <w:pStyle w:val="LD10"/>
      </w:pPr>
      <w:r>
        <w:t xml:space="preserve">  Word16 i, i_subfr;</w:t>
      </w:r>
    </w:p>
    <w:p w14:paraId="5DCC6A03" w14:textId="77777777" w:rsidR="00902B2F" w:rsidRDefault="00902B2F">
      <w:pPr>
        <w:pStyle w:val="LD10"/>
      </w:pPr>
      <w:r>
        <w:t xml:space="preserve">  Word16 T0, T0_min, T0_max, T0_frac;</w:t>
      </w:r>
    </w:p>
    <w:p w14:paraId="060BE434" w14:textId="77777777" w:rsidR="00902B2F" w:rsidRDefault="00902B2F">
      <w:pPr>
        <w:pStyle w:val="LD10"/>
      </w:pPr>
      <w:r>
        <w:t xml:space="preserve">  Word16 gain_pit, gain_code, index;</w:t>
      </w:r>
    </w:p>
    <w:p w14:paraId="113E5165" w14:textId="77777777" w:rsidR="00902B2F" w:rsidRDefault="00902B2F">
      <w:pPr>
        <w:pStyle w:val="LD10"/>
      </w:pPr>
      <w:r>
        <w:t xml:space="preserve">  Word16 sign_code, shift_code;</w:t>
      </w:r>
    </w:p>
    <w:p w14:paraId="1EC55381" w14:textId="77777777" w:rsidR="00902B2F" w:rsidRDefault="00902B2F">
      <w:pPr>
        <w:pStyle w:val="LD10"/>
      </w:pPr>
      <w:r>
        <w:t xml:space="preserve">  Word16 bfi, temp;</w:t>
      </w:r>
    </w:p>
    <w:p w14:paraId="13213E1A" w14:textId="77777777" w:rsidR="00902B2F" w:rsidRDefault="00902B2F">
      <w:pPr>
        <w:pStyle w:val="LD10"/>
      </w:pPr>
      <w:r>
        <w:t xml:space="preserve">  Word32 L_temp;</w:t>
      </w:r>
    </w:p>
    <w:p w14:paraId="7D5834CC" w14:textId="77777777" w:rsidR="00902B2F" w:rsidRDefault="00902B2F">
      <w:pPr>
        <w:pStyle w:val="LD10"/>
      </w:pPr>
    </w:p>
    <w:p w14:paraId="3BEE6FA5" w14:textId="77777777" w:rsidR="00902B2F" w:rsidRDefault="00902B2F">
      <w:pPr>
        <w:pStyle w:val="LD10"/>
      </w:pPr>
      <w:r>
        <w:t xml:space="preserve">  /* Initialization of F */</w:t>
      </w:r>
    </w:p>
    <w:p w14:paraId="453DD865" w14:textId="77777777" w:rsidR="00902B2F" w:rsidRDefault="00902B2F">
      <w:pPr>
        <w:pStyle w:val="LD10"/>
      </w:pPr>
    </w:p>
    <w:p w14:paraId="70A37128" w14:textId="77777777" w:rsidR="00902B2F" w:rsidRDefault="00902B2F">
      <w:pPr>
        <w:pStyle w:val="LD10"/>
      </w:pPr>
      <w:r>
        <w:t xml:space="preserve">  F  = &amp;zero_F[64];</w:t>
      </w:r>
    </w:p>
    <w:p w14:paraId="4938FCE6" w14:textId="77777777" w:rsidR="00902B2F" w:rsidRDefault="00902B2F">
      <w:pPr>
        <w:pStyle w:val="LD10"/>
      </w:pPr>
      <w:r>
        <w:t xml:space="preserve">  for(i=0; i&lt;64; i++)</w:t>
      </w:r>
    </w:p>
    <w:p w14:paraId="2A4AD6A7" w14:textId="77777777" w:rsidR="00902B2F" w:rsidRDefault="00902B2F">
      <w:pPr>
        <w:pStyle w:val="LD10"/>
      </w:pPr>
      <w:r>
        <w:t xml:space="preserve">   zero_F[i] = 0;</w:t>
      </w:r>
    </w:p>
    <w:p w14:paraId="14198901" w14:textId="77777777" w:rsidR="00902B2F" w:rsidRDefault="00902B2F">
      <w:pPr>
        <w:pStyle w:val="LD10"/>
      </w:pPr>
    </w:p>
    <w:p w14:paraId="32A9B804" w14:textId="77777777" w:rsidR="00902B2F" w:rsidRDefault="00902B2F">
      <w:pPr>
        <w:pStyle w:val="LD10"/>
      </w:pPr>
      <w:r>
        <w:t xml:space="preserve">  /* Test bfi */</w:t>
      </w:r>
    </w:p>
    <w:p w14:paraId="34054453" w14:textId="77777777" w:rsidR="00902B2F" w:rsidRDefault="00902B2F">
      <w:pPr>
        <w:pStyle w:val="LD10"/>
      </w:pPr>
    </w:p>
    <w:p w14:paraId="491AF9F2" w14:textId="77777777" w:rsidR="00902B2F" w:rsidRDefault="00902B2F">
      <w:pPr>
        <w:pStyle w:val="LD10"/>
      </w:pPr>
      <w:r>
        <w:t xml:space="preserve">  bfi = *parm++;</w:t>
      </w:r>
    </w:p>
    <w:p w14:paraId="2AF391EE" w14:textId="77777777" w:rsidR="00902B2F" w:rsidRDefault="00902B2F">
      <w:pPr>
        <w:pStyle w:val="LD10"/>
      </w:pPr>
    </w:p>
    <w:p w14:paraId="5D322935" w14:textId="77777777" w:rsidR="00902B2F" w:rsidRDefault="00902B2F">
      <w:pPr>
        <w:pStyle w:val="LD10"/>
      </w:pPr>
      <w:r>
        <w:t xml:space="preserve">  if(bfi == 0)</w:t>
      </w:r>
    </w:p>
    <w:p w14:paraId="6863B69C" w14:textId="77777777" w:rsidR="00902B2F" w:rsidRDefault="00902B2F">
      <w:pPr>
        <w:pStyle w:val="LD10"/>
      </w:pPr>
      <w:r>
        <w:t xml:space="preserve">  {</w:t>
      </w:r>
    </w:p>
    <w:p w14:paraId="54616F23" w14:textId="77777777" w:rsidR="00902B2F" w:rsidRDefault="00902B2F">
      <w:pPr>
        <w:pStyle w:val="LD10"/>
      </w:pPr>
      <w:r>
        <w:t xml:space="preserve">    D_Lsp334(&amp;parm[0], lspnew, lspold);</w:t>
      </w:r>
      <w:r>
        <w:tab/>
        <w:t>/* lsp decoding   */</w:t>
      </w:r>
    </w:p>
    <w:p w14:paraId="38F18435" w14:textId="77777777" w:rsidR="00902B2F" w:rsidRDefault="00902B2F">
      <w:pPr>
        <w:pStyle w:val="LD10"/>
      </w:pPr>
    </w:p>
    <w:p w14:paraId="2469ADB6" w14:textId="77777777" w:rsidR="00902B2F" w:rsidRDefault="00902B2F">
      <w:pPr>
        <w:pStyle w:val="LD10"/>
      </w:pPr>
      <w:r>
        <w:lastRenderedPageBreak/>
        <w:t xml:space="preserve">    for(i=0; i&lt; parm_size; i++)</w:t>
      </w:r>
      <w:r>
        <w:tab/>
      </w:r>
      <w:r>
        <w:tab/>
        <w:t>/* keep parm[] as old_parm */</w:t>
      </w:r>
    </w:p>
    <w:p w14:paraId="0539EB66" w14:textId="77777777" w:rsidR="00902B2F" w:rsidRDefault="00902B2F">
      <w:pPr>
        <w:pStyle w:val="LD10"/>
      </w:pPr>
      <w:r>
        <w:t xml:space="preserve">      old_parm[i] = parm[i];</w:t>
      </w:r>
    </w:p>
    <w:p w14:paraId="1A085816" w14:textId="77777777" w:rsidR="00902B2F" w:rsidRDefault="00902B2F">
      <w:pPr>
        <w:pStyle w:val="LD10"/>
      </w:pPr>
      <w:r>
        <w:t xml:space="preserve">  }</w:t>
      </w:r>
    </w:p>
    <w:p w14:paraId="4D280807" w14:textId="77777777" w:rsidR="00902B2F" w:rsidRDefault="00902B2F">
      <w:pPr>
        <w:pStyle w:val="LD10"/>
      </w:pPr>
      <w:r>
        <w:t xml:space="preserve">  else</w:t>
      </w:r>
    </w:p>
    <w:p w14:paraId="13C8CBB0" w14:textId="77777777" w:rsidR="00902B2F" w:rsidRDefault="00902B2F">
      <w:pPr>
        <w:pStyle w:val="LD10"/>
      </w:pPr>
      <w:r>
        <w:t xml:space="preserve">  {</w:t>
      </w:r>
    </w:p>
    <w:p w14:paraId="193ADBEF" w14:textId="77777777" w:rsidR="00902B2F" w:rsidRDefault="00902B2F">
      <w:pPr>
        <w:pStyle w:val="LD10"/>
      </w:pPr>
      <w:r>
        <w:t xml:space="preserve">    for(i=1; i&lt;p; i++)</w:t>
      </w:r>
    </w:p>
    <w:p w14:paraId="02140DC2" w14:textId="77777777" w:rsidR="00902B2F" w:rsidRDefault="00902B2F">
      <w:pPr>
        <w:pStyle w:val="LD10"/>
      </w:pPr>
      <w:r>
        <w:t xml:space="preserve">      lspnew[i] = lspold[i];</w:t>
      </w:r>
    </w:p>
    <w:p w14:paraId="56608C37" w14:textId="77777777" w:rsidR="00902B2F" w:rsidRDefault="00902B2F">
      <w:pPr>
        <w:pStyle w:val="LD10"/>
      </w:pPr>
    </w:p>
    <w:p w14:paraId="50EFF16C" w14:textId="77777777" w:rsidR="00902B2F" w:rsidRDefault="00902B2F">
      <w:pPr>
        <w:pStyle w:val="LD10"/>
      </w:pPr>
      <w:r>
        <w:t xml:space="preserve">    for(i=0; i&lt; parm_size; i++)</w:t>
      </w:r>
      <w:r>
        <w:tab/>
      </w:r>
      <w:r>
        <w:tab/>
        <w:t>/* use old parm[] */</w:t>
      </w:r>
    </w:p>
    <w:p w14:paraId="200DAC1B" w14:textId="77777777" w:rsidR="00902B2F" w:rsidRDefault="00902B2F">
      <w:pPr>
        <w:pStyle w:val="LD10"/>
      </w:pPr>
      <w:r>
        <w:t xml:space="preserve">      parm[i] = old_parm[i];</w:t>
      </w:r>
    </w:p>
    <w:p w14:paraId="4790428D" w14:textId="77777777" w:rsidR="00902B2F" w:rsidRDefault="00902B2F">
      <w:pPr>
        <w:pStyle w:val="LD10"/>
      </w:pPr>
      <w:r>
        <w:t xml:space="preserve">  }</w:t>
      </w:r>
    </w:p>
    <w:p w14:paraId="045604A7" w14:textId="77777777" w:rsidR="00902B2F" w:rsidRDefault="00902B2F">
      <w:pPr>
        <w:pStyle w:val="LD10"/>
      </w:pPr>
    </w:p>
    <w:p w14:paraId="72FD1D95" w14:textId="77777777" w:rsidR="00902B2F" w:rsidRDefault="00902B2F">
      <w:pPr>
        <w:pStyle w:val="LD10"/>
      </w:pPr>
      <w:r>
        <w:t xml:space="preserve">  parm += 3;</w:t>
      </w:r>
      <w:r>
        <w:tab/>
      </w:r>
      <w:r>
        <w:tab/>
      </w:r>
      <w:r>
        <w:tab/>
        <w:t>/* Advance synthesis parameters pointer */</w:t>
      </w:r>
    </w:p>
    <w:p w14:paraId="7364CFB1" w14:textId="77777777" w:rsidR="00902B2F" w:rsidRDefault="00902B2F">
      <w:pPr>
        <w:pStyle w:val="LD10"/>
      </w:pPr>
    </w:p>
    <w:p w14:paraId="7D80AF29" w14:textId="77777777" w:rsidR="00902B2F" w:rsidRDefault="00902B2F">
      <w:pPr>
        <w:pStyle w:val="LD10"/>
      </w:pPr>
      <w:r>
        <w:t xml:space="preserve">  /* Interpolation of LPC for the 4 subframes */</w:t>
      </w:r>
    </w:p>
    <w:p w14:paraId="4CCCAD75" w14:textId="77777777" w:rsidR="00902B2F" w:rsidRDefault="00902B2F">
      <w:pPr>
        <w:pStyle w:val="LD10"/>
      </w:pPr>
    </w:p>
    <w:p w14:paraId="63273B31" w14:textId="77777777" w:rsidR="00902B2F" w:rsidRDefault="00902B2F">
      <w:pPr>
        <w:pStyle w:val="LD10"/>
      </w:pPr>
      <w:r>
        <w:t xml:space="preserve">  Int_Lpc4(lspold,   lspnew,   A_t);</w:t>
      </w:r>
    </w:p>
    <w:p w14:paraId="7316B0E5" w14:textId="77777777" w:rsidR="00902B2F" w:rsidRDefault="00902B2F">
      <w:pPr>
        <w:pStyle w:val="LD10"/>
      </w:pPr>
    </w:p>
    <w:p w14:paraId="488D4930" w14:textId="77777777" w:rsidR="00902B2F" w:rsidRDefault="00902B2F">
      <w:pPr>
        <w:pStyle w:val="LD10"/>
      </w:pPr>
      <w:r>
        <w:t xml:space="preserve">  /* update the LSPs for the next frame */</w:t>
      </w:r>
    </w:p>
    <w:p w14:paraId="6F3D83FC" w14:textId="77777777" w:rsidR="00902B2F" w:rsidRDefault="00902B2F">
      <w:pPr>
        <w:pStyle w:val="LD10"/>
      </w:pPr>
    </w:p>
    <w:p w14:paraId="25FD5AAD" w14:textId="77777777" w:rsidR="00902B2F" w:rsidRDefault="00902B2F">
      <w:pPr>
        <w:pStyle w:val="LD10"/>
      </w:pPr>
      <w:r>
        <w:t xml:space="preserve">  for(i=0; i&lt;p; i++)</w:t>
      </w:r>
    </w:p>
    <w:p w14:paraId="038C69B4" w14:textId="77777777" w:rsidR="00902B2F" w:rsidRDefault="00902B2F">
      <w:pPr>
        <w:pStyle w:val="LD10"/>
      </w:pPr>
      <w:r>
        <w:t xml:space="preserve">    lspold[i]   = lspnew[i];</w:t>
      </w:r>
    </w:p>
    <w:p w14:paraId="3CBFE37A" w14:textId="77777777" w:rsidR="00902B2F" w:rsidRDefault="00902B2F">
      <w:pPr>
        <w:pStyle w:val="LD10"/>
      </w:pPr>
    </w:p>
    <w:p w14:paraId="288684EE" w14:textId="77777777" w:rsidR="00902B2F" w:rsidRDefault="00902B2F">
      <w:pPr>
        <w:pStyle w:val="LD10"/>
      </w:pPr>
      <w:r>
        <w:t>/*------------------------------------------------------------------------*</w:t>
      </w:r>
    </w:p>
    <w:p w14:paraId="4BA66E7C" w14:textId="77777777" w:rsidR="00902B2F" w:rsidRDefault="00902B2F">
      <w:pPr>
        <w:pStyle w:val="LD10"/>
      </w:pPr>
      <w:r>
        <w:t xml:space="preserve"> *          Loop for every subframe in the analysis frame                 *</w:t>
      </w:r>
    </w:p>
    <w:p w14:paraId="4AE96496" w14:textId="77777777" w:rsidR="00902B2F" w:rsidRDefault="00902B2F">
      <w:pPr>
        <w:pStyle w:val="LD10"/>
      </w:pPr>
      <w:r>
        <w:t xml:space="preserve"> *------------------------------------------------------------------------*</w:t>
      </w:r>
    </w:p>
    <w:p w14:paraId="76C4AAA7" w14:textId="77777777" w:rsidR="00902B2F" w:rsidRDefault="00902B2F">
      <w:pPr>
        <w:pStyle w:val="LD10"/>
      </w:pPr>
      <w:r>
        <w:t xml:space="preserve"> * The subframe size is L_subfr and the loop is repeated L_frame/L_subfr  *</w:t>
      </w:r>
    </w:p>
    <w:p w14:paraId="71D3B28A" w14:textId="77777777" w:rsidR="00902B2F" w:rsidRDefault="00902B2F">
      <w:pPr>
        <w:pStyle w:val="LD10"/>
      </w:pPr>
      <w:r>
        <w:t xml:space="preserve"> *  times                                                                 *</w:t>
      </w:r>
    </w:p>
    <w:p w14:paraId="61754B4C" w14:textId="77777777" w:rsidR="00902B2F" w:rsidRDefault="00902B2F">
      <w:pPr>
        <w:pStyle w:val="LD10"/>
      </w:pPr>
      <w:r>
        <w:t xml:space="preserve"> *     - decode the pitch delay                                           *</w:t>
      </w:r>
    </w:p>
    <w:p w14:paraId="6BD6837D" w14:textId="77777777" w:rsidR="00902B2F" w:rsidRDefault="00902B2F">
      <w:pPr>
        <w:pStyle w:val="LD10"/>
      </w:pPr>
      <w:r>
        <w:t xml:space="preserve"> *     - decode algebraic code                                            *</w:t>
      </w:r>
    </w:p>
    <w:p w14:paraId="1F7F4D4B" w14:textId="77777777" w:rsidR="00902B2F" w:rsidRDefault="00902B2F">
      <w:pPr>
        <w:pStyle w:val="LD10"/>
      </w:pPr>
      <w:r>
        <w:t xml:space="preserve"> *     - decode pitch and codebook gains                                  *</w:t>
      </w:r>
    </w:p>
    <w:p w14:paraId="71C50BE3" w14:textId="77777777" w:rsidR="00902B2F" w:rsidRDefault="00902B2F">
      <w:pPr>
        <w:pStyle w:val="LD10"/>
      </w:pPr>
      <w:r>
        <w:t xml:space="preserve"> *     - find the excitation and compute synthesis speech                 *</w:t>
      </w:r>
    </w:p>
    <w:p w14:paraId="2F65F4E8" w14:textId="77777777" w:rsidR="00902B2F" w:rsidRDefault="00902B2F">
      <w:pPr>
        <w:pStyle w:val="LD10"/>
      </w:pPr>
      <w:r>
        <w:t xml:space="preserve"> *------------------------------------------------------------------------*/</w:t>
      </w:r>
    </w:p>
    <w:p w14:paraId="7571426B" w14:textId="77777777" w:rsidR="00902B2F" w:rsidRDefault="00902B2F">
      <w:pPr>
        <w:pStyle w:val="LD10"/>
      </w:pPr>
    </w:p>
    <w:p w14:paraId="150DF06B" w14:textId="77777777" w:rsidR="00902B2F" w:rsidRDefault="00902B2F">
      <w:pPr>
        <w:pStyle w:val="LD10"/>
      </w:pPr>
      <w:r>
        <w:t xml:space="preserve">  A = A_t;</w:t>
      </w:r>
      <w:r>
        <w:tab/>
      </w:r>
      <w:r>
        <w:tab/>
      </w:r>
      <w:r>
        <w:tab/>
      </w:r>
      <w:r>
        <w:tab/>
        <w:t>/* pointer to interpolated LPC parameters */</w:t>
      </w:r>
    </w:p>
    <w:p w14:paraId="52CD01ED" w14:textId="77777777" w:rsidR="00902B2F" w:rsidRDefault="00902B2F">
      <w:pPr>
        <w:pStyle w:val="LD10"/>
      </w:pPr>
    </w:p>
    <w:p w14:paraId="1DCFBEC3" w14:textId="77777777" w:rsidR="00902B2F" w:rsidRDefault="00902B2F">
      <w:pPr>
        <w:pStyle w:val="LD10"/>
      </w:pPr>
      <w:r>
        <w:t xml:space="preserve">  for (i_subfr = 0; i_subfr &lt; L_frame; i_subfr += L_subfr)</w:t>
      </w:r>
    </w:p>
    <w:p w14:paraId="45D5F444" w14:textId="77777777" w:rsidR="00902B2F" w:rsidRDefault="00902B2F">
      <w:pPr>
        <w:pStyle w:val="LD10"/>
      </w:pPr>
      <w:r>
        <w:t xml:space="preserve">  {</w:t>
      </w:r>
    </w:p>
    <w:p w14:paraId="3C089BBC" w14:textId="77777777" w:rsidR="00902B2F" w:rsidRDefault="00902B2F">
      <w:pPr>
        <w:pStyle w:val="LD10"/>
      </w:pPr>
    </w:p>
    <w:p w14:paraId="314B5CA1" w14:textId="77777777" w:rsidR="00902B2F" w:rsidRDefault="00902B2F">
      <w:pPr>
        <w:pStyle w:val="LD10"/>
      </w:pPr>
      <w:r>
        <w:t xml:space="preserve">    index = *parm++;</w:t>
      </w:r>
      <w:r>
        <w:tab/>
      </w:r>
      <w:r>
        <w:tab/>
      </w:r>
      <w:r>
        <w:tab/>
      </w:r>
      <w:r>
        <w:tab/>
        <w:t>/* pitch index */</w:t>
      </w:r>
    </w:p>
    <w:p w14:paraId="332D6475" w14:textId="77777777" w:rsidR="00902B2F" w:rsidRDefault="00902B2F">
      <w:pPr>
        <w:pStyle w:val="LD10"/>
      </w:pPr>
    </w:p>
    <w:p w14:paraId="6F73996B" w14:textId="77777777" w:rsidR="00902B2F" w:rsidRDefault="00902B2F">
      <w:pPr>
        <w:pStyle w:val="LD10"/>
      </w:pPr>
      <w:r>
        <w:t xml:space="preserve">    if (i_subfr == 0)</w:t>
      </w:r>
      <w:r>
        <w:tab/>
      </w:r>
      <w:r>
        <w:tab/>
      </w:r>
      <w:r>
        <w:tab/>
      </w:r>
      <w:r>
        <w:tab/>
        <w:t>/* if first subframe */</w:t>
      </w:r>
    </w:p>
    <w:p w14:paraId="40D19190" w14:textId="77777777" w:rsidR="00902B2F" w:rsidRDefault="00902B2F">
      <w:pPr>
        <w:pStyle w:val="LD10"/>
      </w:pPr>
      <w:r>
        <w:t xml:space="preserve">    {</w:t>
      </w:r>
    </w:p>
    <w:p w14:paraId="42CA062C" w14:textId="77777777" w:rsidR="00902B2F" w:rsidRDefault="00902B2F">
      <w:pPr>
        <w:pStyle w:val="LD10"/>
      </w:pPr>
      <w:r>
        <w:t xml:space="preserve">      if (bfi == 0)</w:t>
      </w:r>
    </w:p>
    <w:p w14:paraId="5B5B9D0D" w14:textId="77777777" w:rsidR="00902B2F" w:rsidRDefault="00902B2F">
      <w:pPr>
        <w:pStyle w:val="LD10"/>
      </w:pPr>
      <w:r>
        <w:t xml:space="preserve">      {</w:t>
      </w:r>
      <w:r>
        <w:tab/>
      </w:r>
      <w:r>
        <w:tab/>
      </w:r>
      <w:r>
        <w:tab/>
      </w:r>
      <w:r>
        <w:tab/>
      </w:r>
      <w:r>
        <w:tab/>
      </w:r>
      <w:r>
        <w:tab/>
        <w:t>/* if bfi == 0 decode pitch */</w:t>
      </w:r>
    </w:p>
    <w:p w14:paraId="64A4D81B" w14:textId="77777777" w:rsidR="00902B2F" w:rsidRDefault="00902B2F">
      <w:pPr>
        <w:pStyle w:val="LD10"/>
      </w:pPr>
      <w:r>
        <w:t xml:space="preserve">         if (index &lt; 197)</w:t>
      </w:r>
    </w:p>
    <w:p w14:paraId="23038297" w14:textId="77777777" w:rsidR="00902B2F" w:rsidRDefault="00902B2F">
      <w:pPr>
        <w:pStyle w:val="LD10"/>
      </w:pPr>
      <w:r>
        <w:t xml:space="preserve">         {</w:t>
      </w:r>
    </w:p>
    <w:p w14:paraId="58B59B38" w14:textId="77777777" w:rsidR="00902B2F" w:rsidRDefault="00902B2F">
      <w:pPr>
        <w:pStyle w:val="LD10"/>
      </w:pPr>
      <w:r>
        <w:t xml:space="preserve">           /* T0 = (index+2)/3 + 19; T0_frac = index - T0*3 + 58; */</w:t>
      </w:r>
    </w:p>
    <w:p w14:paraId="4A108E4E" w14:textId="77777777" w:rsidR="00902B2F" w:rsidRDefault="00902B2F">
      <w:pPr>
        <w:pStyle w:val="LD10"/>
      </w:pPr>
    </w:p>
    <w:p w14:paraId="783033CE" w14:textId="77777777" w:rsidR="00902B2F" w:rsidRDefault="00902B2F">
      <w:pPr>
        <w:pStyle w:val="LD10"/>
      </w:pPr>
      <w:r>
        <w:t xml:space="preserve">           i = add(index, (Word16)2);</w:t>
      </w:r>
    </w:p>
    <w:p w14:paraId="6C404E22" w14:textId="77777777" w:rsidR="00902B2F" w:rsidRDefault="00902B2F">
      <w:pPr>
        <w:pStyle w:val="LD10"/>
      </w:pPr>
      <w:r>
        <w:t xml:space="preserve">           i = mult(i, (Word16)10923);</w:t>
      </w:r>
      <w:r>
        <w:tab/>
        <w:t>/* 10923 = 1/3 in Q15 */</w:t>
      </w:r>
    </w:p>
    <w:p w14:paraId="7A02688E" w14:textId="77777777" w:rsidR="00902B2F" w:rsidRDefault="00902B2F">
      <w:pPr>
        <w:pStyle w:val="LD10"/>
      </w:pPr>
      <w:r>
        <w:t xml:space="preserve">           T0 = add(i, (Word16)19);</w:t>
      </w:r>
    </w:p>
    <w:p w14:paraId="497219AE" w14:textId="77777777" w:rsidR="00902B2F" w:rsidRDefault="00902B2F">
      <w:pPr>
        <w:pStyle w:val="LD10"/>
      </w:pPr>
    </w:p>
    <w:p w14:paraId="394FF90F" w14:textId="77777777" w:rsidR="00902B2F" w:rsidRDefault="00902B2F">
      <w:pPr>
        <w:pStyle w:val="LD10"/>
      </w:pPr>
      <w:r>
        <w:t xml:space="preserve">           i = add(T0, add(T0, T0) );</w:t>
      </w:r>
      <w:r>
        <w:tab/>
        <w:t>/* T0*3 */</w:t>
      </w:r>
    </w:p>
    <w:p w14:paraId="4C128DEA" w14:textId="77777777" w:rsidR="00902B2F" w:rsidRDefault="00902B2F">
      <w:pPr>
        <w:pStyle w:val="LD10"/>
      </w:pPr>
      <w:r>
        <w:t xml:space="preserve">           i = sub((Word16)58, (Word16)i);</w:t>
      </w:r>
    </w:p>
    <w:p w14:paraId="7EDB1F33" w14:textId="77777777" w:rsidR="00902B2F" w:rsidRDefault="00902B2F">
      <w:pPr>
        <w:pStyle w:val="LD10"/>
      </w:pPr>
      <w:r>
        <w:t xml:space="preserve">           T0_frac = add(index, (Word16)i);</w:t>
      </w:r>
    </w:p>
    <w:p w14:paraId="3748D586" w14:textId="77777777" w:rsidR="00902B2F" w:rsidRDefault="00902B2F">
      <w:pPr>
        <w:pStyle w:val="LD10"/>
      </w:pPr>
      <w:r>
        <w:t xml:space="preserve">         }</w:t>
      </w:r>
    </w:p>
    <w:p w14:paraId="00344209" w14:textId="77777777" w:rsidR="00902B2F" w:rsidRDefault="00902B2F">
      <w:pPr>
        <w:pStyle w:val="LD10"/>
      </w:pPr>
      <w:r>
        <w:t xml:space="preserve">         else</w:t>
      </w:r>
    </w:p>
    <w:p w14:paraId="6FD60A44" w14:textId="77777777" w:rsidR="00902B2F" w:rsidRDefault="00902B2F">
      <w:pPr>
        <w:pStyle w:val="LD10"/>
      </w:pPr>
      <w:r>
        <w:t xml:space="preserve">         {</w:t>
      </w:r>
    </w:p>
    <w:p w14:paraId="0154B8FC" w14:textId="77777777" w:rsidR="00902B2F" w:rsidRDefault="00902B2F">
      <w:pPr>
        <w:pStyle w:val="LD10"/>
      </w:pPr>
      <w:r>
        <w:t xml:space="preserve">           T0 = sub(index, (Word16)112);</w:t>
      </w:r>
    </w:p>
    <w:p w14:paraId="2A495B2A" w14:textId="77777777" w:rsidR="00902B2F" w:rsidRDefault="00902B2F">
      <w:pPr>
        <w:pStyle w:val="LD10"/>
      </w:pPr>
      <w:r>
        <w:t xml:space="preserve">           T0_frac = 0;</w:t>
      </w:r>
    </w:p>
    <w:p w14:paraId="5B3B15E7" w14:textId="77777777" w:rsidR="00902B2F" w:rsidRDefault="00902B2F">
      <w:pPr>
        <w:pStyle w:val="LD10"/>
      </w:pPr>
      <w:r>
        <w:t xml:space="preserve">         }</w:t>
      </w:r>
    </w:p>
    <w:p w14:paraId="04C41461" w14:textId="77777777" w:rsidR="00902B2F" w:rsidRDefault="00902B2F">
      <w:pPr>
        <w:pStyle w:val="LD10"/>
      </w:pPr>
      <w:r>
        <w:t xml:space="preserve">      }</w:t>
      </w:r>
    </w:p>
    <w:p w14:paraId="714E73C0" w14:textId="77777777" w:rsidR="00902B2F" w:rsidRDefault="00902B2F">
      <w:pPr>
        <w:pStyle w:val="LD10"/>
      </w:pPr>
      <w:r>
        <w:t xml:space="preserve">      else   /* bfi == 1 */</w:t>
      </w:r>
    </w:p>
    <w:p w14:paraId="69BB7486" w14:textId="77777777" w:rsidR="00902B2F" w:rsidRDefault="00902B2F">
      <w:pPr>
        <w:pStyle w:val="LD10"/>
      </w:pPr>
      <w:r>
        <w:lastRenderedPageBreak/>
        <w:t xml:space="preserve">      {</w:t>
      </w:r>
    </w:p>
    <w:p w14:paraId="5772288C" w14:textId="77777777" w:rsidR="00902B2F" w:rsidRDefault="00902B2F">
      <w:pPr>
        <w:pStyle w:val="LD10"/>
      </w:pPr>
      <w:r>
        <w:t xml:space="preserve">        T0 = old_T0;</w:t>
      </w:r>
    </w:p>
    <w:p w14:paraId="518A63F7" w14:textId="77777777" w:rsidR="00902B2F" w:rsidRDefault="00902B2F">
      <w:pPr>
        <w:pStyle w:val="LD10"/>
      </w:pPr>
      <w:r>
        <w:t xml:space="preserve">        T0_frac = 0;</w:t>
      </w:r>
    </w:p>
    <w:p w14:paraId="4529E428" w14:textId="77777777" w:rsidR="00902B2F" w:rsidRDefault="00902B2F">
      <w:pPr>
        <w:pStyle w:val="LD10"/>
      </w:pPr>
      <w:r>
        <w:t xml:space="preserve">      }</w:t>
      </w:r>
    </w:p>
    <w:p w14:paraId="73229BCF" w14:textId="77777777" w:rsidR="00902B2F" w:rsidRDefault="00902B2F">
      <w:pPr>
        <w:pStyle w:val="LD10"/>
      </w:pPr>
      <w:r>
        <w:br w:type="page"/>
      </w:r>
    </w:p>
    <w:p w14:paraId="11C046C5" w14:textId="77777777" w:rsidR="00902B2F" w:rsidRDefault="00902B2F">
      <w:pPr>
        <w:pStyle w:val="LD10"/>
      </w:pPr>
      <w:r>
        <w:t xml:space="preserve">      /* find T0_min and T0_max for other subframes */</w:t>
      </w:r>
    </w:p>
    <w:p w14:paraId="18679CB4" w14:textId="77777777" w:rsidR="00902B2F" w:rsidRDefault="00902B2F">
      <w:pPr>
        <w:pStyle w:val="LD10"/>
      </w:pPr>
    </w:p>
    <w:p w14:paraId="59F37483" w14:textId="77777777" w:rsidR="00902B2F" w:rsidRDefault="00902B2F">
      <w:pPr>
        <w:pStyle w:val="LD10"/>
      </w:pPr>
      <w:r>
        <w:t xml:space="preserve">      T0_min = sub(T0, (Word16)5);</w:t>
      </w:r>
    </w:p>
    <w:p w14:paraId="6BC9BE99" w14:textId="77777777" w:rsidR="00902B2F" w:rsidRDefault="00902B2F">
      <w:pPr>
        <w:pStyle w:val="LD10"/>
      </w:pPr>
      <w:r>
        <w:t xml:space="preserve">      if (T0_min &lt; pit_min) T0_min = pit_min;</w:t>
      </w:r>
    </w:p>
    <w:p w14:paraId="35A1DAD6" w14:textId="77777777" w:rsidR="00902B2F" w:rsidRDefault="00902B2F">
      <w:pPr>
        <w:pStyle w:val="LD10"/>
      </w:pPr>
      <w:r>
        <w:t xml:space="preserve">      T0_max = add(T0_min, (Word16)9);</w:t>
      </w:r>
    </w:p>
    <w:p w14:paraId="1D5502E9" w14:textId="77777777" w:rsidR="00902B2F" w:rsidRDefault="00902B2F">
      <w:pPr>
        <w:pStyle w:val="LD10"/>
      </w:pPr>
      <w:r>
        <w:t xml:space="preserve">      if (T0_max &gt; pit_max)</w:t>
      </w:r>
    </w:p>
    <w:p w14:paraId="615D5CD7" w14:textId="77777777" w:rsidR="00902B2F" w:rsidRDefault="00902B2F">
      <w:pPr>
        <w:pStyle w:val="LD10"/>
      </w:pPr>
      <w:r>
        <w:t xml:space="preserve">      {</w:t>
      </w:r>
    </w:p>
    <w:p w14:paraId="55BF86C9" w14:textId="77777777" w:rsidR="00902B2F" w:rsidRDefault="00902B2F">
      <w:pPr>
        <w:pStyle w:val="LD10"/>
      </w:pPr>
      <w:r>
        <w:t xml:space="preserve">        T0_max = pit_max;</w:t>
      </w:r>
    </w:p>
    <w:p w14:paraId="2FA2AF54" w14:textId="77777777" w:rsidR="00902B2F" w:rsidRDefault="00902B2F">
      <w:pPr>
        <w:pStyle w:val="LD10"/>
      </w:pPr>
      <w:r>
        <w:t xml:space="preserve">        T0_min = sub(T0_max, (Word16)9);</w:t>
      </w:r>
    </w:p>
    <w:p w14:paraId="0F2CE8FC" w14:textId="77777777" w:rsidR="00902B2F" w:rsidRDefault="00902B2F">
      <w:pPr>
        <w:pStyle w:val="LD10"/>
      </w:pPr>
      <w:r>
        <w:t xml:space="preserve">      }</w:t>
      </w:r>
    </w:p>
    <w:p w14:paraId="48F2B941" w14:textId="77777777" w:rsidR="00902B2F" w:rsidRDefault="00902B2F">
      <w:pPr>
        <w:pStyle w:val="LD10"/>
      </w:pPr>
      <w:r>
        <w:t xml:space="preserve">    }</w:t>
      </w:r>
    </w:p>
    <w:p w14:paraId="22B9C4D0" w14:textId="77777777" w:rsidR="00902B2F" w:rsidRDefault="00902B2F">
      <w:pPr>
        <w:pStyle w:val="LD10"/>
      </w:pPr>
    </w:p>
    <w:p w14:paraId="4BC01D01" w14:textId="77777777" w:rsidR="00902B2F" w:rsidRDefault="00902B2F">
      <w:pPr>
        <w:pStyle w:val="LD10"/>
      </w:pPr>
      <w:r>
        <w:t xml:space="preserve">    else  /* other subframes */</w:t>
      </w:r>
    </w:p>
    <w:p w14:paraId="2425871B" w14:textId="77777777" w:rsidR="00902B2F" w:rsidRDefault="00902B2F">
      <w:pPr>
        <w:pStyle w:val="LD10"/>
      </w:pPr>
    </w:p>
    <w:p w14:paraId="4EBCE52F" w14:textId="77777777" w:rsidR="00902B2F" w:rsidRDefault="00902B2F">
      <w:pPr>
        <w:pStyle w:val="LD10"/>
      </w:pPr>
      <w:r>
        <w:t xml:space="preserve">    {</w:t>
      </w:r>
    </w:p>
    <w:p w14:paraId="3FB115C4" w14:textId="77777777" w:rsidR="00902B2F" w:rsidRDefault="00902B2F">
      <w:pPr>
        <w:pStyle w:val="LD10"/>
      </w:pPr>
      <w:r>
        <w:t xml:space="preserve">      if (bfi == 0)</w:t>
      </w:r>
      <w:r>
        <w:tab/>
      </w:r>
      <w:r>
        <w:tab/>
      </w:r>
      <w:r>
        <w:tab/>
      </w:r>
      <w:r>
        <w:tab/>
        <w:t>/* if bfi == 0 decode pitch */</w:t>
      </w:r>
    </w:p>
    <w:p w14:paraId="079CC3F1" w14:textId="77777777" w:rsidR="00902B2F" w:rsidRDefault="00902B2F">
      <w:pPr>
        <w:pStyle w:val="LD10"/>
      </w:pPr>
      <w:r>
        <w:t xml:space="preserve">      {</w:t>
      </w:r>
    </w:p>
    <w:p w14:paraId="2415AFD2" w14:textId="77777777" w:rsidR="00902B2F" w:rsidRDefault="00902B2F">
      <w:pPr>
        <w:pStyle w:val="LD10"/>
      </w:pPr>
      <w:r>
        <w:t xml:space="preserve">         /* T0 = (index+2)/3 - 1 + T0_min; */</w:t>
      </w:r>
    </w:p>
    <w:p w14:paraId="6F06D8C3" w14:textId="77777777" w:rsidR="00902B2F" w:rsidRDefault="00902B2F">
      <w:pPr>
        <w:pStyle w:val="LD10"/>
      </w:pPr>
    </w:p>
    <w:p w14:paraId="74B6A9FF" w14:textId="77777777" w:rsidR="00902B2F" w:rsidRDefault="00902B2F">
      <w:pPr>
        <w:pStyle w:val="LD10"/>
      </w:pPr>
      <w:r>
        <w:t xml:space="preserve">         i = add(index, (Word16)2);</w:t>
      </w:r>
    </w:p>
    <w:p w14:paraId="1EA490E7" w14:textId="77777777" w:rsidR="00902B2F" w:rsidRDefault="00902B2F">
      <w:pPr>
        <w:pStyle w:val="LD10"/>
      </w:pPr>
      <w:r>
        <w:t xml:space="preserve">         i = mult(i, (Word16)10923);</w:t>
      </w:r>
      <w:r>
        <w:tab/>
        <w:t>/* 10923 = 1/3 in Q15 */</w:t>
      </w:r>
    </w:p>
    <w:p w14:paraId="2A57ABBC" w14:textId="77777777" w:rsidR="00902B2F" w:rsidRDefault="00902B2F">
      <w:pPr>
        <w:pStyle w:val="LD10"/>
      </w:pPr>
      <w:r>
        <w:t xml:space="preserve">         i = sub(i, (Word16)1);</w:t>
      </w:r>
    </w:p>
    <w:p w14:paraId="00641F85" w14:textId="77777777" w:rsidR="00902B2F" w:rsidRDefault="00902B2F">
      <w:pPr>
        <w:pStyle w:val="LD10"/>
      </w:pPr>
      <w:r>
        <w:t xml:space="preserve">         T0 = add(T0_min, i);</w:t>
      </w:r>
    </w:p>
    <w:p w14:paraId="1C19EB17" w14:textId="77777777" w:rsidR="00902B2F" w:rsidRDefault="00902B2F">
      <w:pPr>
        <w:pStyle w:val="LD10"/>
      </w:pPr>
    </w:p>
    <w:p w14:paraId="295C868F" w14:textId="77777777" w:rsidR="00902B2F" w:rsidRDefault="00902B2F">
      <w:pPr>
        <w:pStyle w:val="LD10"/>
      </w:pPr>
      <w:r>
        <w:t xml:space="preserve">         /* T0_frac = index - 2 - i*3; */</w:t>
      </w:r>
    </w:p>
    <w:p w14:paraId="5DA2DC76" w14:textId="77777777" w:rsidR="00902B2F" w:rsidRDefault="00902B2F">
      <w:pPr>
        <w:pStyle w:val="LD10"/>
      </w:pPr>
    </w:p>
    <w:p w14:paraId="4BF083C4" w14:textId="77777777" w:rsidR="00902B2F" w:rsidRDefault="00902B2F">
      <w:pPr>
        <w:pStyle w:val="LD10"/>
      </w:pPr>
      <w:r>
        <w:t xml:space="preserve">         i = add(i, add(i,i) );</w:t>
      </w:r>
      <w:r>
        <w:tab/>
      </w:r>
      <w:r>
        <w:tab/>
        <w:t>/* i*3 */</w:t>
      </w:r>
    </w:p>
    <w:p w14:paraId="64FBDB6E" w14:textId="77777777" w:rsidR="00902B2F" w:rsidRDefault="00902B2F">
      <w:pPr>
        <w:pStyle w:val="LD10"/>
      </w:pPr>
      <w:r>
        <w:t xml:space="preserve">         T0_frac = sub( index , add(i, (Word16)2) );</w:t>
      </w:r>
    </w:p>
    <w:p w14:paraId="2D1DF403" w14:textId="77777777" w:rsidR="00902B2F" w:rsidRDefault="00902B2F">
      <w:pPr>
        <w:pStyle w:val="LD10"/>
      </w:pPr>
      <w:r>
        <w:t xml:space="preserve">      }</w:t>
      </w:r>
    </w:p>
    <w:p w14:paraId="7126E3E3" w14:textId="77777777" w:rsidR="00902B2F" w:rsidRDefault="00902B2F">
      <w:pPr>
        <w:pStyle w:val="LD10"/>
      </w:pPr>
      <w:r>
        <w:t xml:space="preserve">    }</w:t>
      </w:r>
    </w:p>
    <w:p w14:paraId="7C0182A2" w14:textId="77777777" w:rsidR="00902B2F" w:rsidRDefault="00902B2F">
      <w:pPr>
        <w:pStyle w:val="LD10"/>
      </w:pPr>
    </w:p>
    <w:p w14:paraId="60FD74C4" w14:textId="77777777" w:rsidR="00902B2F" w:rsidRDefault="00902B2F">
      <w:pPr>
        <w:pStyle w:val="LD10"/>
      </w:pPr>
      <w:r>
        <w:t xml:space="preserve">   /*-------------------------------------------------*</w:t>
      </w:r>
    </w:p>
    <w:p w14:paraId="76755D0A" w14:textId="77777777" w:rsidR="00902B2F" w:rsidRDefault="00902B2F">
      <w:pPr>
        <w:pStyle w:val="LD10"/>
      </w:pPr>
      <w:r>
        <w:t xml:space="preserve">    * - Find the adaptive codebook vector.            *</w:t>
      </w:r>
    </w:p>
    <w:p w14:paraId="0F7F40AC" w14:textId="77777777" w:rsidR="00902B2F" w:rsidRDefault="00902B2F">
      <w:pPr>
        <w:pStyle w:val="LD10"/>
      </w:pPr>
      <w:r>
        <w:t xml:space="preserve">    *-------------------------------------------------*/</w:t>
      </w:r>
    </w:p>
    <w:p w14:paraId="1FE0B9AA" w14:textId="77777777" w:rsidR="00902B2F" w:rsidRDefault="00902B2F">
      <w:pPr>
        <w:pStyle w:val="LD10"/>
      </w:pPr>
    </w:p>
    <w:p w14:paraId="0B3F648F" w14:textId="77777777" w:rsidR="00902B2F" w:rsidRDefault="00902B2F">
      <w:pPr>
        <w:pStyle w:val="LD10"/>
      </w:pPr>
      <w:r>
        <w:t xml:space="preserve">    Pred_Lt(&amp;exc[i_subfr], T0, T0_frac, L_subfr);</w:t>
      </w:r>
    </w:p>
    <w:p w14:paraId="1A018576" w14:textId="77777777" w:rsidR="00902B2F" w:rsidRDefault="00902B2F">
      <w:pPr>
        <w:pStyle w:val="LD10"/>
      </w:pPr>
    </w:p>
    <w:p w14:paraId="4769CC98" w14:textId="77777777" w:rsidR="00902B2F" w:rsidRDefault="00902B2F">
      <w:pPr>
        <w:pStyle w:val="LD10"/>
      </w:pPr>
      <w:r>
        <w:t xml:space="preserve">   /*-----------------------------------------------------*</w:t>
      </w:r>
    </w:p>
    <w:p w14:paraId="40DABD0F" w14:textId="77777777" w:rsidR="00902B2F" w:rsidRDefault="00902B2F">
      <w:pPr>
        <w:pStyle w:val="LD10"/>
      </w:pPr>
      <w:r>
        <w:t xml:space="preserve">    * - Compute noise filter F[].                         *</w:t>
      </w:r>
    </w:p>
    <w:p w14:paraId="2293BA20" w14:textId="77777777" w:rsidR="00902B2F" w:rsidRDefault="00902B2F">
      <w:pPr>
        <w:pStyle w:val="LD10"/>
      </w:pPr>
      <w:r>
        <w:t xml:space="preserve">    * - Decode codebook sign and index.                   *</w:t>
      </w:r>
    </w:p>
    <w:p w14:paraId="185810A7" w14:textId="77777777" w:rsidR="00902B2F" w:rsidRDefault="00902B2F">
      <w:pPr>
        <w:pStyle w:val="LD10"/>
      </w:pPr>
      <w:r>
        <w:t xml:space="preserve">    * - Find the algebraic codeword.                      *</w:t>
      </w:r>
    </w:p>
    <w:p w14:paraId="0583A4E6" w14:textId="77777777" w:rsidR="00902B2F" w:rsidRDefault="00902B2F">
      <w:pPr>
        <w:pStyle w:val="LD10"/>
      </w:pPr>
      <w:r>
        <w:t xml:space="preserve">    *-----------------------------------------------------*/</w:t>
      </w:r>
    </w:p>
    <w:p w14:paraId="2659B0F2" w14:textId="77777777" w:rsidR="00902B2F" w:rsidRDefault="00902B2F">
      <w:pPr>
        <w:pStyle w:val="LD10"/>
      </w:pPr>
    </w:p>
    <w:p w14:paraId="59E5FFE4" w14:textId="77777777" w:rsidR="00902B2F" w:rsidRDefault="00902B2F">
      <w:pPr>
        <w:pStyle w:val="LD10"/>
      </w:pPr>
      <w:r>
        <w:t xml:space="preserve">    Pond_Ai(A, F_gamma3, Ap3);</w:t>
      </w:r>
    </w:p>
    <w:p w14:paraId="6796AEB5" w14:textId="77777777" w:rsidR="00902B2F" w:rsidRDefault="00902B2F">
      <w:pPr>
        <w:pStyle w:val="LD10"/>
      </w:pPr>
      <w:r>
        <w:t xml:space="preserve">    Pond_Ai(A, F_gamma4, Ap4);</w:t>
      </w:r>
    </w:p>
    <w:p w14:paraId="1AB950A4" w14:textId="77777777" w:rsidR="00902B2F" w:rsidRDefault="00902B2F">
      <w:pPr>
        <w:pStyle w:val="LD10"/>
      </w:pPr>
    </w:p>
    <w:p w14:paraId="525752DB" w14:textId="77777777" w:rsidR="00902B2F" w:rsidRDefault="00902B2F">
      <w:pPr>
        <w:pStyle w:val="LD10"/>
      </w:pPr>
      <w:r>
        <w:t xml:space="preserve">    for (i = 0;   i &lt;= p;      i++) F[i] = Ap3[i];</w:t>
      </w:r>
    </w:p>
    <w:p w14:paraId="7B128CFF" w14:textId="77777777" w:rsidR="00902B2F" w:rsidRDefault="00902B2F">
      <w:pPr>
        <w:pStyle w:val="LD10"/>
      </w:pPr>
      <w:r>
        <w:t xml:space="preserve">    for (i = pp1; i &lt; L_subfr; i++) F[i] = 0;</w:t>
      </w:r>
    </w:p>
    <w:p w14:paraId="11B812FE" w14:textId="77777777" w:rsidR="00902B2F" w:rsidRDefault="00902B2F">
      <w:pPr>
        <w:pStyle w:val="LD10"/>
      </w:pPr>
    </w:p>
    <w:p w14:paraId="5DBD5398" w14:textId="77777777" w:rsidR="00902B2F" w:rsidRDefault="00902B2F">
      <w:pPr>
        <w:pStyle w:val="LD10"/>
      </w:pPr>
      <w:r>
        <w:t xml:space="preserve">    Syn_Filt(Ap4, F, F, L_subfr, &amp;F[pp1], (Word16)0);</w:t>
      </w:r>
    </w:p>
    <w:p w14:paraId="433CC656" w14:textId="77777777" w:rsidR="00902B2F" w:rsidRDefault="00902B2F">
      <w:pPr>
        <w:pStyle w:val="LD10"/>
      </w:pPr>
    </w:p>
    <w:p w14:paraId="0D919C19" w14:textId="77777777" w:rsidR="00902B2F" w:rsidRDefault="00902B2F">
      <w:pPr>
        <w:pStyle w:val="LD10"/>
      </w:pPr>
      <w:r>
        <w:t xml:space="preserve">    /* Introduce pitch contribution with fixed gain of 0.8 to F[] */</w:t>
      </w:r>
    </w:p>
    <w:p w14:paraId="261E302B" w14:textId="77777777" w:rsidR="00902B2F" w:rsidRDefault="00902B2F">
      <w:pPr>
        <w:pStyle w:val="LD10"/>
      </w:pPr>
    </w:p>
    <w:p w14:paraId="6F2AA73A" w14:textId="77777777" w:rsidR="00902B2F" w:rsidRDefault="00902B2F">
      <w:pPr>
        <w:pStyle w:val="LD10"/>
      </w:pPr>
      <w:r>
        <w:t xml:space="preserve">    for (i = T0; i &lt; L_subfr; i++)</w:t>
      </w:r>
    </w:p>
    <w:p w14:paraId="525E5275" w14:textId="77777777" w:rsidR="00902B2F" w:rsidRDefault="00902B2F">
      <w:pPr>
        <w:pStyle w:val="LD10"/>
      </w:pPr>
      <w:r>
        <w:t xml:space="preserve">    {</w:t>
      </w:r>
    </w:p>
    <w:p w14:paraId="078E2C0C" w14:textId="77777777" w:rsidR="00902B2F" w:rsidRDefault="00902B2F">
      <w:pPr>
        <w:pStyle w:val="LD10"/>
      </w:pPr>
      <w:r>
        <w:t xml:space="preserve">      temp = mult(F[i-T0], (Word16)26216);</w:t>
      </w:r>
    </w:p>
    <w:p w14:paraId="743C7E28" w14:textId="77777777" w:rsidR="00902B2F" w:rsidRDefault="00902B2F">
      <w:pPr>
        <w:pStyle w:val="LD10"/>
      </w:pPr>
      <w:r>
        <w:t xml:space="preserve">      F[i] = add(F[i], temp);</w:t>
      </w:r>
    </w:p>
    <w:p w14:paraId="4FC0AE67" w14:textId="77777777" w:rsidR="00902B2F" w:rsidRDefault="00902B2F">
      <w:pPr>
        <w:pStyle w:val="LD10"/>
      </w:pPr>
      <w:r>
        <w:t xml:space="preserve">    }</w:t>
      </w:r>
    </w:p>
    <w:p w14:paraId="2DEF9896" w14:textId="77777777" w:rsidR="00902B2F" w:rsidRDefault="00902B2F">
      <w:pPr>
        <w:pStyle w:val="LD10"/>
      </w:pPr>
    </w:p>
    <w:p w14:paraId="5BBD6CEF" w14:textId="77777777" w:rsidR="00902B2F" w:rsidRDefault="00902B2F">
      <w:pPr>
        <w:pStyle w:val="LD10"/>
      </w:pPr>
      <w:r>
        <w:t xml:space="preserve">    index = *parm++;</w:t>
      </w:r>
    </w:p>
    <w:p w14:paraId="0D0900BE" w14:textId="77777777" w:rsidR="00902B2F" w:rsidRDefault="00902B2F">
      <w:pPr>
        <w:pStyle w:val="LD10"/>
      </w:pPr>
      <w:r>
        <w:t xml:space="preserve">    sign_code  = *parm++;</w:t>
      </w:r>
    </w:p>
    <w:p w14:paraId="2D6E2C6D" w14:textId="77777777" w:rsidR="00902B2F" w:rsidRDefault="00902B2F">
      <w:pPr>
        <w:pStyle w:val="LD10"/>
      </w:pPr>
      <w:r>
        <w:t xml:space="preserve">    shift_code = *parm++;</w:t>
      </w:r>
    </w:p>
    <w:p w14:paraId="76AB1C4C" w14:textId="77777777" w:rsidR="00902B2F" w:rsidRDefault="00902B2F">
      <w:pPr>
        <w:pStyle w:val="LD10"/>
      </w:pPr>
    </w:p>
    <w:p w14:paraId="1D69937C" w14:textId="77777777" w:rsidR="00902B2F" w:rsidRDefault="00902B2F">
      <w:pPr>
        <w:pStyle w:val="LD10"/>
      </w:pPr>
      <w:r>
        <w:lastRenderedPageBreak/>
        <w:t xml:space="preserve">    D_D4i60(index, sign_code, shift_code, F, code);</w:t>
      </w:r>
    </w:p>
    <w:p w14:paraId="764BC9E5" w14:textId="77777777" w:rsidR="00902B2F" w:rsidRDefault="00902B2F">
      <w:pPr>
        <w:pStyle w:val="LD10"/>
      </w:pPr>
      <w:r>
        <w:br w:type="page"/>
      </w:r>
    </w:p>
    <w:p w14:paraId="548D4BD4" w14:textId="77777777" w:rsidR="00902B2F" w:rsidRDefault="00902B2F">
      <w:pPr>
        <w:pStyle w:val="LD10"/>
      </w:pPr>
      <w:r>
        <w:t xml:space="preserve">   /*-------------------------------------------------*</w:t>
      </w:r>
    </w:p>
    <w:p w14:paraId="4BA2E4BF" w14:textId="77777777" w:rsidR="00902B2F" w:rsidRDefault="00902B2F">
      <w:pPr>
        <w:pStyle w:val="LD10"/>
      </w:pPr>
      <w:r>
        <w:t xml:space="preserve">    * - Decode pitch and codebook gains.              *</w:t>
      </w:r>
    </w:p>
    <w:p w14:paraId="432E6055" w14:textId="77777777" w:rsidR="00902B2F" w:rsidRDefault="00902B2F">
      <w:pPr>
        <w:pStyle w:val="LD10"/>
      </w:pPr>
      <w:r>
        <w:t xml:space="preserve">    *-------------------------------------------------*/</w:t>
      </w:r>
    </w:p>
    <w:p w14:paraId="65327AC3" w14:textId="77777777" w:rsidR="00902B2F" w:rsidRDefault="00902B2F">
      <w:pPr>
        <w:pStyle w:val="LD10"/>
      </w:pPr>
    </w:p>
    <w:p w14:paraId="5C9C7B88" w14:textId="77777777" w:rsidR="00902B2F" w:rsidRDefault="00902B2F">
      <w:pPr>
        <w:pStyle w:val="LD10"/>
      </w:pPr>
      <w:r>
        <w:t xml:space="preserve">    index = *parm++;        /* index of energy VQ */</w:t>
      </w:r>
    </w:p>
    <w:p w14:paraId="7A3BF16F" w14:textId="77777777" w:rsidR="00902B2F" w:rsidRDefault="00902B2F">
      <w:pPr>
        <w:pStyle w:val="LD10"/>
      </w:pPr>
    </w:p>
    <w:p w14:paraId="68AA3824" w14:textId="77777777" w:rsidR="00902B2F" w:rsidRDefault="00902B2F">
      <w:pPr>
        <w:pStyle w:val="LD10"/>
      </w:pPr>
      <w:r>
        <w:t xml:space="preserve">    Dec_Ener(index,bfi,A,&amp;exc[i_subfr],code, L_subfr, &amp;gain_pit, &amp;gain_code);</w:t>
      </w:r>
    </w:p>
    <w:p w14:paraId="6538B0FE" w14:textId="77777777" w:rsidR="00902B2F" w:rsidRDefault="00902B2F">
      <w:pPr>
        <w:pStyle w:val="LD10"/>
      </w:pPr>
    </w:p>
    <w:p w14:paraId="4AEADA0A" w14:textId="77777777" w:rsidR="00902B2F" w:rsidRDefault="00902B2F">
      <w:pPr>
        <w:pStyle w:val="LD10"/>
      </w:pPr>
      <w:r>
        <w:t xml:space="preserve">   /*-------------------------------------------------------*</w:t>
      </w:r>
    </w:p>
    <w:p w14:paraId="2EBB7C56" w14:textId="77777777" w:rsidR="00902B2F" w:rsidRDefault="00902B2F">
      <w:pPr>
        <w:pStyle w:val="LD10"/>
      </w:pPr>
      <w:r>
        <w:t xml:space="preserve">    * - Find the total excitation.                          *</w:t>
      </w:r>
    </w:p>
    <w:p w14:paraId="699DCCC0" w14:textId="77777777" w:rsidR="00902B2F" w:rsidRDefault="00902B2F">
      <w:pPr>
        <w:pStyle w:val="LD10"/>
      </w:pPr>
      <w:r>
        <w:t xml:space="preserve">    * - Find synthesis speech corresponding to exc[].       *</w:t>
      </w:r>
    </w:p>
    <w:p w14:paraId="65C4D5F6" w14:textId="77777777" w:rsidR="00902B2F" w:rsidRDefault="00902B2F">
      <w:pPr>
        <w:pStyle w:val="LD10"/>
      </w:pPr>
      <w:r>
        <w:t xml:space="preserve">    *-------------------------------------------------------*/</w:t>
      </w:r>
    </w:p>
    <w:p w14:paraId="4B513401" w14:textId="77777777" w:rsidR="00902B2F" w:rsidRDefault="00902B2F">
      <w:pPr>
        <w:pStyle w:val="LD10"/>
      </w:pPr>
    </w:p>
    <w:p w14:paraId="0544EAF3" w14:textId="77777777" w:rsidR="00902B2F" w:rsidRDefault="00902B2F">
      <w:pPr>
        <w:pStyle w:val="LD10"/>
      </w:pPr>
      <w:r>
        <w:t xml:space="preserve">    for (i = 0; i &lt; L_subfr;  i++)</w:t>
      </w:r>
    </w:p>
    <w:p w14:paraId="3FF624EC" w14:textId="77777777" w:rsidR="00902B2F" w:rsidRDefault="00902B2F">
      <w:pPr>
        <w:pStyle w:val="LD10"/>
      </w:pPr>
      <w:r>
        <w:t xml:space="preserve">    {</w:t>
      </w:r>
    </w:p>
    <w:p w14:paraId="60F357DC" w14:textId="77777777" w:rsidR="00902B2F" w:rsidRDefault="00902B2F">
      <w:pPr>
        <w:pStyle w:val="LD10"/>
      </w:pPr>
      <w:r>
        <w:t xml:space="preserve">      /* exc[i] = gain_pit*exc[i] + gain_code*code[i]; */</w:t>
      </w:r>
    </w:p>
    <w:p w14:paraId="727E82DD" w14:textId="77777777" w:rsidR="00902B2F" w:rsidRDefault="00902B2F">
      <w:pPr>
        <w:pStyle w:val="LD10"/>
      </w:pPr>
      <w:r>
        <w:t xml:space="preserve">      /* exc[i]  in Q0   gain_pit in Q12               */</w:t>
      </w:r>
    </w:p>
    <w:p w14:paraId="7A6F405B" w14:textId="77777777" w:rsidR="00902B2F" w:rsidRDefault="00902B2F">
      <w:pPr>
        <w:pStyle w:val="LD10"/>
      </w:pPr>
      <w:r>
        <w:t xml:space="preserve">      /* code[i] in Q12  gain_cod in Q0                */</w:t>
      </w:r>
    </w:p>
    <w:p w14:paraId="1904EECD" w14:textId="77777777" w:rsidR="00902B2F" w:rsidRDefault="00902B2F">
      <w:pPr>
        <w:pStyle w:val="LD10"/>
      </w:pPr>
    </w:p>
    <w:p w14:paraId="6D49FF2B" w14:textId="77777777" w:rsidR="00902B2F" w:rsidRDefault="00902B2F">
      <w:pPr>
        <w:pStyle w:val="LD10"/>
      </w:pPr>
      <w:r>
        <w:t xml:space="preserve">      L_temp = L_mult0(exc[i+i_subfr], gain_pit);</w:t>
      </w:r>
    </w:p>
    <w:p w14:paraId="4ACF0683" w14:textId="77777777" w:rsidR="00902B2F" w:rsidRDefault="00902B2F">
      <w:pPr>
        <w:pStyle w:val="LD10"/>
      </w:pPr>
      <w:r>
        <w:t xml:space="preserve">      L_temp = L_mac0(L_temp, code[i], gain_code);</w:t>
      </w:r>
    </w:p>
    <w:p w14:paraId="0339AD08" w14:textId="77777777" w:rsidR="00902B2F" w:rsidRDefault="00902B2F">
      <w:pPr>
        <w:pStyle w:val="LD10"/>
      </w:pPr>
      <w:r>
        <w:t xml:space="preserve">      exc[i+i_subfr] = L_shr_r(L_temp, (Word16)12);</w:t>
      </w:r>
    </w:p>
    <w:p w14:paraId="56AFAC6D" w14:textId="77777777" w:rsidR="00902B2F" w:rsidRDefault="00902B2F">
      <w:pPr>
        <w:pStyle w:val="LD10"/>
      </w:pPr>
      <w:r>
        <w:t xml:space="preserve">    }</w:t>
      </w:r>
    </w:p>
    <w:p w14:paraId="2C76A4FF" w14:textId="77777777" w:rsidR="00902B2F" w:rsidRDefault="00902B2F">
      <w:pPr>
        <w:pStyle w:val="LD10"/>
      </w:pPr>
    </w:p>
    <w:p w14:paraId="5EA49B7C" w14:textId="77777777" w:rsidR="00902B2F" w:rsidRDefault="00902B2F">
      <w:pPr>
        <w:pStyle w:val="LD10"/>
      </w:pPr>
      <w:r>
        <w:t xml:space="preserve">    Syn_Filt(A, &amp;exc[i_subfr], &amp;synth[i_subfr], L_subfr, mem_syn, (Word16)1);</w:t>
      </w:r>
    </w:p>
    <w:p w14:paraId="6BEDBD82" w14:textId="77777777" w:rsidR="00902B2F" w:rsidRDefault="00902B2F">
      <w:pPr>
        <w:pStyle w:val="LD10"/>
      </w:pPr>
    </w:p>
    <w:p w14:paraId="1A8C1FC9" w14:textId="77777777" w:rsidR="00902B2F" w:rsidRDefault="00902B2F">
      <w:pPr>
        <w:pStyle w:val="LD10"/>
      </w:pPr>
      <w:r>
        <w:t xml:space="preserve">    A  += pp1;    /* interpolated LPC parameters for next subframe */</w:t>
      </w:r>
    </w:p>
    <w:p w14:paraId="0CAC29BB" w14:textId="77777777" w:rsidR="00902B2F" w:rsidRDefault="00902B2F">
      <w:pPr>
        <w:pStyle w:val="LD10"/>
      </w:pPr>
      <w:r>
        <w:t xml:space="preserve">  }</w:t>
      </w:r>
    </w:p>
    <w:p w14:paraId="43C997E4" w14:textId="77777777" w:rsidR="00902B2F" w:rsidRDefault="00902B2F">
      <w:pPr>
        <w:pStyle w:val="LD10"/>
      </w:pPr>
    </w:p>
    <w:p w14:paraId="27D4DF12" w14:textId="77777777" w:rsidR="00902B2F" w:rsidRDefault="00902B2F">
      <w:pPr>
        <w:pStyle w:val="LD10"/>
      </w:pPr>
      <w:r>
        <w:t xml:space="preserve"> /*--------------------------------------------------*</w:t>
      </w:r>
    </w:p>
    <w:p w14:paraId="2C7E75D4" w14:textId="77777777" w:rsidR="00902B2F" w:rsidRDefault="00902B2F">
      <w:pPr>
        <w:pStyle w:val="LD10"/>
      </w:pPr>
      <w:r>
        <w:t xml:space="preserve">  * Update signal for next frame.                    *</w:t>
      </w:r>
    </w:p>
    <w:p w14:paraId="0A7B1A04" w14:textId="77777777" w:rsidR="00902B2F" w:rsidRDefault="00902B2F">
      <w:pPr>
        <w:pStyle w:val="LD10"/>
      </w:pPr>
      <w:r>
        <w:t xml:space="preserve">  * -&gt; shift to the left by L_frame  exc[]           *</w:t>
      </w:r>
    </w:p>
    <w:p w14:paraId="2FA1B052" w14:textId="77777777" w:rsidR="00902B2F" w:rsidRDefault="00902B2F">
      <w:pPr>
        <w:pStyle w:val="LD10"/>
      </w:pPr>
      <w:r>
        <w:t xml:space="preserve">  *--------------------------------------------------*/</w:t>
      </w:r>
    </w:p>
    <w:p w14:paraId="68F5FB59" w14:textId="77777777" w:rsidR="00902B2F" w:rsidRDefault="00902B2F">
      <w:pPr>
        <w:pStyle w:val="LD10"/>
      </w:pPr>
    </w:p>
    <w:p w14:paraId="3FB88310" w14:textId="77777777" w:rsidR="00902B2F" w:rsidRDefault="00902B2F">
      <w:pPr>
        <w:pStyle w:val="LD10"/>
      </w:pPr>
      <w:r>
        <w:t xml:space="preserve">  for(i=0; i&lt;pit_max+L_inter; i++)</w:t>
      </w:r>
    </w:p>
    <w:p w14:paraId="2488CEB6" w14:textId="77777777" w:rsidR="00902B2F" w:rsidRDefault="00902B2F">
      <w:pPr>
        <w:pStyle w:val="LD10"/>
      </w:pPr>
      <w:r>
        <w:t xml:space="preserve">    old_exc[i] = old_exc[i+L_frame];</w:t>
      </w:r>
    </w:p>
    <w:p w14:paraId="2F6EE40D" w14:textId="77777777" w:rsidR="00902B2F" w:rsidRDefault="00902B2F">
      <w:pPr>
        <w:pStyle w:val="LD10"/>
      </w:pPr>
    </w:p>
    <w:p w14:paraId="4C2F8896" w14:textId="77777777" w:rsidR="00902B2F" w:rsidRDefault="00902B2F">
      <w:pPr>
        <w:pStyle w:val="LD10"/>
      </w:pPr>
      <w:r>
        <w:t xml:space="preserve">  old_T0 = T0;</w:t>
      </w:r>
    </w:p>
    <w:p w14:paraId="5697AF5E" w14:textId="77777777" w:rsidR="00902B2F" w:rsidRDefault="00902B2F">
      <w:pPr>
        <w:pStyle w:val="LD10"/>
      </w:pPr>
    </w:p>
    <w:p w14:paraId="142F90ED" w14:textId="77777777" w:rsidR="00902B2F" w:rsidRDefault="00902B2F">
      <w:pPr>
        <w:pStyle w:val="LD10"/>
      </w:pPr>
      <w:r>
        <w:t xml:space="preserve">  return;</w:t>
      </w:r>
    </w:p>
    <w:p w14:paraId="7FD79D86" w14:textId="77777777" w:rsidR="00902B2F" w:rsidRDefault="00902B2F">
      <w:pPr>
        <w:pStyle w:val="LD10"/>
      </w:pPr>
      <w:r>
        <w:t>}</w:t>
      </w:r>
    </w:p>
    <w:p w14:paraId="0DC31E2F" w14:textId="77777777" w:rsidR="00902B2F" w:rsidRDefault="00902B2F">
      <w:pPr>
        <w:pStyle w:val="Heading2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.3</w:t>
      </w:r>
      <w:r>
        <w:tab/>
        <w:t>Library of Source Coder/Decoder Subroutines</w:t>
      </w:r>
    </w:p>
    <w:p w14:paraId="1169B856" w14:textId="77777777" w:rsidR="00902B2F" w:rsidRDefault="00902B2F">
      <w:pPr>
        <w:pStyle w:val="WP"/>
      </w:pPr>
    </w:p>
    <w:p w14:paraId="1FD164C1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3F130BB7" w14:textId="77777777" w:rsidR="00902B2F" w:rsidRDefault="00902B2F">
      <w:pPr>
        <w:pStyle w:val="WP"/>
        <w:ind w:right="282"/>
      </w:pPr>
      <w:r>
        <w:t>*</w:t>
      </w:r>
    </w:p>
    <w:p w14:paraId="58B54FE2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r>
        <w:tab/>
      </w:r>
      <w:r>
        <w:tab/>
        <w:t>:</w:t>
      </w:r>
      <w:r>
        <w:tab/>
        <w:t>sub_sc_d.c</w:t>
      </w:r>
      <w:bookmarkStart w:id="6" w:name="sub_sc_d_c"/>
      <w:bookmarkEnd w:id="6"/>
    </w:p>
    <w:p w14:paraId="3EC67A3A" w14:textId="77777777" w:rsidR="00902B2F" w:rsidRDefault="00902B2F">
      <w:pPr>
        <w:pStyle w:val="WP"/>
        <w:ind w:right="282"/>
      </w:pPr>
      <w:r>
        <w:t>*</w:t>
      </w:r>
    </w:p>
    <w:p w14:paraId="5F4BD6D7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 xml:space="preserve">Source coder/decoder sub-routines used in the </w:t>
      </w:r>
    </w:p>
    <w:p w14:paraId="7B7DD2C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TETRA speech codec</w:t>
      </w:r>
    </w:p>
    <w:p w14:paraId="250C83AC" w14:textId="77777777" w:rsidR="00902B2F" w:rsidRDefault="00902B2F">
      <w:pPr>
        <w:pStyle w:val="WP"/>
        <w:ind w:right="282"/>
      </w:pPr>
      <w:r>
        <w:t>*</w:t>
      </w:r>
    </w:p>
    <w:p w14:paraId="6C2433B9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43E14308" w14:textId="77777777" w:rsidR="00902B2F" w:rsidRDefault="00902B2F">
      <w:pPr>
        <w:pStyle w:val="WP"/>
        <w:ind w:right="282"/>
      </w:pPr>
      <w:r>
        <w:t>*</w:t>
      </w:r>
    </w:p>
    <w:p w14:paraId="33D56971" w14:textId="77777777" w:rsidR="00902B2F" w:rsidRDefault="00902B2F">
      <w:pPr>
        <w:pStyle w:val="WP"/>
        <w:ind w:right="282"/>
      </w:pPr>
      <w:r>
        <w:t>*</w:t>
      </w:r>
      <w:r>
        <w:tab/>
        <w:t>SUB-ROUTINES</w:t>
      </w:r>
      <w:r>
        <w:tab/>
        <w:t>:</w:t>
      </w:r>
      <w:r>
        <w:tab/>
        <w:t>- Bits2prm_Tetra()</w:t>
      </w:r>
    </w:p>
    <w:p w14:paraId="1D3ADE3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Cal_Rr2()</w:t>
      </w:r>
    </w:p>
    <w:p w14:paraId="766C5087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Clsp_334()</w:t>
      </w:r>
    </w:p>
    <w:p w14:paraId="345A35B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Dec_Ener()</w:t>
      </w:r>
    </w:p>
    <w:p w14:paraId="03CC86A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D4i60_16()</w:t>
      </w:r>
    </w:p>
    <w:p w14:paraId="58576DB8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D_D4i60()</w:t>
      </w:r>
    </w:p>
    <w:p w14:paraId="2D1901A3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D_Lsp334()</w:t>
      </w:r>
    </w:p>
    <w:p w14:paraId="3360A33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Ener_Qua()</w:t>
      </w:r>
    </w:p>
    <w:p w14:paraId="1D62E02F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G_Code()</w:t>
      </w:r>
    </w:p>
    <w:p w14:paraId="753F251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G_Pitch()</w:t>
      </w:r>
    </w:p>
    <w:p w14:paraId="127DEDA5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Inter8_M1_3()</w:t>
      </w:r>
    </w:p>
    <w:p w14:paraId="04129F26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Inter8_1_3()</w:t>
      </w:r>
    </w:p>
    <w:p w14:paraId="59701DDD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Inter32_M1_3()</w:t>
      </w:r>
    </w:p>
    <w:p w14:paraId="3D3695C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Inter32_1_3()</w:t>
      </w:r>
    </w:p>
    <w:p w14:paraId="721DD69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Lag_Max()</w:t>
      </w:r>
    </w:p>
    <w:p w14:paraId="7DBEB8D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Norm_Corr()</w:t>
      </w:r>
    </w:p>
    <w:p w14:paraId="18C5394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Pitch_Fr()</w:t>
      </w:r>
    </w:p>
    <w:p w14:paraId="6132AB9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Pitch_Ol_Dec()</w:t>
      </w:r>
    </w:p>
    <w:p w14:paraId="6FEE6B9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Post_Process()</w:t>
      </w:r>
    </w:p>
    <w:p w14:paraId="28A18919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Pred_Lt()</w:t>
      </w:r>
    </w:p>
    <w:p w14:paraId="58153B7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Pre_Process() (including Init_Pre_Process)</w:t>
      </w:r>
    </w:p>
    <w:p w14:paraId="4196B3E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Prm2bits_Tetra()</w:t>
      </w:r>
    </w:p>
    <w:p w14:paraId="4D804177" w14:textId="77777777" w:rsidR="00902B2F" w:rsidRDefault="00902B2F">
      <w:pPr>
        <w:pStyle w:val="WP"/>
        <w:ind w:right="282"/>
      </w:pPr>
      <w:r>
        <w:t>*</w:t>
      </w:r>
    </w:p>
    <w:p w14:paraId="4C5C53F0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0D0CF2A3" w14:textId="77777777" w:rsidR="00902B2F" w:rsidRDefault="00902B2F">
      <w:pPr>
        <w:pStyle w:val="WP"/>
      </w:pPr>
      <w:r>
        <w:t>*</w:t>
      </w:r>
    </w:p>
    <w:p w14:paraId="44C4FF87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548BAD3E" w14:textId="77777777" w:rsidR="00902B2F" w:rsidRDefault="00902B2F">
      <w:pPr>
        <w:pStyle w:val="WP"/>
        <w:ind w:right="282"/>
      </w:pPr>
      <w:r>
        <w:t>*</w:t>
      </w:r>
    </w:p>
    <w:p w14:paraId="0D81FD2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clsp_334.tab</w:t>
      </w:r>
    </w:p>
    <w:p w14:paraId="4ED90AD8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ener_qua.tab</w:t>
      </w:r>
    </w:p>
    <w:p w14:paraId="7781E638" w14:textId="77777777" w:rsidR="00902B2F" w:rsidRDefault="00902B2F">
      <w:pPr>
        <w:pStyle w:val="WP"/>
        <w:ind w:right="282"/>
      </w:pPr>
      <w:r>
        <w:t>*</w:t>
      </w:r>
    </w:p>
    <w:p w14:paraId="4D69E5CF" w14:textId="77777777" w:rsidR="00902B2F" w:rsidRDefault="00902B2F">
      <w:pPr>
        <w:pStyle w:val="WP"/>
        <w:ind w:right="282"/>
      </w:pPr>
      <w:r>
        <w:t>************************************************************************/</w:t>
      </w:r>
    </w:p>
    <w:p w14:paraId="72A20C97" w14:textId="77777777" w:rsidR="00902B2F" w:rsidRDefault="00902B2F">
      <w:pPr>
        <w:pStyle w:val="LD10"/>
        <w:keepNext w:val="0"/>
      </w:pPr>
    </w:p>
    <w:p w14:paraId="4DC9E741" w14:textId="77777777" w:rsidR="00902B2F" w:rsidRDefault="00902B2F">
      <w:pPr>
        <w:pStyle w:val="LD10"/>
        <w:keepNext w:val="0"/>
      </w:pPr>
      <w:r>
        <w:t>#include "source.h"</w:t>
      </w:r>
    </w:p>
    <w:p w14:paraId="55B97FC1" w14:textId="77777777" w:rsidR="00902B2F" w:rsidRDefault="00902B2F">
      <w:pPr>
        <w:pStyle w:val="LD10"/>
        <w:keepNext w:val="0"/>
      </w:pPr>
    </w:p>
    <w:p w14:paraId="4866F278" w14:textId="77777777" w:rsidR="00902B2F" w:rsidRDefault="00902B2F">
      <w:pPr>
        <w:pStyle w:val="LD10"/>
        <w:keepNext w:val="0"/>
      </w:pPr>
      <w:r>
        <w:t>#include "clsp_334.tab"</w:t>
      </w:r>
    </w:p>
    <w:p w14:paraId="3070B9E4" w14:textId="77777777" w:rsidR="00902B2F" w:rsidRDefault="00902B2F">
      <w:pPr>
        <w:pStyle w:val="LD10"/>
        <w:keepNext w:val="0"/>
      </w:pPr>
      <w:r>
        <w:t>#include "ener_qua.tab"</w:t>
      </w:r>
    </w:p>
    <w:p w14:paraId="6F982090" w14:textId="77777777" w:rsidR="00902B2F" w:rsidRDefault="00902B2F">
      <w:pPr>
        <w:pStyle w:val="LD10"/>
        <w:keepNext w:val="0"/>
      </w:pPr>
    </w:p>
    <w:p w14:paraId="3A26321E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65D81D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C4ADFE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Bits2prm_Tetra</w:t>
      </w:r>
      <w:r>
        <w:fldChar w:fldCharType="begin"/>
      </w:r>
      <w:r>
        <w:instrText>xe "Bits2prm_Tetra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4F7BC59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A57AED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Convert serial received bits to the encoder</w:t>
      </w:r>
    </w:p>
    <w:p w14:paraId="70DBFD9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parameter vector</w:t>
      </w:r>
    </w:p>
    <w:p w14:paraId="429BA71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8665AFF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39BDDE9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410837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Bits2prm_Tetra(buffer_in,buffer_out)</w:t>
      </w:r>
    </w:p>
    <w:p w14:paraId="48916DA9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0E28D40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F5AA5A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39299DD" w14:textId="77777777" w:rsidR="00902B2F" w:rsidRDefault="00902B2F">
      <w:pPr>
        <w:pStyle w:val="WP"/>
        <w:keepNext/>
        <w:keepLines/>
      </w:pPr>
      <w:r>
        <w:t>*</w:t>
      </w:r>
    </w:p>
    <w:p w14:paraId="0A25A01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Serial bits (137 + bfi)</w:t>
      </w:r>
    </w:p>
    <w:p w14:paraId="607B159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.. * 16 bit-samples</w:t>
      </w:r>
    </w:p>
    <w:p w14:paraId="6CF7A15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2F5408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5B93E4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E961AE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 xml:space="preserve">- Description : Encoded parameters  </w:t>
      </w:r>
    </w:p>
    <w:p w14:paraId="0F93013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(23 parameters + bfi)</w:t>
      </w:r>
    </w:p>
    <w:p w14:paraId="15A240A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.. * 16 bit-samples</w:t>
      </w:r>
    </w:p>
    <w:p w14:paraId="0C97C7F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5DF6BD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739869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4ECA352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The received parameters are :</w:t>
      </w:r>
    </w:p>
    <w:p w14:paraId="15426C8A" w14:textId="77777777" w:rsidR="00902B2F" w:rsidRDefault="00902B2F">
      <w:pPr>
        <w:pStyle w:val="WP"/>
        <w:keepLines/>
      </w:pPr>
      <w:r>
        <w:t>*</w:t>
      </w:r>
    </w:p>
    <w:p w14:paraId="304AA54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BFI</w:t>
      </w:r>
      <w:r>
        <w:tab/>
        <w:t>bad frame indicator</w:t>
      </w:r>
      <w:r>
        <w:tab/>
      </w:r>
      <w:r>
        <w:tab/>
        <w:t>1 bit</w:t>
      </w:r>
    </w:p>
    <w:p w14:paraId="3AB26E27" w14:textId="77777777" w:rsidR="00902B2F" w:rsidRDefault="00902B2F">
      <w:pPr>
        <w:pStyle w:val="WP"/>
        <w:keepLines/>
      </w:pPr>
      <w:r>
        <w:t>*</w:t>
      </w:r>
    </w:p>
    <w:p w14:paraId="6A38A93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LSP</w:t>
      </w:r>
      <w:r>
        <w:tab/>
        <w:t xml:space="preserve">1st codebook </w:t>
      </w:r>
      <w:r>
        <w:tab/>
      </w:r>
      <w:r>
        <w:tab/>
      </w:r>
      <w:r>
        <w:tab/>
        <w:t>8 bits</w:t>
      </w:r>
    </w:p>
    <w:p w14:paraId="1AC02455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2nd codebook</w:t>
      </w:r>
      <w:r>
        <w:tab/>
      </w:r>
      <w:r>
        <w:tab/>
      </w:r>
      <w:r>
        <w:tab/>
        <w:t>9 bits</w:t>
      </w:r>
    </w:p>
    <w:p w14:paraId="583E8EB2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3nd codebook</w:t>
      </w:r>
      <w:r>
        <w:tab/>
      </w:r>
      <w:r>
        <w:tab/>
      </w:r>
      <w:r>
        <w:tab/>
        <w:t>9 bits</w:t>
      </w:r>
    </w:p>
    <w:p w14:paraId="72F516E1" w14:textId="77777777" w:rsidR="00902B2F" w:rsidRDefault="00902B2F">
      <w:pPr>
        <w:pStyle w:val="WP"/>
        <w:keepLines/>
      </w:pPr>
      <w:r>
        <w:t>*</w:t>
      </w:r>
    </w:p>
    <w:p w14:paraId="3F7BBC3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 the 4 subframes :</w:t>
      </w:r>
    </w:p>
    <w:p w14:paraId="08F1257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pitch delay</w:t>
      </w:r>
      <w:r>
        <w:tab/>
      </w:r>
      <w:r>
        <w:tab/>
      </w:r>
      <w:r>
        <w:tab/>
        <w:t>8 bits (first)</w:t>
      </w:r>
    </w:p>
    <w:p w14:paraId="2635F2C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bits (others)</w:t>
      </w:r>
    </w:p>
    <w:p w14:paraId="7EAFCC3A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codebook index</w:t>
      </w:r>
      <w:r>
        <w:tab/>
      </w:r>
      <w:r>
        <w:tab/>
        <w:t>14 bits</w:t>
      </w:r>
    </w:p>
    <w:p w14:paraId="393ACAA7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pulse global sign</w:t>
      </w:r>
      <w:r>
        <w:tab/>
      </w:r>
      <w:r>
        <w:tab/>
        <w:t>1 bit</w:t>
      </w:r>
    </w:p>
    <w:p w14:paraId="1F7D2CA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pulse shift</w:t>
      </w:r>
      <w:r>
        <w:tab/>
      </w:r>
      <w:r>
        <w:tab/>
      </w:r>
      <w:r>
        <w:tab/>
        <w:t>1 bit</w:t>
      </w:r>
    </w:p>
    <w:p w14:paraId="2025ECAA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pitch and innovation gains</w:t>
      </w:r>
      <w:r>
        <w:tab/>
        <w:t>6 bits</w:t>
      </w:r>
    </w:p>
    <w:p w14:paraId="69F4F6DE" w14:textId="77777777" w:rsidR="00902B2F" w:rsidRDefault="00902B2F">
      <w:pPr>
        <w:pStyle w:val="WP"/>
        <w:keepNext/>
      </w:pPr>
      <w:r>
        <w:t>*</w:t>
      </w:r>
    </w:p>
    <w:p w14:paraId="75AF9CEE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6D244115" w14:textId="77777777" w:rsidR="00902B2F" w:rsidRDefault="00902B2F">
      <w:pPr>
        <w:pStyle w:val="LD10"/>
        <w:keepNext w:val="0"/>
      </w:pPr>
    </w:p>
    <w:p w14:paraId="22E1AEC1" w14:textId="77777777" w:rsidR="00902B2F" w:rsidRDefault="00902B2F">
      <w:pPr>
        <w:pStyle w:val="LD10"/>
        <w:keepNext w:val="0"/>
      </w:pPr>
      <w:r>
        <w:t>#define PRM_NO 23</w:t>
      </w:r>
    </w:p>
    <w:p w14:paraId="46F9D9C9" w14:textId="77777777" w:rsidR="00902B2F" w:rsidRDefault="00902B2F">
      <w:pPr>
        <w:pStyle w:val="LD10"/>
        <w:keepNext w:val="0"/>
      </w:pPr>
    </w:p>
    <w:p w14:paraId="7A24CC48" w14:textId="77777777" w:rsidR="00902B2F" w:rsidRDefault="00902B2F">
      <w:pPr>
        <w:pStyle w:val="LD10"/>
        <w:keepNext w:val="0"/>
      </w:pPr>
      <w:r>
        <w:t>void Bits2prm_Tetra(Word16 *bits, Word16 prm[])</w:t>
      </w:r>
    </w:p>
    <w:p w14:paraId="70BDE54F" w14:textId="77777777" w:rsidR="00902B2F" w:rsidRDefault="00902B2F">
      <w:pPr>
        <w:pStyle w:val="LD10"/>
        <w:keepNext w:val="0"/>
      </w:pPr>
      <w:r>
        <w:t>{</w:t>
      </w:r>
    </w:p>
    <w:p w14:paraId="4012EAFB" w14:textId="77777777" w:rsidR="00902B2F" w:rsidRDefault="00902B2F">
      <w:pPr>
        <w:pStyle w:val="LD10"/>
        <w:keepNext w:val="0"/>
      </w:pPr>
      <w:r>
        <w:t xml:space="preserve">  Word16 i;</w:t>
      </w:r>
    </w:p>
    <w:p w14:paraId="30CD6C96" w14:textId="77777777" w:rsidR="00902B2F" w:rsidRDefault="00902B2F">
      <w:pPr>
        <w:pStyle w:val="LD10"/>
        <w:keepNext w:val="0"/>
      </w:pPr>
      <w:r>
        <w:t xml:space="preserve">  static Word16 bitno[PRM_NO] = {8, 9, 9,            /* split VQ LSP  */</w:t>
      </w:r>
    </w:p>
    <w:p w14:paraId="53CB8252" w14:textId="77777777" w:rsidR="00902B2F" w:rsidRDefault="00902B2F">
      <w:pPr>
        <w:pStyle w:val="LD10"/>
        <w:keepNext w:val="0"/>
      </w:pPr>
      <w:r>
        <w:t xml:space="preserve">                                 8, 14, 1, 1, 6,     /* subframe 1    */</w:t>
      </w:r>
    </w:p>
    <w:p w14:paraId="415356BC" w14:textId="77777777" w:rsidR="00902B2F" w:rsidRDefault="00902B2F">
      <w:pPr>
        <w:pStyle w:val="LD10"/>
        <w:keepNext w:val="0"/>
      </w:pPr>
      <w:r>
        <w:t xml:space="preserve">                                 5, 14, 1, 1, 6,     /* subframe 2    */</w:t>
      </w:r>
    </w:p>
    <w:p w14:paraId="3533470F" w14:textId="77777777" w:rsidR="00902B2F" w:rsidRDefault="00902B2F">
      <w:pPr>
        <w:pStyle w:val="LD10"/>
        <w:keepNext w:val="0"/>
      </w:pPr>
      <w:r>
        <w:t xml:space="preserve">                                 5, 14, 1, 1, 6,     /* subframe 3    */</w:t>
      </w:r>
    </w:p>
    <w:p w14:paraId="0B39DF59" w14:textId="77777777" w:rsidR="00902B2F" w:rsidRDefault="00902B2F">
      <w:pPr>
        <w:pStyle w:val="LD10"/>
        <w:keepNext w:val="0"/>
      </w:pPr>
      <w:r>
        <w:t xml:space="preserve">                                 5, 14, 1, 1, 6};    /* subframe 4    */</w:t>
      </w:r>
    </w:p>
    <w:p w14:paraId="463A0517" w14:textId="77777777" w:rsidR="00902B2F" w:rsidRDefault="00902B2F">
      <w:pPr>
        <w:pStyle w:val="LD10"/>
        <w:keepNext w:val="0"/>
      </w:pPr>
      <w:r>
        <w:t xml:space="preserve">  *prm++ = *bits++;     /* read BFI */</w:t>
      </w:r>
    </w:p>
    <w:p w14:paraId="3AE22031" w14:textId="77777777" w:rsidR="00902B2F" w:rsidRDefault="00902B2F">
      <w:pPr>
        <w:pStyle w:val="LD10"/>
        <w:keepNext w:val="0"/>
      </w:pPr>
    </w:p>
    <w:p w14:paraId="0FF9D3AB" w14:textId="77777777" w:rsidR="00902B2F" w:rsidRDefault="00902B2F">
      <w:pPr>
        <w:pStyle w:val="LD10"/>
        <w:keepNext w:val="0"/>
      </w:pPr>
      <w:r>
        <w:t xml:space="preserve">  for (i = 0; i &lt; PRM_NO; i++)</w:t>
      </w:r>
    </w:p>
    <w:p w14:paraId="7E39EEC1" w14:textId="77777777" w:rsidR="00902B2F" w:rsidRDefault="00902B2F">
      <w:pPr>
        <w:pStyle w:val="LD10"/>
        <w:keepNext w:val="0"/>
      </w:pPr>
      <w:r>
        <w:t xml:space="preserve">  {</w:t>
      </w:r>
    </w:p>
    <w:p w14:paraId="0F8965B1" w14:textId="77777777" w:rsidR="00902B2F" w:rsidRDefault="00902B2F">
      <w:pPr>
        <w:pStyle w:val="LD10"/>
        <w:keepNext w:val="0"/>
      </w:pPr>
      <w:r>
        <w:t xml:space="preserve">    prm[i] = bin2int(bitno[i], bits);</w:t>
      </w:r>
    </w:p>
    <w:p w14:paraId="250EE948" w14:textId="77777777" w:rsidR="00902B2F" w:rsidRDefault="00902B2F">
      <w:pPr>
        <w:pStyle w:val="LD10"/>
        <w:keepNext w:val="0"/>
      </w:pPr>
      <w:r>
        <w:t xml:space="preserve">    bits  += bitno[i];</w:t>
      </w:r>
    </w:p>
    <w:p w14:paraId="4818288D" w14:textId="77777777" w:rsidR="00902B2F" w:rsidRDefault="00902B2F">
      <w:pPr>
        <w:pStyle w:val="LD10"/>
        <w:keepNext w:val="0"/>
      </w:pPr>
      <w:r>
        <w:t xml:space="preserve">  }</w:t>
      </w:r>
    </w:p>
    <w:p w14:paraId="61D8884E" w14:textId="77777777" w:rsidR="00902B2F" w:rsidRDefault="00902B2F">
      <w:pPr>
        <w:pStyle w:val="LD10"/>
        <w:keepNext w:val="0"/>
      </w:pPr>
      <w:r>
        <w:lastRenderedPageBreak/>
        <w:t>}</w:t>
      </w:r>
    </w:p>
    <w:p w14:paraId="4AF2056E" w14:textId="77777777" w:rsidR="00902B2F" w:rsidRDefault="00902B2F">
      <w:pPr>
        <w:pStyle w:val="WP"/>
        <w:keepNext/>
        <w:tabs>
          <w:tab w:val="left" w:pos="426"/>
        </w:tabs>
      </w:pPr>
      <w:r>
        <w:rPr>
          <w:b/>
        </w:rPr>
        <w:br w:type="page"/>
      </w:r>
      <w:r>
        <w:lastRenderedPageBreak/>
        <w:t>/**************************************************************************</w:t>
      </w:r>
    </w:p>
    <w:p w14:paraId="41C738C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2DA391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Cal_Rr2</w:t>
      </w:r>
      <w:r>
        <w:fldChar w:fldCharType="begin"/>
      </w:r>
      <w:r>
        <w:instrText>xe "Cal_Rr2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58CDA29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3E35644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Compute the autocorrelation matrix of </w:t>
      </w:r>
    </w:p>
    <w:p w14:paraId="23715F9F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impulse response h</w:t>
      </w:r>
    </w:p>
    <w:p w14:paraId="4F6E265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Only the even elements are stored in the matrix</w:t>
      </w:r>
    </w:p>
    <w:p w14:paraId="4FC1875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E71BCC4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7C6392D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304B0E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Cal_Rr2(buffer_1,buffer_2)</w:t>
      </w:r>
    </w:p>
    <w:p w14:paraId="36023D8B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(Routine_Name(input1,input2))</w:t>
      </w:r>
    </w:p>
    <w:p w14:paraId="0EFFD1D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722F95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3C4EB6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486C17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Impulse response</w:t>
      </w:r>
    </w:p>
    <w:p w14:paraId="10B94BF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FA46374" w14:textId="77777777" w:rsidR="00902B2F" w:rsidRDefault="00902B2F">
      <w:pPr>
        <w:pStyle w:val="WP"/>
        <w:keepNext/>
        <w:keepLines/>
      </w:pPr>
      <w:r>
        <w:t>*</w:t>
      </w:r>
    </w:p>
    <w:p w14:paraId="5088245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Autocorrelation matrix</w:t>
      </w:r>
    </w:p>
    <w:p w14:paraId="11E8121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(passed as a vector)</w:t>
      </w:r>
    </w:p>
    <w:p w14:paraId="0F0A3A4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66A3AF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464DDA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2C98849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22494A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06718F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E3691C8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Matrice rr[dim_rr][dim_rr]</w:t>
      </w:r>
    </w:p>
    <w:p w14:paraId="5E836066" w14:textId="77777777" w:rsidR="00902B2F" w:rsidRDefault="00902B2F">
      <w:pPr>
        <w:pStyle w:val="WP"/>
        <w:keepLines/>
      </w:pPr>
      <w:r>
        <w:t>*</w:t>
      </w:r>
    </w:p>
    <w:p w14:paraId="711620D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&lt;------- dim_rr -------&gt;</w:t>
      </w:r>
    </w:p>
    <w:p w14:paraId="78F6F12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&lt;------ L/2 ----&gt;</w:t>
      </w:r>
    </w:p>
    <w:p w14:paraId="348F7583" w14:textId="77777777" w:rsidR="00902B2F" w:rsidRDefault="00902B2F">
      <w:pPr>
        <w:pStyle w:val="WP"/>
        <w:keepLines/>
      </w:pPr>
      <w:r>
        <w:t>*</w:t>
      </w:r>
    </w:p>
    <w:p w14:paraId="7E9BE98B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^</w:t>
      </w:r>
      <w:r>
        <w:tab/>
        <w:t>x x x x x x ... x 0 ...  0</w:t>
      </w:r>
      <w:r>
        <w:tab/>
        <w:t>^</w:t>
      </w:r>
    </w:p>
    <w:p w14:paraId="3E5B7A3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  <w:r>
        <w:tab/>
        <w:t>x x x x x x ... x 0 ...  0</w:t>
      </w:r>
      <w:r>
        <w:tab/>
        <w:t>|</w:t>
      </w:r>
    </w:p>
    <w:p w14:paraId="566CB8F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  <w:r>
        <w:tab/>
        <w:t>x x x x x x ... x 0 ...  0</w:t>
      </w:r>
      <w:r>
        <w:tab/>
        <w:t>|</w:t>
      </w:r>
    </w:p>
    <w:p w14:paraId="23FFE665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  <w:r>
        <w:tab/>
        <w:t>x x x x x x ... x 0 ...  0</w:t>
      </w:r>
      <w:r>
        <w:tab/>
        <w:t>|</w:t>
      </w:r>
    </w:p>
    <w:p w14:paraId="2B36794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L/2</w:t>
      </w:r>
      <w:r>
        <w:tab/>
        <w:t>x x x x x x ... x 0 ...  0</w:t>
      </w:r>
      <w:r>
        <w:tab/>
        <w:t>|</w:t>
      </w:r>
    </w:p>
    <w:p w14:paraId="63D832D2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  <w:r>
        <w:tab/>
        <w:t>x x x x x x ... x 0 ...  0</w:t>
      </w:r>
      <w:r>
        <w:tab/>
        <w:t>dim_rr</w:t>
      </w:r>
    </w:p>
    <w:p w14:paraId="782296C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  <w:r>
        <w:tab/>
        <w:t>| | | | | |       | |      |</w:t>
      </w:r>
      <w:r>
        <w:tab/>
        <w:t>|</w:t>
      </w:r>
    </w:p>
    <w:p w14:paraId="6200219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v</w:t>
      </w:r>
      <w:r>
        <w:tab/>
        <w:t>x x x x x x ... x 0 ...  0</w:t>
      </w:r>
      <w:r>
        <w:tab/>
        <w:t>|</w:t>
      </w:r>
    </w:p>
    <w:p w14:paraId="3A16A103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0 0 0 0 0 0 ... 0 0 ... 0</w:t>
      </w:r>
      <w:r>
        <w:tab/>
        <w:t>|</w:t>
      </w:r>
    </w:p>
    <w:p w14:paraId="112BB82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 | | | | |     | |     |</w:t>
      </w:r>
      <w:r>
        <w:tab/>
      </w:r>
      <w:r>
        <w:tab/>
        <w:t>|</w:t>
      </w:r>
    </w:p>
    <w:p w14:paraId="55453FC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0 0 0 0 0 0 ... 0 0 ... 0</w:t>
      </w:r>
      <w:r>
        <w:tab/>
        <w:t>v</w:t>
      </w:r>
    </w:p>
    <w:p w14:paraId="5CACC6A7" w14:textId="77777777" w:rsidR="00902B2F" w:rsidRDefault="00902B2F">
      <w:pPr>
        <w:pStyle w:val="WP"/>
        <w:keepLines/>
      </w:pPr>
      <w:r>
        <w:t>*</w:t>
      </w:r>
    </w:p>
    <w:p w14:paraId="6B4DDD3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Firstly, rr[L/2-1][L/2-1] is computed, with</w:t>
      </w:r>
    </w:p>
    <w:p w14:paraId="252B898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the main diagonal step up. Then, the same</w:t>
      </w:r>
    </w:p>
    <w:p w14:paraId="1248BDAB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is done for the other diagonals.</w:t>
      </w:r>
    </w:p>
    <w:p w14:paraId="0BA0FBA0" w14:textId="77777777" w:rsidR="00902B2F" w:rsidRDefault="00902B2F">
      <w:pPr>
        <w:pStyle w:val="WP"/>
        <w:keepNext/>
      </w:pPr>
      <w:r>
        <w:t>*</w:t>
      </w:r>
    </w:p>
    <w:p w14:paraId="39E1ECF0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2B4B756D" w14:textId="77777777" w:rsidR="00902B2F" w:rsidRDefault="00902B2F">
      <w:pPr>
        <w:pStyle w:val="LD10"/>
        <w:keepNext w:val="0"/>
      </w:pPr>
    </w:p>
    <w:p w14:paraId="08E49FF5" w14:textId="77777777" w:rsidR="00902B2F" w:rsidRDefault="00902B2F">
      <w:pPr>
        <w:pStyle w:val="LD10"/>
        <w:keepNext w:val="0"/>
      </w:pPr>
      <w:r>
        <w:t>/* Length of subframe = 60 */</w:t>
      </w:r>
    </w:p>
    <w:p w14:paraId="45D926D0" w14:textId="77777777" w:rsidR="00902B2F" w:rsidRDefault="00902B2F">
      <w:pPr>
        <w:pStyle w:val="LD10"/>
        <w:keepNext w:val="0"/>
      </w:pPr>
      <w:r>
        <w:t>#define L      60</w:t>
      </w:r>
    </w:p>
    <w:p w14:paraId="36B2C4DE" w14:textId="77777777" w:rsidR="00902B2F" w:rsidRDefault="00902B2F">
      <w:pPr>
        <w:pStyle w:val="LD10"/>
        <w:keepNext w:val="0"/>
      </w:pPr>
    </w:p>
    <w:p w14:paraId="0337412F" w14:textId="77777777" w:rsidR="00902B2F" w:rsidRDefault="00902B2F">
      <w:pPr>
        <w:pStyle w:val="LD10"/>
        <w:keepNext w:val="0"/>
      </w:pPr>
      <w:r>
        <w:t>/* Dimension of matrix rr[dim_rr][dim_rr]  = 32 */</w:t>
      </w:r>
    </w:p>
    <w:p w14:paraId="79CC54F4" w14:textId="77777777" w:rsidR="00902B2F" w:rsidRDefault="00902B2F">
      <w:pPr>
        <w:pStyle w:val="LD10"/>
        <w:keepNext w:val="0"/>
      </w:pPr>
      <w:r>
        <w:t>#define dim_rr 32</w:t>
      </w:r>
    </w:p>
    <w:p w14:paraId="2EE40D47" w14:textId="77777777" w:rsidR="00902B2F" w:rsidRDefault="00902B2F">
      <w:pPr>
        <w:pStyle w:val="LD10"/>
        <w:keepNext w:val="0"/>
      </w:pPr>
    </w:p>
    <w:p w14:paraId="7DDE3847" w14:textId="77777777" w:rsidR="00902B2F" w:rsidRDefault="00902B2F">
      <w:pPr>
        <w:pStyle w:val="LD10"/>
        <w:keepNext w:val="0"/>
      </w:pPr>
      <w:r>
        <w:t>/* Increment on diagonal */</w:t>
      </w:r>
    </w:p>
    <w:p w14:paraId="5121F3AD" w14:textId="77777777" w:rsidR="00902B2F" w:rsidRDefault="00902B2F">
      <w:pPr>
        <w:pStyle w:val="LD10"/>
        <w:keepNext w:val="0"/>
      </w:pPr>
      <w:r>
        <w:t>#define diag   33</w:t>
      </w:r>
    </w:p>
    <w:p w14:paraId="1E8E25AB" w14:textId="77777777" w:rsidR="00902B2F" w:rsidRDefault="00902B2F">
      <w:pPr>
        <w:pStyle w:val="LD10"/>
        <w:keepNext w:val="0"/>
      </w:pPr>
    </w:p>
    <w:p w14:paraId="4E47C139" w14:textId="77777777" w:rsidR="00902B2F" w:rsidRDefault="00902B2F">
      <w:pPr>
        <w:pStyle w:val="LD10"/>
        <w:keepNext w:val="0"/>
      </w:pPr>
      <w:r>
        <w:t>/* Index of last element to compute = rr[L/2-1][L/2-1] = rr[29*32+29] */</w:t>
      </w:r>
    </w:p>
    <w:p w14:paraId="31CC9913" w14:textId="77777777" w:rsidR="00902B2F" w:rsidRDefault="00902B2F">
      <w:pPr>
        <w:pStyle w:val="LD10"/>
        <w:keepNext w:val="0"/>
      </w:pPr>
      <w:r>
        <w:lastRenderedPageBreak/>
        <w:t>#define last   957</w:t>
      </w:r>
    </w:p>
    <w:p w14:paraId="111940ED" w14:textId="77777777" w:rsidR="00902B2F" w:rsidRDefault="00902B2F">
      <w:pPr>
        <w:pStyle w:val="LD10"/>
        <w:keepNext w:val="0"/>
      </w:pPr>
      <w:r>
        <w:br w:type="page"/>
      </w:r>
    </w:p>
    <w:p w14:paraId="10DC8178" w14:textId="77777777" w:rsidR="00902B2F" w:rsidRDefault="00902B2F">
      <w:pPr>
        <w:pStyle w:val="LD10"/>
        <w:keepNext w:val="0"/>
      </w:pPr>
      <w:r>
        <w:t>void Cal_Rr2(Word16 h[], Word16 *rr)</w:t>
      </w:r>
    </w:p>
    <w:p w14:paraId="765F8300" w14:textId="77777777" w:rsidR="00902B2F" w:rsidRDefault="00902B2F">
      <w:pPr>
        <w:pStyle w:val="LD10"/>
        <w:keepNext w:val="0"/>
      </w:pPr>
      <w:r>
        <w:t>{</w:t>
      </w:r>
    </w:p>
    <w:p w14:paraId="49318FDC" w14:textId="77777777" w:rsidR="00902B2F" w:rsidRDefault="00902B2F">
      <w:pPr>
        <w:pStyle w:val="LD10"/>
        <w:keepNext w:val="0"/>
      </w:pPr>
      <w:r>
        <w:t xml:space="preserve"> Word16 i, k, dec;</w:t>
      </w:r>
    </w:p>
    <w:p w14:paraId="0D68C451" w14:textId="77777777" w:rsidR="00902B2F" w:rsidRDefault="00902B2F">
      <w:pPr>
        <w:pStyle w:val="LD10"/>
        <w:keepNext w:val="0"/>
      </w:pPr>
      <w:r>
        <w:t xml:space="preserve"> Word32 s;</w:t>
      </w:r>
    </w:p>
    <w:p w14:paraId="073FFF4B" w14:textId="77777777" w:rsidR="00902B2F" w:rsidRDefault="00902B2F">
      <w:pPr>
        <w:pStyle w:val="LD10"/>
        <w:keepNext w:val="0"/>
      </w:pPr>
      <w:r>
        <w:t xml:space="preserve"> Word16 *ph, *phd;</w:t>
      </w:r>
    </w:p>
    <w:p w14:paraId="3D3185A3" w14:textId="77777777" w:rsidR="00902B2F" w:rsidRDefault="00902B2F">
      <w:pPr>
        <w:pStyle w:val="LD10"/>
        <w:keepNext w:val="0"/>
      </w:pPr>
      <w:r>
        <w:t xml:space="preserve"> Word16 *rr_fin_c;</w:t>
      </w:r>
    </w:p>
    <w:p w14:paraId="2FE08A32" w14:textId="77777777" w:rsidR="00902B2F" w:rsidRDefault="00902B2F">
      <w:pPr>
        <w:pStyle w:val="LD10"/>
        <w:keepNext w:val="0"/>
      </w:pPr>
      <w:r>
        <w:t xml:space="preserve"> Word16 *rr_fin_r;</w:t>
      </w:r>
    </w:p>
    <w:p w14:paraId="54225AAF" w14:textId="77777777" w:rsidR="00902B2F" w:rsidRDefault="00902B2F">
      <w:pPr>
        <w:pStyle w:val="LD10"/>
        <w:keepNext w:val="0"/>
      </w:pPr>
      <w:r>
        <w:t xml:space="preserve"> Word16 *rr_ij;</w:t>
      </w:r>
    </w:p>
    <w:p w14:paraId="44FDC018" w14:textId="77777777" w:rsidR="00902B2F" w:rsidRDefault="00902B2F">
      <w:pPr>
        <w:pStyle w:val="LD10"/>
        <w:keepNext w:val="0"/>
      </w:pPr>
      <w:r>
        <w:t xml:space="preserve"> Word16 *rr_ji;</w:t>
      </w:r>
    </w:p>
    <w:p w14:paraId="55BF2E5C" w14:textId="77777777" w:rsidR="00902B2F" w:rsidRDefault="00902B2F">
      <w:pPr>
        <w:pStyle w:val="LD10"/>
        <w:keepNext w:val="0"/>
      </w:pPr>
      <w:r>
        <w:t xml:space="preserve"> Word16 hs[L];</w:t>
      </w:r>
    </w:p>
    <w:p w14:paraId="226270DE" w14:textId="77777777" w:rsidR="00902B2F" w:rsidRDefault="00902B2F">
      <w:pPr>
        <w:pStyle w:val="LD10"/>
        <w:keepNext w:val="0"/>
      </w:pPr>
    </w:p>
    <w:p w14:paraId="3590A846" w14:textId="77777777" w:rsidR="00902B2F" w:rsidRDefault="00902B2F">
      <w:pPr>
        <w:pStyle w:val="LD10"/>
        <w:keepNext w:val="0"/>
      </w:pPr>
      <w:r>
        <w:t xml:space="preserve"> /* Scaling for maximum precision */</w:t>
      </w:r>
    </w:p>
    <w:p w14:paraId="0994650B" w14:textId="77777777" w:rsidR="00902B2F" w:rsidRDefault="00902B2F">
      <w:pPr>
        <w:pStyle w:val="LD10"/>
        <w:keepNext w:val="0"/>
      </w:pPr>
    </w:p>
    <w:p w14:paraId="1CF501C8" w14:textId="77777777" w:rsidR="00902B2F" w:rsidRDefault="00902B2F">
      <w:pPr>
        <w:pStyle w:val="LD10"/>
        <w:keepNext w:val="0"/>
      </w:pPr>
      <w:r>
        <w:t xml:space="preserve"> s = 0;</w:t>
      </w:r>
    </w:p>
    <w:p w14:paraId="7E5224A1" w14:textId="77777777" w:rsidR="00902B2F" w:rsidRDefault="00902B2F">
      <w:pPr>
        <w:pStyle w:val="LD10"/>
        <w:keepNext w:val="0"/>
      </w:pPr>
      <w:r>
        <w:t xml:space="preserve"> for(i=0; i&lt;L; i++)</w:t>
      </w:r>
    </w:p>
    <w:p w14:paraId="30541F90" w14:textId="77777777" w:rsidR="00902B2F" w:rsidRDefault="00902B2F">
      <w:pPr>
        <w:pStyle w:val="LD10"/>
        <w:keepNext w:val="0"/>
      </w:pPr>
      <w:r>
        <w:t xml:space="preserve">   s = L_mac0(s, h[i], h[i]);</w:t>
      </w:r>
    </w:p>
    <w:p w14:paraId="264BA085" w14:textId="77777777" w:rsidR="00902B2F" w:rsidRDefault="00902B2F">
      <w:pPr>
        <w:pStyle w:val="LD10"/>
        <w:keepNext w:val="0"/>
      </w:pPr>
    </w:p>
    <w:p w14:paraId="3E59D38D" w14:textId="77777777" w:rsidR="00902B2F" w:rsidRDefault="00902B2F">
      <w:pPr>
        <w:pStyle w:val="LD10"/>
        <w:keepNext w:val="0"/>
      </w:pPr>
      <w:r>
        <w:t xml:space="preserve"> k = norm_l(s);</w:t>
      </w:r>
    </w:p>
    <w:p w14:paraId="17159BC5" w14:textId="77777777" w:rsidR="00902B2F" w:rsidRDefault="00902B2F">
      <w:pPr>
        <w:pStyle w:val="LD10"/>
        <w:keepNext w:val="0"/>
      </w:pPr>
      <w:r>
        <w:t xml:space="preserve"> k = shr(sub(k, (Word16)1), (Word16)1);</w:t>
      </w:r>
    </w:p>
    <w:p w14:paraId="33059C59" w14:textId="77777777" w:rsidR="00902B2F" w:rsidRDefault="00902B2F">
      <w:pPr>
        <w:pStyle w:val="LD10"/>
        <w:keepNext w:val="0"/>
      </w:pPr>
    </w:p>
    <w:p w14:paraId="794BDC9E" w14:textId="77777777" w:rsidR="00902B2F" w:rsidRDefault="00902B2F">
      <w:pPr>
        <w:pStyle w:val="LD10"/>
        <w:keepNext w:val="0"/>
      </w:pPr>
      <w:r>
        <w:t xml:space="preserve"> for(i=0; i&lt;L; i++)</w:t>
      </w:r>
    </w:p>
    <w:p w14:paraId="6E5B94E1" w14:textId="77777777" w:rsidR="00902B2F" w:rsidRDefault="00902B2F">
      <w:pPr>
        <w:pStyle w:val="LD10"/>
        <w:keepNext w:val="0"/>
      </w:pPr>
      <w:r>
        <w:t xml:space="preserve">  hs[i] = shl(h[i], k);</w:t>
      </w:r>
    </w:p>
    <w:p w14:paraId="4A6B62C4" w14:textId="77777777" w:rsidR="00902B2F" w:rsidRDefault="00902B2F">
      <w:pPr>
        <w:pStyle w:val="LD10"/>
        <w:keepNext w:val="0"/>
      </w:pPr>
    </w:p>
    <w:p w14:paraId="14B8C9C1" w14:textId="77777777" w:rsidR="00902B2F" w:rsidRDefault="00902B2F">
      <w:pPr>
        <w:pStyle w:val="LD10"/>
        <w:keepNext w:val="0"/>
      </w:pPr>
      <w:r>
        <w:t xml:space="preserve"> /* Compute rr[][] */</w:t>
      </w:r>
    </w:p>
    <w:p w14:paraId="1020AEB5" w14:textId="77777777" w:rsidR="00902B2F" w:rsidRDefault="00902B2F">
      <w:pPr>
        <w:pStyle w:val="LD10"/>
        <w:keepNext w:val="0"/>
      </w:pPr>
    </w:p>
    <w:p w14:paraId="50DB1511" w14:textId="77777777" w:rsidR="00902B2F" w:rsidRDefault="00902B2F">
      <w:pPr>
        <w:pStyle w:val="LD10"/>
        <w:keepNext w:val="0"/>
      </w:pPr>
      <w:r>
        <w:t xml:space="preserve"> rr_fin_r = &amp;rr[last];                  /* pointer on rr[L/2-1][L/2-1]*/</w:t>
      </w:r>
    </w:p>
    <w:p w14:paraId="7FC419AB" w14:textId="77777777" w:rsidR="00902B2F" w:rsidRDefault="00902B2F">
      <w:pPr>
        <w:pStyle w:val="LD10"/>
        <w:keepNext w:val="0"/>
      </w:pPr>
      <w:r>
        <w:t xml:space="preserve"> rr_fin_c = rr_fin_r;</w:t>
      </w:r>
    </w:p>
    <w:p w14:paraId="2119B5ED" w14:textId="77777777" w:rsidR="00902B2F" w:rsidRDefault="00902B2F">
      <w:pPr>
        <w:pStyle w:val="LD10"/>
        <w:keepNext w:val="0"/>
      </w:pPr>
    </w:p>
    <w:p w14:paraId="726501DD" w14:textId="77777777" w:rsidR="00902B2F" w:rsidRDefault="00902B2F">
      <w:pPr>
        <w:pStyle w:val="LD10"/>
        <w:keepNext w:val="0"/>
      </w:pPr>
      <w:r>
        <w:t xml:space="preserve"> for (dec = 0 ;dec &lt; L; dec+=2)</w:t>
      </w:r>
    </w:p>
    <w:p w14:paraId="2805610A" w14:textId="77777777" w:rsidR="00902B2F" w:rsidRDefault="00902B2F">
      <w:pPr>
        <w:pStyle w:val="LD10"/>
        <w:keepNext w:val="0"/>
      </w:pPr>
      <w:r>
        <w:t xml:space="preserve"> {</w:t>
      </w:r>
    </w:p>
    <w:p w14:paraId="716889E2" w14:textId="77777777" w:rsidR="00902B2F" w:rsidRDefault="00902B2F">
      <w:pPr>
        <w:pStyle w:val="LD10"/>
        <w:keepNext w:val="0"/>
      </w:pPr>
      <w:r>
        <w:t xml:space="preserve">   ph  = hs;                            /* pointer on hs[i]      */</w:t>
      </w:r>
    </w:p>
    <w:p w14:paraId="527E875B" w14:textId="77777777" w:rsidR="00902B2F" w:rsidRDefault="00902B2F">
      <w:pPr>
        <w:pStyle w:val="LD10"/>
        <w:keepNext w:val="0"/>
      </w:pPr>
      <w:r>
        <w:t xml:space="preserve">   phd = &amp;hs[dec];                      /* pointer on hs[dec+i]  */</w:t>
      </w:r>
    </w:p>
    <w:p w14:paraId="5B1B8965" w14:textId="77777777" w:rsidR="00902B2F" w:rsidRDefault="00902B2F">
      <w:pPr>
        <w:pStyle w:val="LD10"/>
        <w:keepNext w:val="0"/>
      </w:pPr>
      <w:r>
        <w:t xml:space="preserve">   rr_ij = rr_fin_c;                    /* end of column j       */</w:t>
      </w:r>
    </w:p>
    <w:p w14:paraId="4A72D1A4" w14:textId="77777777" w:rsidR="00902B2F" w:rsidRDefault="00902B2F">
      <w:pPr>
        <w:pStyle w:val="LD10"/>
        <w:keepNext w:val="0"/>
      </w:pPr>
      <w:r>
        <w:t xml:space="preserve">   rr_ji = rr_fin_r;                    /* end of row j          */</w:t>
      </w:r>
    </w:p>
    <w:p w14:paraId="31E15446" w14:textId="77777777" w:rsidR="00902B2F" w:rsidRDefault="00902B2F">
      <w:pPr>
        <w:pStyle w:val="LD10"/>
        <w:keepNext w:val="0"/>
      </w:pPr>
      <w:r>
        <w:t xml:space="preserve">   s = 0;</w:t>
      </w:r>
    </w:p>
    <w:p w14:paraId="2C6AD726" w14:textId="77777777" w:rsidR="00902B2F" w:rsidRDefault="00902B2F">
      <w:pPr>
        <w:pStyle w:val="LD10"/>
        <w:keepNext w:val="0"/>
      </w:pPr>
      <w:r>
        <w:t xml:space="preserve">   for (k = 0; k &lt; L-dec; k+=2)</w:t>
      </w:r>
    </w:p>
    <w:p w14:paraId="19CC9EDB" w14:textId="77777777" w:rsidR="00902B2F" w:rsidRDefault="00902B2F">
      <w:pPr>
        <w:pStyle w:val="LD10"/>
        <w:keepNext w:val="0"/>
      </w:pPr>
      <w:r>
        <w:t xml:space="preserve">   {</w:t>
      </w:r>
    </w:p>
    <w:p w14:paraId="59F6E710" w14:textId="77777777" w:rsidR="00902B2F" w:rsidRDefault="00902B2F">
      <w:pPr>
        <w:pStyle w:val="LD10"/>
        <w:keepNext w:val="0"/>
      </w:pPr>
      <w:r>
        <w:t xml:space="preserve">     s = L_mac(s, *ph++, *phd++);</w:t>
      </w:r>
    </w:p>
    <w:p w14:paraId="700B30CB" w14:textId="77777777" w:rsidR="00902B2F" w:rsidRDefault="00902B2F">
      <w:pPr>
        <w:pStyle w:val="LD10"/>
        <w:keepNext w:val="0"/>
      </w:pPr>
      <w:r>
        <w:t xml:space="preserve">     s = L_mac(s, *ph++, *phd++);</w:t>
      </w:r>
    </w:p>
    <w:p w14:paraId="785BCFBB" w14:textId="77777777" w:rsidR="00902B2F" w:rsidRDefault="00902B2F">
      <w:pPr>
        <w:pStyle w:val="LD10"/>
        <w:keepNext w:val="0"/>
      </w:pPr>
      <w:r>
        <w:t xml:space="preserve">     *rr_ij = extract_h(s);</w:t>
      </w:r>
    </w:p>
    <w:p w14:paraId="753D4007" w14:textId="77777777" w:rsidR="00902B2F" w:rsidRDefault="00902B2F">
      <w:pPr>
        <w:pStyle w:val="LD10"/>
        <w:keepNext w:val="0"/>
      </w:pPr>
      <w:r>
        <w:t xml:space="preserve">     *rr_ji = extract_h(s);</w:t>
      </w:r>
    </w:p>
    <w:p w14:paraId="49CE3990" w14:textId="77777777" w:rsidR="00902B2F" w:rsidRDefault="00902B2F">
      <w:pPr>
        <w:pStyle w:val="LD10"/>
        <w:keepNext w:val="0"/>
      </w:pPr>
      <w:r>
        <w:t xml:space="preserve">     rr_ij -= diag;                     /* decrement pointers */</w:t>
      </w:r>
    </w:p>
    <w:p w14:paraId="07832E3F" w14:textId="77777777" w:rsidR="00902B2F" w:rsidRDefault="00902B2F">
      <w:pPr>
        <w:pStyle w:val="LD10"/>
        <w:keepNext w:val="0"/>
      </w:pPr>
      <w:r>
        <w:t xml:space="preserve">     rr_ji -= diag;</w:t>
      </w:r>
    </w:p>
    <w:p w14:paraId="4E91CDB3" w14:textId="77777777" w:rsidR="00902B2F" w:rsidRDefault="00902B2F">
      <w:pPr>
        <w:pStyle w:val="LD10"/>
        <w:keepNext w:val="0"/>
      </w:pPr>
      <w:r>
        <w:t xml:space="preserve">   }</w:t>
      </w:r>
    </w:p>
    <w:p w14:paraId="4A8D2950" w14:textId="77777777" w:rsidR="00902B2F" w:rsidRDefault="00902B2F">
      <w:pPr>
        <w:pStyle w:val="LD10"/>
        <w:keepNext w:val="0"/>
      </w:pPr>
      <w:r>
        <w:t xml:space="preserve">   rr_fin_c--;                          /* decrement column */</w:t>
      </w:r>
    </w:p>
    <w:p w14:paraId="2476C160" w14:textId="77777777" w:rsidR="00902B2F" w:rsidRDefault="00902B2F">
      <w:pPr>
        <w:pStyle w:val="LD10"/>
        <w:keepNext w:val="0"/>
      </w:pPr>
      <w:r>
        <w:t xml:space="preserve">   rr_fin_r -= dim_rr;                  /* decrement row    */</w:t>
      </w:r>
    </w:p>
    <w:p w14:paraId="7AE53525" w14:textId="77777777" w:rsidR="00902B2F" w:rsidRDefault="00902B2F">
      <w:pPr>
        <w:pStyle w:val="LD10"/>
        <w:keepNext w:val="0"/>
      </w:pPr>
      <w:r>
        <w:t xml:space="preserve"> }</w:t>
      </w:r>
    </w:p>
    <w:p w14:paraId="4634D243" w14:textId="77777777" w:rsidR="00902B2F" w:rsidRDefault="00902B2F">
      <w:pPr>
        <w:pStyle w:val="LD10"/>
        <w:keepNext w:val="0"/>
      </w:pPr>
      <w:r>
        <w:t xml:space="preserve"> return;</w:t>
      </w:r>
    </w:p>
    <w:p w14:paraId="73733E10" w14:textId="77777777" w:rsidR="00902B2F" w:rsidRDefault="00902B2F">
      <w:pPr>
        <w:pStyle w:val="LD10"/>
        <w:keepNext w:val="0"/>
      </w:pPr>
      <w:r>
        <w:t>}</w:t>
      </w:r>
    </w:p>
    <w:p w14:paraId="2720D0F8" w14:textId="77777777" w:rsidR="00902B2F" w:rsidRDefault="00902B2F">
      <w:pPr>
        <w:pStyle w:val="WP"/>
        <w:keepLines/>
      </w:pPr>
    </w:p>
    <w:p w14:paraId="30FD75F6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06A33D3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F70B24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Clsp_334</w:t>
      </w:r>
      <w:r>
        <w:fldChar w:fldCharType="begin"/>
      </w:r>
      <w:r>
        <w:instrText>xe "Clsp_334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6173862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7EEBA3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Split vector quantization of LSP parameters</w:t>
      </w:r>
    </w:p>
    <w:p w14:paraId="0C6AE2B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Use a split-3 VQ in the cosine lsp domain (-1,1),</w:t>
      </w:r>
    </w:p>
    <w:p w14:paraId="7B876CC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without weighting</w:t>
      </w:r>
    </w:p>
    <w:p w14:paraId="1565DFC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046669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27DAFA3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6BDC26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Clsp_334(buffer_in,buffer_out1,buffer_out2)</w:t>
      </w:r>
    </w:p>
    <w:p w14:paraId="08D8016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(Routine_Name(input1,output1,output2))</w:t>
      </w:r>
    </w:p>
    <w:p w14:paraId="61B9816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4A77D0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87553F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823B27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LSPs in the cosine domain (-1,1)</w:t>
      </w:r>
    </w:p>
    <w:p w14:paraId="6C82DA8B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7306F9BC" w14:textId="77777777" w:rsidR="00902B2F" w:rsidRDefault="00902B2F">
      <w:pPr>
        <w:pStyle w:val="WP"/>
        <w:keepNext/>
        <w:keepLines/>
      </w:pPr>
      <w:r>
        <w:t>*</w:t>
      </w:r>
    </w:p>
    <w:p w14:paraId="6DA7893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F48272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E12B5B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Quantized LSPs in the cosine domain</w:t>
      </w:r>
    </w:p>
    <w:p w14:paraId="4ED32B2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162BCEB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9A6F26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OUTPUT2</w:t>
      </w:r>
      <w:r>
        <w:tab/>
      </w:r>
      <w:r>
        <w:tab/>
      </w:r>
      <w:r>
        <w:tab/>
        <w:t>:</w:t>
      </w:r>
      <w:r>
        <w:tab/>
        <w:t xml:space="preserve">- Description : Indices of the 3 selected </w:t>
      </w:r>
    </w:p>
    <w:p w14:paraId="04ADB5F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codebook entries</w:t>
      </w:r>
    </w:p>
    <w:p w14:paraId="172B14E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ACCEC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299F8D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7ED149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D3CE589" w14:textId="77777777" w:rsidR="00902B2F" w:rsidRDefault="00902B2F">
      <w:pPr>
        <w:pStyle w:val="WP"/>
        <w:keepNext/>
        <w:keepLines/>
      </w:pPr>
      <w:r>
        <w:t>*</w:t>
      </w:r>
    </w:p>
    <w:p w14:paraId="043EA798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72B01821" w14:textId="77777777" w:rsidR="00902B2F" w:rsidRDefault="00902B2F">
      <w:pPr>
        <w:pStyle w:val="LD10"/>
      </w:pPr>
    </w:p>
    <w:p w14:paraId="689AA6BE" w14:textId="77777777" w:rsidR="00902B2F" w:rsidRDefault="00902B2F">
      <w:pPr>
        <w:pStyle w:val="LD10"/>
      </w:pPr>
      <w:r>
        <w:t>void Clsp_334(Word16 *lsp, Word16 *lsp_q, Word16 *indice)</w:t>
      </w:r>
    </w:p>
    <w:p w14:paraId="0FFBB180" w14:textId="77777777" w:rsidR="00902B2F" w:rsidRDefault="00902B2F">
      <w:pPr>
        <w:pStyle w:val="LD10"/>
      </w:pPr>
      <w:r>
        <w:t>{</w:t>
      </w:r>
    </w:p>
    <w:p w14:paraId="45D5333F" w14:textId="77777777" w:rsidR="00902B2F" w:rsidRDefault="00902B2F">
      <w:pPr>
        <w:pStyle w:val="LD10"/>
      </w:pPr>
    </w:p>
    <w:p w14:paraId="1F1BD71F" w14:textId="77777777" w:rsidR="00902B2F" w:rsidRDefault="00902B2F">
      <w:pPr>
        <w:pStyle w:val="LD10"/>
      </w:pPr>
      <w:r>
        <w:t xml:space="preserve"> Word16 i, j, ind, temp;</w:t>
      </w:r>
    </w:p>
    <w:p w14:paraId="0A1894EF" w14:textId="77777777" w:rsidR="00902B2F" w:rsidRDefault="00902B2F">
      <w:pPr>
        <w:pStyle w:val="LD10"/>
      </w:pPr>
      <w:r>
        <w:t xml:space="preserve"> Word16 *p_dico;</w:t>
      </w:r>
    </w:p>
    <w:p w14:paraId="6C16520A" w14:textId="77777777" w:rsidR="00902B2F" w:rsidRDefault="00902B2F">
      <w:pPr>
        <w:pStyle w:val="LD10"/>
      </w:pPr>
      <w:r>
        <w:t xml:space="preserve"> Word32 min, dist;</w:t>
      </w:r>
    </w:p>
    <w:p w14:paraId="2F5632D5" w14:textId="77777777" w:rsidR="00902B2F" w:rsidRDefault="00902B2F">
      <w:pPr>
        <w:pStyle w:val="LD10"/>
      </w:pPr>
    </w:p>
    <w:p w14:paraId="18E8F01F" w14:textId="77777777" w:rsidR="00902B2F" w:rsidRDefault="00902B2F">
      <w:pPr>
        <w:pStyle w:val="LD10"/>
      </w:pPr>
      <w:r>
        <w:t xml:space="preserve"> static Word16 lsp_old[10]={</w:t>
      </w:r>
    </w:p>
    <w:p w14:paraId="3B508777" w14:textId="77777777" w:rsidR="00902B2F" w:rsidRDefault="00902B2F">
      <w:pPr>
        <w:pStyle w:val="LD10"/>
      </w:pPr>
      <w:r>
        <w:t xml:space="preserve">               30000, 26000, 21000, 15000, 8000, 0,</w:t>
      </w:r>
    </w:p>
    <w:p w14:paraId="1B69AE88" w14:textId="77777777" w:rsidR="00902B2F" w:rsidRDefault="00902B2F">
      <w:pPr>
        <w:pStyle w:val="LD10"/>
      </w:pPr>
      <w:r>
        <w:tab/>
      </w:r>
      <w:r>
        <w:tab/>
        <w:t xml:space="preserve">   -8000,-15000,-21000,-26000};</w:t>
      </w:r>
    </w:p>
    <w:p w14:paraId="40596A21" w14:textId="77777777" w:rsidR="00902B2F" w:rsidRDefault="00902B2F">
      <w:pPr>
        <w:pStyle w:val="LD10"/>
      </w:pPr>
    </w:p>
    <w:p w14:paraId="41493BD8" w14:textId="77777777" w:rsidR="00902B2F" w:rsidRDefault="00902B2F">
      <w:pPr>
        <w:pStyle w:val="LD10"/>
      </w:pPr>
    </w:p>
    <w:p w14:paraId="3189AEBA" w14:textId="77777777" w:rsidR="00902B2F" w:rsidRDefault="00902B2F">
      <w:pPr>
        <w:pStyle w:val="LD10"/>
      </w:pPr>
      <w:r>
        <w:t>/* Search dico1  lsp[0]-lsp[2] */</w:t>
      </w:r>
    </w:p>
    <w:p w14:paraId="0A00E692" w14:textId="77777777" w:rsidR="00902B2F" w:rsidRDefault="00902B2F">
      <w:pPr>
        <w:pStyle w:val="LD10"/>
      </w:pPr>
    </w:p>
    <w:p w14:paraId="5F9A3013" w14:textId="77777777" w:rsidR="00902B2F" w:rsidRDefault="00902B2F">
      <w:pPr>
        <w:pStyle w:val="LD10"/>
      </w:pPr>
      <w:r>
        <w:t xml:space="preserve"> p_dico = dico1_clsp;</w:t>
      </w:r>
    </w:p>
    <w:p w14:paraId="39333C38" w14:textId="77777777" w:rsidR="00902B2F" w:rsidRDefault="00902B2F">
      <w:pPr>
        <w:pStyle w:val="LD10"/>
      </w:pPr>
      <w:r>
        <w:t xml:space="preserve"> min    = MAX_32;</w:t>
      </w:r>
    </w:p>
    <w:p w14:paraId="7D99F8B9" w14:textId="77777777" w:rsidR="00902B2F" w:rsidRDefault="00902B2F">
      <w:pPr>
        <w:pStyle w:val="LD10"/>
      </w:pPr>
    </w:p>
    <w:p w14:paraId="16E7BCE2" w14:textId="77777777" w:rsidR="00902B2F" w:rsidRDefault="00902B2F">
      <w:pPr>
        <w:pStyle w:val="LD10"/>
      </w:pPr>
      <w:r>
        <w:t xml:space="preserve"> for (i = 0; i&lt; taille_dic1; i++)</w:t>
      </w:r>
    </w:p>
    <w:p w14:paraId="5345DE53" w14:textId="77777777" w:rsidR="00902B2F" w:rsidRDefault="00902B2F">
      <w:pPr>
        <w:pStyle w:val="LD10"/>
      </w:pPr>
      <w:r>
        <w:t xml:space="preserve"> {</w:t>
      </w:r>
    </w:p>
    <w:p w14:paraId="3A6F0725" w14:textId="77777777" w:rsidR="00902B2F" w:rsidRDefault="00902B2F">
      <w:pPr>
        <w:pStyle w:val="LD10"/>
      </w:pPr>
      <w:r>
        <w:t xml:space="preserve">    temp  = sub(lsp[0], *p_dico++);</w:t>
      </w:r>
    </w:p>
    <w:p w14:paraId="5071ECFC" w14:textId="77777777" w:rsidR="00902B2F" w:rsidRDefault="00902B2F">
      <w:pPr>
        <w:pStyle w:val="LD10"/>
      </w:pPr>
      <w:r>
        <w:t xml:space="preserve">    dist = L_mult0(temp,temp);</w:t>
      </w:r>
    </w:p>
    <w:p w14:paraId="3D9D5185" w14:textId="77777777" w:rsidR="00902B2F" w:rsidRDefault="00902B2F">
      <w:pPr>
        <w:pStyle w:val="LD10"/>
      </w:pPr>
      <w:r>
        <w:t xml:space="preserve">    for(j=1; j&lt;3; j++)</w:t>
      </w:r>
    </w:p>
    <w:p w14:paraId="574D2A37" w14:textId="77777777" w:rsidR="00902B2F" w:rsidRDefault="00902B2F">
      <w:pPr>
        <w:pStyle w:val="LD10"/>
      </w:pPr>
      <w:r>
        <w:t xml:space="preserve">    {</w:t>
      </w:r>
    </w:p>
    <w:p w14:paraId="46596416" w14:textId="77777777" w:rsidR="00902B2F" w:rsidRDefault="00902B2F">
      <w:pPr>
        <w:pStyle w:val="LD10"/>
      </w:pPr>
      <w:r>
        <w:t xml:space="preserve">      temp  = sub(lsp[j], *p_dico++);</w:t>
      </w:r>
    </w:p>
    <w:p w14:paraId="6E616D3E" w14:textId="77777777" w:rsidR="00902B2F" w:rsidRDefault="00902B2F">
      <w:pPr>
        <w:pStyle w:val="LD10"/>
      </w:pPr>
      <w:r>
        <w:t xml:space="preserve">      dist  = L_mac0(dist,temp,temp);</w:t>
      </w:r>
    </w:p>
    <w:p w14:paraId="2AA8C7C7" w14:textId="77777777" w:rsidR="00902B2F" w:rsidRDefault="00902B2F">
      <w:pPr>
        <w:pStyle w:val="LD10"/>
      </w:pPr>
      <w:r>
        <w:t xml:space="preserve">    }</w:t>
      </w:r>
    </w:p>
    <w:p w14:paraId="2804F8A2" w14:textId="77777777" w:rsidR="00902B2F" w:rsidRDefault="00902B2F">
      <w:pPr>
        <w:pStyle w:val="LD10"/>
      </w:pPr>
      <w:r>
        <w:t xml:space="preserve">    if (L_sub(dist, min) &lt; 0) { min = dist; ind = i; }</w:t>
      </w:r>
    </w:p>
    <w:p w14:paraId="61C3226F" w14:textId="77777777" w:rsidR="00902B2F" w:rsidRDefault="00902B2F">
      <w:pPr>
        <w:pStyle w:val="LD10"/>
      </w:pPr>
      <w:r>
        <w:t xml:space="preserve"> }</w:t>
      </w:r>
    </w:p>
    <w:p w14:paraId="160CF663" w14:textId="77777777" w:rsidR="00902B2F" w:rsidRDefault="00902B2F">
      <w:pPr>
        <w:pStyle w:val="LD10"/>
      </w:pPr>
      <w:r>
        <w:br w:type="page"/>
      </w:r>
    </w:p>
    <w:p w14:paraId="0A54E353" w14:textId="77777777" w:rsidR="00902B2F" w:rsidRDefault="00902B2F">
      <w:pPr>
        <w:pStyle w:val="LD10"/>
      </w:pPr>
      <w:r>
        <w:t xml:space="preserve"> indice[0] = ind;</w:t>
      </w:r>
    </w:p>
    <w:p w14:paraId="75A192D5" w14:textId="77777777" w:rsidR="00902B2F" w:rsidRDefault="00902B2F">
      <w:pPr>
        <w:pStyle w:val="LD10"/>
      </w:pPr>
      <w:r>
        <w:t xml:space="preserve"> p_dico    = &amp;dico1_clsp[ind * 3];</w:t>
      </w:r>
    </w:p>
    <w:p w14:paraId="528AF19C" w14:textId="77777777" w:rsidR="00902B2F" w:rsidRDefault="00902B2F">
      <w:pPr>
        <w:pStyle w:val="LD10"/>
      </w:pPr>
      <w:r>
        <w:t xml:space="preserve"> lsp_q[0]  = *p_dico++ ;</w:t>
      </w:r>
    </w:p>
    <w:p w14:paraId="3763CDCE" w14:textId="77777777" w:rsidR="00902B2F" w:rsidRDefault="00902B2F">
      <w:pPr>
        <w:pStyle w:val="LD10"/>
      </w:pPr>
      <w:r>
        <w:t xml:space="preserve"> lsp_q[1]  = *p_dico++ ;</w:t>
      </w:r>
    </w:p>
    <w:p w14:paraId="0ADB3367" w14:textId="77777777" w:rsidR="00902B2F" w:rsidRDefault="00902B2F">
      <w:pPr>
        <w:pStyle w:val="LD10"/>
      </w:pPr>
      <w:r>
        <w:t xml:space="preserve"> lsp_q[2]  = *p_dico++ ;</w:t>
      </w:r>
    </w:p>
    <w:p w14:paraId="164FA88C" w14:textId="77777777" w:rsidR="00902B2F" w:rsidRDefault="00902B2F">
      <w:pPr>
        <w:pStyle w:val="LD10"/>
      </w:pPr>
    </w:p>
    <w:p w14:paraId="0901CA32" w14:textId="77777777" w:rsidR="00902B2F" w:rsidRDefault="00902B2F">
      <w:pPr>
        <w:pStyle w:val="LD10"/>
      </w:pPr>
      <w:r>
        <w:t>/* Search dico2 lsp[3]-lsp[5] */</w:t>
      </w:r>
    </w:p>
    <w:p w14:paraId="24B690A5" w14:textId="77777777" w:rsidR="00902B2F" w:rsidRDefault="00902B2F">
      <w:pPr>
        <w:pStyle w:val="LD10"/>
      </w:pPr>
    </w:p>
    <w:p w14:paraId="0AD7D16D" w14:textId="77777777" w:rsidR="00902B2F" w:rsidRDefault="00902B2F">
      <w:pPr>
        <w:pStyle w:val="LD10"/>
      </w:pPr>
      <w:r>
        <w:t xml:space="preserve"> p_dico = dico2_clsp;</w:t>
      </w:r>
    </w:p>
    <w:p w14:paraId="148A0104" w14:textId="77777777" w:rsidR="00902B2F" w:rsidRDefault="00902B2F">
      <w:pPr>
        <w:pStyle w:val="LD10"/>
      </w:pPr>
      <w:r>
        <w:t xml:space="preserve"> min    = MAX_32;</w:t>
      </w:r>
    </w:p>
    <w:p w14:paraId="0D55B5B2" w14:textId="77777777" w:rsidR="00902B2F" w:rsidRDefault="00902B2F">
      <w:pPr>
        <w:pStyle w:val="LD10"/>
      </w:pPr>
    </w:p>
    <w:p w14:paraId="2C282CD5" w14:textId="77777777" w:rsidR="00902B2F" w:rsidRDefault="00902B2F">
      <w:pPr>
        <w:pStyle w:val="LD10"/>
      </w:pPr>
      <w:r>
        <w:t xml:space="preserve"> for (i = 0; i&lt; taille_dic2; i++)</w:t>
      </w:r>
    </w:p>
    <w:p w14:paraId="1C4C9F94" w14:textId="77777777" w:rsidR="00902B2F" w:rsidRDefault="00902B2F">
      <w:pPr>
        <w:pStyle w:val="LD10"/>
      </w:pPr>
      <w:r>
        <w:t xml:space="preserve"> {</w:t>
      </w:r>
    </w:p>
    <w:p w14:paraId="4292AD15" w14:textId="77777777" w:rsidR="00902B2F" w:rsidRDefault="00902B2F">
      <w:pPr>
        <w:pStyle w:val="LD10"/>
      </w:pPr>
      <w:r>
        <w:t xml:space="preserve">    temp  = sub(lsp[3], *p_dico++);</w:t>
      </w:r>
    </w:p>
    <w:p w14:paraId="1006E0F0" w14:textId="77777777" w:rsidR="00902B2F" w:rsidRDefault="00902B2F">
      <w:pPr>
        <w:pStyle w:val="LD10"/>
      </w:pPr>
      <w:r>
        <w:t xml:space="preserve">    dist  = L_mult0(temp,temp);</w:t>
      </w:r>
    </w:p>
    <w:p w14:paraId="72F016A6" w14:textId="77777777" w:rsidR="00902B2F" w:rsidRDefault="00902B2F">
      <w:pPr>
        <w:pStyle w:val="LD10"/>
      </w:pPr>
      <w:r>
        <w:t xml:space="preserve">    for(j=4; j&lt;6; j++)</w:t>
      </w:r>
    </w:p>
    <w:p w14:paraId="7FA1D8BC" w14:textId="77777777" w:rsidR="00902B2F" w:rsidRDefault="00902B2F">
      <w:pPr>
        <w:pStyle w:val="LD10"/>
      </w:pPr>
      <w:r>
        <w:t xml:space="preserve">    {</w:t>
      </w:r>
    </w:p>
    <w:p w14:paraId="7F049D01" w14:textId="77777777" w:rsidR="00902B2F" w:rsidRDefault="00902B2F">
      <w:pPr>
        <w:pStyle w:val="LD10"/>
      </w:pPr>
      <w:r>
        <w:t xml:space="preserve">      temp  = sub(lsp[j], *p_dico++);</w:t>
      </w:r>
    </w:p>
    <w:p w14:paraId="6F08212D" w14:textId="77777777" w:rsidR="00902B2F" w:rsidRDefault="00902B2F">
      <w:pPr>
        <w:pStyle w:val="LD10"/>
      </w:pPr>
      <w:r>
        <w:t xml:space="preserve">      dist  = L_mac0(dist,temp,temp);</w:t>
      </w:r>
    </w:p>
    <w:p w14:paraId="25EDB841" w14:textId="77777777" w:rsidR="00902B2F" w:rsidRDefault="00902B2F">
      <w:pPr>
        <w:pStyle w:val="LD10"/>
      </w:pPr>
      <w:r>
        <w:t xml:space="preserve">    }</w:t>
      </w:r>
    </w:p>
    <w:p w14:paraId="2BC267A9" w14:textId="77777777" w:rsidR="00902B2F" w:rsidRDefault="00902B2F">
      <w:pPr>
        <w:pStyle w:val="LD10"/>
      </w:pPr>
      <w:r>
        <w:t xml:space="preserve">    if (L_sub(dist, min) &lt; 0) { min = dist; ind = i; }</w:t>
      </w:r>
    </w:p>
    <w:p w14:paraId="5C0F9443" w14:textId="77777777" w:rsidR="00902B2F" w:rsidRDefault="00902B2F">
      <w:pPr>
        <w:pStyle w:val="LD10"/>
      </w:pPr>
      <w:r>
        <w:t xml:space="preserve"> }</w:t>
      </w:r>
    </w:p>
    <w:p w14:paraId="5CB7AE52" w14:textId="77777777" w:rsidR="00902B2F" w:rsidRDefault="00902B2F">
      <w:pPr>
        <w:pStyle w:val="LD10"/>
      </w:pPr>
    </w:p>
    <w:p w14:paraId="0DA773C8" w14:textId="77777777" w:rsidR="00902B2F" w:rsidRDefault="00902B2F">
      <w:pPr>
        <w:pStyle w:val="LD10"/>
      </w:pPr>
      <w:r>
        <w:t xml:space="preserve"> indice[1] = ind;</w:t>
      </w:r>
    </w:p>
    <w:p w14:paraId="6C117A06" w14:textId="77777777" w:rsidR="00902B2F" w:rsidRDefault="00902B2F">
      <w:pPr>
        <w:pStyle w:val="LD10"/>
      </w:pPr>
      <w:r>
        <w:t xml:space="preserve"> p_dico    = &amp;dico2_clsp[ind * 3];</w:t>
      </w:r>
    </w:p>
    <w:p w14:paraId="7583251F" w14:textId="77777777" w:rsidR="00902B2F" w:rsidRDefault="00902B2F">
      <w:pPr>
        <w:pStyle w:val="LD10"/>
      </w:pPr>
      <w:r>
        <w:t xml:space="preserve"> lsp_q[3]  = *p_dico++ ;</w:t>
      </w:r>
    </w:p>
    <w:p w14:paraId="43341AA9" w14:textId="77777777" w:rsidR="00902B2F" w:rsidRDefault="00902B2F">
      <w:pPr>
        <w:pStyle w:val="LD10"/>
      </w:pPr>
      <w:r>
        <w:t xml:space="preserve"> lsp_q[4]  = *p_dico++ ;</w:t>
      </w:r>
    </w:p>
    <w:p w14:paraId="40EF9DBC" w14:textId="77777777" w:rsidR="00902B2F" w:rsidRDefault="00902B2F">
      <w:pPr>
        <w:pStyle w:val="LD10"/>
      </w:pPr>
      <w:r>
        <w:t xml:space="preserve"> lsp_q[5]  = *p_dico++ ;</w:t>
      </w:r>
    </w:p>
    <w:p w14:paraId="4383150E" w14:textId="77777777" w:rsidR="00902B2F" w:rsidRDefault="00902B2F">
      <w:pPr>
        <w:pStyle w:val="LD10"/>
      </w:pPr>
    </w:p>
    <w:p w14:paraId="16CB992C" w14:textId="77777777" w:rsidR="00902B2F" w:rsidRDefault="00902B2F">
      <w:pPr>
        <w:pStyle w:val="LD10"/>
      </w:pPr>
      <w:r>
        <w:t>/* Search dico3 lsp[6]-lsp[9] */</w:t>
      </w:r>
    </w:p>
    <w:p w14:paraId="1BBFF3B8" w14:textId="77777777" w:rsidR="00902B2F" w:rsidRDefault="00902B2F">
      <w:pPr>
        <w:pStyle w:val="LD10"/>
      </w:pPr>
    </w:p>
    <w:p w14:paraId="2DF59F4E" w14:textId="77777777" w:rsidR="00902B2F" w:rsidRDefault="00902B2F">
      <w:pPr>
        <w:pStyle w:val="LD10"/>
      </w:pPr>
      <w:r>
        <w:t xml:space="preserve"> p_dico = dico3_clsp;</w:t>
      </w:r>
    </w:p>
    <w:p w14:paraId="42ED356C" w14:textId="77777777" w:rsidR="00902B2F" w:rsidRDefault="00902B2F">
      <w:pPr>
        <w:pStyle w:val="LD10"/>
      </w:pPr>
      <w:r>
        <w:t xml:space="preserve"> min    = MAX_32;</w:t>
      </w:r>
    </w:p>
    <w:p w14:paraId="21275205" w14:textId="77777777" w:rsidR="00902B2F" w:rsidRDefault="00902B2F">
      <w:pPr>
        <w:pStyle w:val="LD10"/>
      </w:pPr>
    </w:p>
    <w:p w14:paraId="7C823EDD" w14:textId="77777777" w:rsidR="00902B2F" w:rsidRDefault="00902B2F">
      <w:pPr>
        <w:pStyle w:val="LD10"/>
      </w:pPr>
      <w:r>
        <w:t xml:space="preserve"> for (i = 0; i&lt; taille_dic3; i++)</w:t>
      </w:r>
    </w:p>
    <w:p w14:paraId="2BB29534" w14:textId="77777777" w:rsidR="00902B2F" w:rsidRDefault="00902B2F">
      <w:pPr>
        <w:pStyle w:val="LD10"/>
      </w:pPr>
      <w:r>
        <w:t xml:space="preserve"> {</w:t>
      </w:r>
    </w:p>
    <w:p w14:paraId="7D12BB89" w14:textId="77777777" w:rsidR="00902B2F" w:rsidRDefault="00902B2F">
      <w:pPr>
        <w:pStyle w:val="LD10"/>
      </w:pPr>
      <w:r>
        <w:t xml:space="preserve">    temp  = sub(lsp[6], *p_dico++);</w:t>
      </w:r>
    </w:p>
    <w:p w14:paraId="52B17A31" w14:textId="77777777" w:rsidR="00902B2F" w:rsidRDefault="00902B2F">
      <w:pPr>
        <w:pStyle w:val="LD10"/>
      </w:pPr>
      <w:r>
        <w:t xml:space="preserve">    dist  = L_mult0(temp,temp);</w:t>
      </w:r>
    </w:p>
    <w:p w14:paraId="7DA99AB7" w14:textId="77777777" w:rsidR="00902B2F" w:rsidRDefault="00902B2F">
      <w:pPr>
        <w:pStyle w:val="LD10"/>
      </w:pPr>
      <w:r>
        <w:t xml:space="preserve">    for(j=7; j&lt;10; j++)</w:t>
      </w:r>
    </w:p>
    <w:p w14:paraId="6EA1546A" w14:textId="77777777" w:rsidR="00902B2F" w:rsidRDefault="00902B2F">
      <w:pPr>
        <w:pStyle w:val="LD10"/>
      </w:pPr>
      <w:r>
        <w:t xml:space="preserve">    {</w:t>
      </w:r>
    </w:p>
    <w:p w14:paraId="3E30631D" w14:textId="77777777" w:rsidR="00902B2F" w:rsidRDefault="00902B2F">
      <w:pPr>
        <w:pStyle w:val="LD10"/>
      </w:pPr>
      <w:r>
        <w:t xml:space="preserve">      temp  = sub(lsp[j], *p_dico++);</w:t>
      </w:r>
    </w:p>
    <w:p w14:paraId="61572C12" w14:textId="77777777" w:rsidR="00902B2F" w:rsidRDefault="00902B2F">
      <w:pPr>
        <w:pStyle w:val="LD10"/>
      </w:pPr>
      <w:r>
        <w:t xml:space="preserve">      dist  = L_mac0(dist,temp,temp);</w:t>
      </w:r>
    </w:p>
    <w:p w14:paraId="684294E4" w14:textId="77777777" w:rsidR="00902B2F" w:rsidRDefault="00902B2F">
      <w:pPr>
        <w:pStyle w:val="LD10"/>
      </w:pPr>
      <w:r>
        <w:t xml:space="preserve">    }</w:t>
      </w:r>
    </w:p>
    <w:p w14:paraId="5D56CD50" w14:textId="77777777" w:rsidR="00902B2F" w:rsidRDefault="00902B2F">
      <w:pPr>
        <w:pStyle w:val="LD10"/>
      </w:pPr>
      <w:r>
        <w:t xml:space="preserve">    if (L_sub(dist, min) &lt; 0) { min = dist; ind = i; }</w:t>
      </w:r>
    </w:p>
    <w:p w14:paraId="660F51C6" w14:textId="77777777" w:rsidR="00902B2F" w:rsidRDefault="00902B2F">
      <w:pPr>
        <w:pStyle w:val="LD10"/>
      </w:pPr>
      <w:r>
        <w:t xml:space="preserve"> }</w:t>
      </w:r>
    </w:p>
    <w:p w14:paraId="74C0FF5B" w14:textId="77777777" w:rsidR="00902B2F" w:rsidRDefault="00902B2F">
      <w:pPr>
        <w:pStyle w:val="LD10"/>
      </w:pPr>
    </w:p>
    <w:p w14:paraId="2B112B83" w14:textId="77777777" w:rsidR="00902B2F" w:rsidRDefault="00902B2F">
      <w:pPr>
        <w:pStyle w:val="LD10"/>
      </w:pPr>
      <w:r>
        <w:t xml:space="preserve"> indice[2] = ind;</w:t>
      </w:r>
    </w:p>
    <w:p w14:paraId="4CBF1855" w14:textId="77777777" w:rsidR="00902B2F" w:rsidRDefault="00902B2F">
      <w:pPr>
        <w:pStyle w:val="LD10"/>
      </w:pPr>
      <w:r>
        <w:t xml:space="preserve"> p_dico    = &amp;dico3_clsp[ind * 4];</w:t>
      </w:r>
    </w:p>
    <w:p w14:paraId="5A154341" w14:textId="77777777" w:rsidR="00902B2F" w:rsidRDefault="00902B2F">
      <w:pPr>
        <w:pStyle w:val="LD10"/>
      </w:pPr>
      <w:r>
        <w:t xml:space="preserve"> lsp_q[6]  = *p_dico++ ;</w:t>
      </w:r>
    </w:p>
    <w:p w14:paraId="7CC1EE4D" w14:textId="77777777" w:rsidR="00902B2F" w:rsidRDefault="00902B2F">
      <w:pPr>
        <w:pStyle w:val="LD10"/>
      </w:pPr>
      <w:r>
        <w:t xml:space="preserve"> lsp_q[7]  = *p_dico++ ;</w:t>
      </w:r>
    </w:p>
    <w:p w14:paraId="36DFEA12" w14:textId="77777777" w:rsidR="00902B2F" w:rsidRDefault="00902B2F">
      <w:pPr>
        <w:pStyle w:val="LD10"/>
      </w:pPr>
      <w:r>
        <w:t xml:space="preserve"> lsp_q[8]  = *p_dico++ ;</w:t>
      </w:r>
    </w:p>
    <w:p w14:paraId="4723962C" w14:textId="77777777" w:rsidR="00902B2F" w:rsidRDefault="00902B2F">
      <w:pPr>
        <w:pStyle w:val="LD10"/>
      </w:pPr>
      <w:r>
        <w:t xml:space="preserve"> lsp_q[9]  = *p_dico++ ;</w:t>
      </w:r>
    </w:p>
    <w:p w14:paraId="3B44E376" w14:textId="77777777" w:rsidR="00902B2F" w:rsidRDefault="00902B2F">
      <w:pPr>
        <w:pStyle w:val="LD10"/>
      </w:pPr>
    </w:p>
    <w:p w14:paraId="5CD6F8A9" w14:textId="77777777" w:rsidR="00902B2F" w:rsidRDefault="00902B2F">
      <w:pPr>
        <w:pStyle w:val="LD10"/>
      </w:pPr>
      <w:r>
        <w:t xml:space="preserve"> /* Minimum distance between lsp_q[2] and lsp_q[3] */</w:t>
      </w:r>
    </w:p>
    <w:p w14:paraId="3E0E6095" w14:textId="77777777" w:rsidR="00902B2F" w:rsidRDefault="00902B2F">
      <w:pPr>
        <w:pStyle w:val="LD10"/>
      </w:pPr>
    </w:p>
    <w:p w14:paraId="489C1144" w14:textId="77777777" w:rsidR="00902B2F" w:rsidRDefault="00902B2F">
      <w:pPr>
        <w:pStyle w:val="LD10"/>
      </w:pPr>
      <w:r>
        <w:t xml:space="preserve"> temp = 917;                    /* 917 = 0.028 in Q15 = 50hz around 1000hz */</w:t>
      </w:r>
    </w:p>
    <w:p w14:paraId="264F2F14" w14:textId="77777777" w:rsidR="00902B2F" w:rsidRDefault="00902B2F">
      <w:pPr>
        <w:pStyle w:val="LD10"/>
      </w:pPr>
      <w:r>
        <w:t xml:space="preserve"> temp = sub(temp, lsp_q[2]);</w:t>
      </w:r>
    </w:p>
    <w:p w14:paraId="46CDCFC8" w14:textId="77777777" w:rsidR="00902B2F" w:rsidRDefault="00902B2F">
      <w:pPr>
        <w:pStyle w:val="LD10"/>
      </w:pPr>
      <w:r>
        <w:t xml:space="preserve"> temp = add(temp, lsp_q[3]);    /* temp = 0.028 - (lsp_q[2]-lsp_q[3])      */</w:t>
      </w:r>
    </w:p>
    <w:p w14:paraId="60A90A5D" w14:textId="77777777" w:rsidR="00902B2F" w:rsidRDefault="00902B2F">
      <w:pPr>
        <w:pStyle w:val="LD10"/>
      </w:pPr>
      <w:r>
        <w:t xml:space="preserve"> if (temp &gt; 0)</w:t>
      </w:r>
    </w:p>
    <w:p w14:paraId="4FFF8267" w14:textId="77777777" w:rsidR="00902B2F" w:rsidRDefault="00902B2F">
      <w:pPr>
        <w:pStyle w:val="LD10"/>
      </w:pPr>
      <w:r>
        <w:t xml:space="preserve"> {</w:t>
      </w:r>
    </w:p>
    <w:p w14:paraId="183A837C" w14:textId="77777777" w:rsidR="00902B2F" w:rsidRDefault="00902B2F">
      <w:pPr>
        <w:pStyle w:val="LD10"/>
      </w:pPr>
      <w:r>
        <w:t xml:space="preserve">   temp = shr(temp, (Word16)1);</w:t>
      </w:r>
    </w:p>
    <w:p w14:paraId="17D2EC43" w14:textId="77777777" w:rsidR="00902B2F" w:rsidRDefault="00902B2F">
      <w:pPr>
        <w:pStyle w:val="LD10"/>
      </w:pPr>
      <w:r>
        <w:t xml:space="preserve">   lsp_q[2] = add(lsp_q[2], temp);</w:t>
      </w:r>
    </w:p>
    <w:p w14:paraId="11BE935F" w14:textId="77777777" w:rsidR="00902B2F" w:rsidRDefault="00902B2F">
      <w:pPr>
        <w:pStyle w:val="LD10"/>
      </w:pPr>
      <w:r>
        <w:t xml:space="preserve">   lsp_q[3] = sub(lsp_q[3], temp);</w:t>
      </w:r>
    </w:p>
    <w:p w14:paraId="57284C7F" w14:textId="77777777" w:rsidR="00902B2F" w:rsidRDefault="00902B2F">
      <w:pPr>
        <w:pStyle w:val="LD10"/>
      </w:pPr>
      <w:r>
        <w:br w:type="page"/>
      </w:r>
      <w:r>
        <w:lastRenderedPageBreak/>
        <w:t xml:space="preserve"> }</w:t>
      </w:r>
    </w:p>
    <w:p w14:paraId="400B8BB0" w14:textId="77777777" w:rsidR="00902B2F" w:rsidRDefault="00902B2F">
      <w:pPr>
        <w:pStyle w:val="LD10"/>
      </w:pPr>
      <w:r>
        <w:t xml:space="preserve"> /* Minimum distance between lsp_q[5] and lsp_q[6] */</w:t>
      </w:r>
    </w:p>
    <w:p w14:paraId="15FAB9D4" w14:textId="77777777" w:rsidR="00902B2F" w:rsidRDefault="00902B2F">
      <w:pPr>
        <w:pStyle w:val="LD10"/>
      </w:pPr>
    </w:p>
    <w:p w14:paraId="4EB7BA27" w14:textId="77777777" w:rsidR="00902B2F" w:rsidRDefault="00902B2F">
      <w:pPr>
        <w:pStyle w:val="LD10"/>
      </w:pPr>
      <w:r>
        <w:t xml:space="preserve"> temp = 1245;                   /* 1245= 0.038 in Q15 = 50hz around 1600hz */</w:t>
      </w:r>
    </w:p>
    <w:p w14:paraId="796D5696" w14:textId="77777777" w:rsidR="00902B2F" w:rsidRDefault="00902B2F">
      <w:pPr>
        <w:pStyle w:val="LD10"/>
      </w:pPr>
      <w:r>
        <w:t xml:space="preserve"> temp = sub(temp, lsp_q[5]);</w:t>
      </w:r>
    </w:p>
    <w:p w14:paraId="729FB253" w14:textId="77777777" w:rsidR="00902B2F" w:rsidRDefault="00902B2F">
      <w:pPr>
        <w:pStyle w:val="LD10"/>
      </w:pPr>
      <w:r>
        <w:t xml:space="preserve"> temp = add(temp, lsp_q[6]);    /* temp = 0.038 - (lsp_q[5]-lsp_q[6])      */</w:t>
      </w:r>
    </w:p>
    <w:p w14:paraId="7389017A" w14:textId="77777777" w:rsidR="00902B2F" w:rsidRDefault="00902B2F">
      <w:pPr>
        <w:pStyle w:val="LD10"/>
      </w:pPr>
      <w:r>
        <w:t xml:space="preserve"> if (temp &gt; 0)</w:t>
      </w:r>
    </w:p>
    <w:p w14:paraId="6A0A91BD" w14:textId="77777777" w:rsidR="00902B2F" w:rsidRDefault="00902B2F">
      <w:pPr>
        <w:pStyle w:val="LD10"/>
      </w:pPr>
      <w:r>
        <w:t xml:space="preserve"> {</w:t>
      </w:r>
    </w:p>
    <w:p w14:paraId="3285F992" w14:textId="77777777" w:rsidR="00902B2F" w:rsidRDefault="00902B2F">
      <w:pPr>
        <w:pStyle w:val="LD10"/>
      </w:pPr>
      <w:r>
        <w:t xml:space="preserve">   temp = shr(temp, (Word16)1);</w:t>
      </w:r>
    </w:p>
    <w:p w14:paraId="58C41DD2" w14:textId="77777777" w:rsidR="00902B2F" w:rsidRDefault="00902B2F">
      <w:pPr>
        <w:pStyle w:val="LD10"/>
      </w:pPr>
      <w:r>
        <w:t xml:space="preserve">   lsp_q[5] = add(lsp_q[5], temp);</w:t>
      </w:r>
    </w:p>
    <w:p w14:paraId="76B8DB93" w14:textId="77777777" w:rsidR="00902B2F" w:rsidRDefault="00902B2F">
      <w:pPr>
        <w:pStyle w:val="LD10"/>
      </w:pPr>
      <w:r>
        <w:t xml:space="preserve">   lsp_q[6] = sub(lsp_q[6], temp);</w:t>
      </w:r>
    </w:p>
    <w:p w14:paraId="2CCC91E3" w14:textId="77777777" w:rsidR="00902B2F" w:rsidRDefault="00902B2F">
      <w:pPr>
        <w:pStyle w:val="LD10"/>
      </w:pPr>
      <w:r>
        <w:t xml:space="preserve"> }</w:t>
      </w:r>
    </w:p>
    <w:p w14:paraId="3F057221" w14:textId="77777777" w:rsidR="00902B2F" w:rsidRDefault="00902B2F">
      <w:pPr>
        <w:pStyle w:val="LD10"/>
      </w:pPr>
    </w:p>
    <w:p w14:paraId="4EF82C76" w14:textId="77777777" w:rsidR="00902B2F" w:rsidRDefault="00902B2F">
      <w:pPr>
        <w:pStyle w:val="LD10"/>
      </w:pPr>
      <w:r>
        <w:t xml:space="preserve"> /* Verify if lsp_q[] are still in order */</w:t>
      </w:r>
    </w:p>
    <w:p w14:paraId="21CE87DB" w14:textId="77777777" w:rsidR="00902B2F" w:rsidRDefault="00902B2F">
      <w:pPr>
        <w:pStyle w:val="LD10"/>
      </w:pPr>
    </w:p>
    <w:p w14:paraId="0B3E9FFF" w14:textId="77777777" w:rsidR="00902B2F" w:rsidRDefault="00902B2F">
      <w:pPr>
        <w:pStyle w:val="LD10"/>
      </w:pPr>
      <w:r>
        <w:t xml:space="preserve"> temp = 0;</w:t>
      </w:r>
    </w:p>
    <w:p w14:paraId="7C8CBF64" w14:textId="77777777" w:rsidR="00902B2F" w:rsidRDefault="00902B2F">
      <w:pPr>
        <w:pStyle w:val="LD10"/>
      </w:pPr>
      <w:r>
        <w:t xml:space="preserve"> for(i=0; i&lt;9; i++)</w:t>
      </w:r>
    </w:p>
    <w:p w14:paraId="3E9763A7" w14:textId="77777777" w:rsidR="00902B2F" w:rsidRDefault="00902B2F">
      <w:pPr>
        <w:pStyle w:val="LD10"/>
      </w:pPr>
      <w:r>
        <w:t xml:space="preserve"> {</w:t>
      </w:r>
    </w:p>
    <w:p w14:paraId="50D6CF1D" w14:textId="77777777" w:rsidR="00902B2F" w:rsidRDefault="00902B2F">
      <w:pPr>
        <w:pStyle w:val="LD10"/>
      </w:pPr>
      <w:r>
        <w:t xml:space="preserve">    if(sub(lsp_q[i],lsp_q[i+1]) &lt;= 0 )</w:t>
      </w:r>
    </w:p>
    <w:p w14:paraId="5BD47662" w14:textId="77777777" w:rsidR="00902B2F" w:rsidRDefault="00902B2F">
      <w:pPr>
        <w:pStyle w:val="LD10"/>
      </w:pPr>
      <w:r>
        <w:t xml:space="preserve">    {</w:t>
      </w:r>
    </w:p>
    <w:p w14:paraId="00CE6832" w14:textId="77777777" w:rsidR="00902B2F" w:rsidRDefault="00902B2F">
      <w:pPr>
        <w:pStyle w:val="LD10"/>
      </w:pPr>
      <w:r>
        <w:t xml:space="preserve">      temp = 1;</w:t>
      </w:r>
    </w:p>
    <w:p w14:paraId="097FEA6F" w14:textId="77777777" w:rsidR="00902B2F" w:rsidRDefault="00902B2F">
      <w:pPr>
        <w:pStyle w:val="LD10"/>
      </w:pPr>
      <w:r>
        <w:t xml:space="preserve">    }</w:t>
      </w:r>
    </w:p>
    <w:p w14:paraId="0B515482" w14:textId="77777777" w:rsidR="00902B2F" w:rsidRDefault="00902B2F">
      <w:pPr>
        <w:pStyle w:val="LD10"/>
      </w:pPr>
      <w:r>
        <w:t xml:space="preserve"> }</w:t>
      </w:r>
    </w:p>
    <w:p w14:paraId="4A23B656" w14:textId="77777777" w:rsidR="00902B2F" w:rsidRDefault="00902B2F">
      <w:pPr>
        <w:pStyle w:val="LD10"/>
      </w:pPr>
    </w:p>
    <w:p w14:paraId="5716DECA" w14:textId="77777777" w:rsidR="00902B2F" w:rsidRDefault="00902B2F">
      <w:pPr>
        <w:pStyle w:val="LD10"/>
      </w:pPr>
      <w:r>
        <w:t xml:space="preserve">  /* If lsp_q[] are not in order keep old lsp_q[] */</w:t>
      </w:r>
    </w:p>
    <w:p w14:paraId="236DCFF0" w14:textId="77777777" w:rsidR="00902B2F" w:rsidRDefault="00902B2F">
      <w:pPr>
        <w:pStyle w:val="LD10"/>
      </w:pPr>
    </w:p>
    <w:p w14:paraId="46CEFAE3" w14:textId="77777777" w:rsidR="00902B2F" w:rsidRDefault="00902B2F">
      <w:pPr>
        <w:pStyle w:val="LD10"/>
      </w:pPr>
      <w:r>
        <w:t xml:space="preserve"> if(temp != 0)</w:t>
      </w:r>
    </w:p>
    <w:p w14:paraId="0D7BA1FF" w14:textId="77777777" w:rsidR="00902B2F" w:rsidRDefault="00902B2F">
      <w:pPr>
        <w:pStyle w:val="LD10"/>
      </w:pPr>
      <w:r>
        <w:t xml:space="preserve"> {</w:t>
      </w:r>
    </w:p>
    <w:p w14:paraId="5B026AB5" w14:textId="77777777" w:rsidR="00902B2F" w:rsidRDefault="00902B2F">
      <w:pPr>
        <w:pStyle w:val="LD10"/>
      </w:pPr>
      <w:r>
        <w:t xml:space="preserve">   for(i=0; i&lt;10; i++)</w:t>
      </w:r>
    </w:p>
    <w:p w14:paraId="06C48F01" w14:textId="77777777" w:rsidR="00902B2F" w:rsidRDefault="00902B2F">
      <w:pPr>
        <w:pStyle w:val="LD10"/>
      </w:pPr>
      <w:r>
        <w:t xml:space="preserve">   lsp_q[i] = lsp_old[i];</w:t>
      </w:r>
    </w:p>
    <w:p w14:paraId="3DAEC665" w14:textId="77777777" w:rsidR="00902B2F" w:rsidRDefault="00902B2F">
      <w:pPr>
        <w:pStyle w:val="LD10"/>
      </w:pPr>
      <w:r>
        <w:t xml:space="preserve"> }</w:t>
      </w:r>
    </w:p>
    <w:p w14:paraId="74FDF0E5" w14:textId="77777777" w:rsidR="00902B2F" w:rsidRDefault="00902B2F">
      <w:pPr>
        <w:pStyle w:val="LD10"/>
      </w:pPr>
      <w:r>
        <w:t xml:space="preserve"> else</w:t>
      </w:r>
    </w:p>
    <w:p w14:paraId="4D0F8A16" w14:textId="77777777" w:rsidR="00902B2F" w:rsidRDefault="00902B2F">
      <w:pPr>
        <w:pStyle w:val="LD10"/>
      </w:pPr>
      <w:r>
        <w:t xml:space="preserve"> {</w:t>
      </w:r>
    </w:p>
    <w:p w14:paraId="6831426F" w14:textId="77777777" w:rsidR="00902B2F" w:rsidRDefault="00902B2F">
      <w:pPr>
        <w:pStyle w:val="LD10"/>
      </w:pPr>
      <w:r>
        <w:t xml:space="preserve">   for(i=0; i&lt;10; i++)</w:t>
      </w:r>
    </w:p>
    <w:p w14:paraId="44CE915D" w14:textId="77777777" w:rsidR="00902B2F" w:rsidRDefault="00902B2F">
      <w:pPr>
        <w:pStyle w:val="LD10"/>
      </w:pPr>
      <w:r>
        <w:t xml:space="preserve">   lsp_old[i] = lsp_q[i];</w:t>
      </w:r>
    </w:p>
    <w:p w14:paraId="43AB6BFC" w14:textId="77777777" w:rsidR="00902B2F" w:rsidRDefault="00902B2F">
      <w:pPr>
        <w:pStyle w:val="LD10"/>
      </w:pPr>
      <w:r>
        <w:t xml:space="preserve"> }</w:t>
      </w:r>
    </w:p>
    <w:p w14:paraId="225A7C2A" w14:textId="77777777" w:rsidR="00902B2F" w:rsidRDefault="00902B2F">
      <w:pPr>
        <w:pStyle w:val="LD10"/>
      </w:pPr>
    </w:p>
    <w:p w14:paraId="045A1407" w14:textId="77777777" w:rsidR="00902B2F" w:rsidRDefault="00902B2F">
      <w:pPr>
        <w:pStyle w:val="LD10"/>
      </w:pPr>
      <w:r>
        <w:t xml:space="preserve"> return;</w:t>
      </w:r>
    </w:p>
    <w:p w14:paraId="0EBF0FF0" w14:textId="77777777" w:rsidR="00902B2F" w:rsidRDefault="00902B2F">
      <w:pPr>
        <w:pStyle w:val="LD10"/>
      </w:pPr>
      <w:r>
        <w:t>}</w:t>
      </w:r>
    </w:p>
    <w:p w14:paraId="52D310ED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063D2A6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39107E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Dec_Ener</w:t>
      </w:r>
      <w:r>
        <w:fldChar w:fldCharType="begin"/>
      </w:r>
      <w:r>
        <w:instrText>xe "Dec_Ener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1DEA5D7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30FE7E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Decode gains of pitch and innovative codebook</w:t>
      </w:r>
    </w:p>
    <w:p w14:paraId="5440950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CA2475F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898DDD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B82F17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Dec_Ener(index,bfi,buffer_in1,buffer_in2,buffer_in3,</w:t>
      </w:r>
    </w:p>
    <w:p w14:paraId="19757DA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L_subfr,gain_p,gain_c)</w:t>
      </w:r>
    </w:p>
    <w:p w14:paraId="4B6338FA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(Routine_Name(input1,input2,input3,input4,input5,</w:t>
      </w:r>
    </w:p>
    <w:p w14:paraId="388DB493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input6,output1,output2))</w:t>
      </w:r>
    </w:p>
    <w:p w14:paraId="2F55388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365832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18665F2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A5CC36B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Index of energy quantizer</w:t>
      </w:r>
    </w:p>
    <w:p w14:paraId="43C1A37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6A89332" w14:textId="77777777" w:rsidR="00902B2F" w:rsidRDefault="00902B2F">
      <w:pPr>
        <w:pStyle w:val="WP"/>
        <w:keepNext/>
        <w:keepLines/>
      </w:pPr>
      <w:r>
        <w:t>*</w:t>
      </w:r>
    </w:p>
    <w:p w14:paraId="3C23E13F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Bad frame indicator</w:t>
      </w:r>
    </w:p>
    <w:p w14:paraId="4784FFE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45B49B1" w14:textId="77777777" w:rsidR="00902B2F" w:rsidRDefault="00902B2F">
      <w:pPr>
        <w:pStyle w:val="WP"/>
        <w:keepNext/>
        <w:keepLines/>
      </w:pPr>
      <w:r>
        <w:t>*</w:t>
      </w:r>
    </w:p>
    <w:p w14:paraId="4D26EB49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LPC filter</w:t>
      </w:r>
    </w:p>
    <w:p w14:paraId="691D1D2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CF3F52D" w14:textId="77777777" w:rsidR="00902B2F" w:rsidRDefault="00902B2F">
      <w:pPr>
        <w:pStyle w:val="WP"/>
        <w:keepNext/>
        <w:keepLines/>
      </w:pPr>
      <w:r>
        <w:t>*</w:t>
      </w:r>
    </w:p>
    <w:p w14:paraId="561185EE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Adaptive codebook</w:t>
      </w:r>
    </w:p>
    <w:p w14:paraId="794BD95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DDDF5A9" w14:textId="77777777" w:rsidR="00902B2F" w:rsidRDefault="00902B2F">
      <w:pPr>
        <w:pStyle w:val="WP"/>
        <w:keepNext/>
        <w:keepLines/>
      </w:pPr>
      <w:r>
        <w:t>*</w:t>
      </w:r>
    </w:p>
    <w:p w14:paraId="7726356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INPUT5</w:t>
      </w:r>
      <w:r>
        <w:tab/>
      </w:r>
      <w:r>
        <w:tab/>
      </w:r>
      <w:r>
        <w:tab/>
        <w:t>:</w:t>
      </w:r>
      <w:r>
        <w:tab/>
        <w:t>- Description : Innovation codebook</w:t>
      </w:r>
    </w:p>
    <w:p w14:paraId="0FDC792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81FBB6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</w:p>
    <w:p w14:paraId="1466600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INPUT6</w:t>
      </w:r>
      <w:r>
        <w:tab/>
      </w:r>
      <w:r>
        <w:tab/>
      </w:r>
      <w:r>
        <w:tab/>
        <w:t>:</w:t>
      </w:r>
      <w:r>
        <w:tab/>
        <w:t>- Description : Subframe length</w:t>
      </w:r>
    </w:p>
    <w:p w14:paraId="367DAF3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EB7112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019753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0BB2580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3E711D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Quantized pitch gain</w:t>
      </w:r>
    </w:p>
    <w:p w14:paraId="62A3C85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049484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667D9F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OUTPUT2</w:t>
      </w:r>
      <w:r>
        <w:tab/>
      </w:r>
      <w:r>
        <w:tab/>
      </w:r>
      <w:r>
        <w:tab/>
        <w:t>:</w:t>
      </w:r>
      <w:r>
        <w:tab/>
        <w:t>- Description : Quantized code gain</w:t>
      </w:r>
    </w:p>
    <w:p w14:paraId="6921955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86B4F2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7C83A2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Index of energy quantizer</w:t>
      </w:r>
    </w:p>
    <w:p w14:paraId="376B9960" w14:textId="77777777" w:rsidR="00902B2F" w:rsidRDefault="00902B2F">
      <w:pPr>
        <w:pStyle w:val="WP"/>
        <w:keepNext/>
      </w:pPr>
      <w:r>
        <w:t>*</w:t>
      </w:r>
    </w:p>
    <w:p w14:paraId="35E7BBFC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162390A9" w14:textId="77777777" w:rsidR="00902B2F" w:rsidRDefault="00902B2F">
      <w:pPr>
        <w:pStyle w:val="LD10"/>
        <w:keepNext w:val="0"/>
      </w:pPr>
    </w:p>
    <w:p w14:paraId="6D715C43" w14:textId="77777777" w:rsidR="00902B2F" w:rsidRDefault="00902B2F">
      <w:pPr>
        <w:pStyle w:val="LD10"/>
        <w:keepNext w:val="0"/>
      </w:pPr>
      <w:r>
        <w:t xml:space="preserve">  extern Word16 last_ener_pit;</w:t>
      </w:r>
    </w:p>
    <w:p w14:paraId="30ED7160" w14:textId="77777777" w:rsidR="00902B2F" w:rsidRDefault="00902B2F">
      <w:pPr>
        <w:pStyle w:val="LD10"/>
        <w:keepNext w:val="0"/>
      </w:pPr>
      <w:r>
        <w:t xml:space="preserve">  extern Word16 last_ener_cod;</w:t>
      </w:r>
    </w:p>
    <w:p w14:paraId="20232D3E" w14:textId="77777777" w:rsidR="00902B2F" w:rsidRDefault="00902B2F">
      <w:pPr>
        <w:pStyle w:val="LD10"/>
        <w:keepNext w:val="0"/>
      </w:pPr>
    </w:p>
    <w:p w14:paraId="008B744D" w14:textId="77777777" w:rsidR="00902B2F" w:rsidRDefault="00902B2F">
      <w:pPr>
        <w:pStyle w:val="LD10"/>
        <w:keepNext w:val="0"/>
      </w:pPr>
      <w:r>
        <w:t>Word16 Dec_Ener(Word16 index, Word16 bfi, Word16 A[], Word16 prd_lt[],</w:t>
      </w:r>
    </w:p>
    <w:p w14:paraId="00F95A1C" w14:textId="77777777" w:rsidR="00902B2F" w:rsidRDefault="00902B2F">
      <w:pPr>
        <w:pStyle w:val="LD10"/>
        <w:keepNext w:val="0"/>
      </w:pPr>
      <w:r>
        <w:t xml:space="preserve">          Word16 code[], Word16 L_subfr, Word16 *gain_pit, Word16 *gain_cod)</w:t>
      </w:r>
    </w:p>
    <w:p w14:paraId="7902971F" w14:textId="77777777" w:rsidR="00902B2F" w:rsidRDefault="00902B2F">
      <w:pPr>
        <w:pStyle w:val="LD10"/>
        <w:keepNext w:val="0"/>
      </w:pPr>
      <w:r>
        <w:t>{</w:t>
      </w:r>
    </w:p>
    <w:p w14:paraId="736C7961" w14:textId="77777777" w:rsidR="00902B2F" w:rsidRDefault="00902B2F">
      <w:pPr>
        <w:pStyle w:val="LD10"/>
        <w:keepNext w:val="0"/>
      </w:pPr>
    </w:p>
    <w:p w14:paraId="23796C29" w14:textId="77777777" w:rsidR="00902B2F" w:rsidRDefault="00902B2F">
      <w:pPr>
        <w:pStyle w:val="LD10"/>
        <w:keepNext w:val="0"/>
      </w:pPr>
      <w:r>
        <w:t xml:space="preserve">  Word16  i, j;</w:t>
      </w:r>
    </w:p>
    <w:p w14:paraId="0437265B" w14:textId="77777777" w:rsidR="00902B2F" w:rsidRDefault="00902B2F">
      <w:pPr>
        <w:pStyle w:val="LD10"/>
        <w:keepNext w:val="0"/>
      </w:pPr>
      <w:r>
        <w:t xml:space="preserve">  Word16  exp, frac;</w:t>
      </w:r>
    </w:p>
    <w:p w14:paraId="52C73325" w14:textId="77777777" w:rsidR="00902B2F" w:rsidRDefault="00902B2F">
      <w:pPr>
        <w:pStyle w:val="LD10"/>
        <w:keepNext w:val="0"/>
      </w:pPr>
      <w:r>
        <w:t xml:space="preserve">  Word16  exp_lpc, ener_lpc;</w:t>
      </w:r>
    </w:p>
    <w:p w14:paraId="3F01F439" w14:textId="77777777" w:rsidR="00902B2F" w:rsidRDefault="00902B2F">
      <w:pPr>
        <w:pStyle w:val="LD10"/>
        <w:keepNext w:val="0"/>
      </w:pPr>
      <w:r>
        <w:t xml:space="preserve">  Word16  exp_plt, ener_plt, pred_pit;</w:t>
      </w:r>
    </w:p>
    <w:p w14:paraId="49030A1F" w14:textId="77777777" w:rsidR="00902B2F" w:rsidRDefault="00902B2F">
      <w:pPr>
        <w:pStyle w:val="LD10"/>
        <w:keepNext w:val="0"/>
      </w:pPr>
      <w:r>
        <w:t xml:space="preserve">  Word16  ener_c, pred_cod;</w:t>
      </w:r>
    </w:p>
    <w:p w14:paraId="14A811D1" w14:textId="77777777" w:rsidR="00902B2F" w:rsidRDefault="00902B2F">
      <w:pPr>
        <w:pStyle w:val="LD10"/>
        <w:keepNext w:val="0"/>
      </w:pPr>
      <w:r>
        <w:t xml:space="preserve">  Word32  L_tmp;</w:t>
      </w:r>
    </w:p>
    <w:p w14:paraId="0EC04E81" w14:textId="77777777" w:rsidR="00902B2F" w:rsidRDefault="00902B2F">
      <w:pPr>
        <w:pStyle w:val="LD10"/>
        <w:keepNext w:val="0"/>
      </w:pPr>
      <w:r>
        <w:br w:type="page"/>
      </w:r>
    </w:p>
    <w:p w14:paraId="02905A99" w14:textId="77777777" w:rsidR="00902B2F" w:rsidRDefault="00902B2F">
      <w:pPr>
        <w:pStyle w:val="LD10"/>
        <w:keepNext w:val="0"/>
      </w:pPr>
      <w:r>
        <w:t xml:space="preserve">  /*------------------------------------------------------*</w:t>
      </w:r>
    </w:p>
    <w:p w14:paraId="76F047BE" w14:textId="77777777" w:rsidR="00902B2F" w:rsidRDefault="00902B2F">
      <w:pPr>
        <w:pStyle w:val="LD10"/>
        <w:keepNext w:val="0"/>
      </w:pPr>
      <w:r>
        <w:t xml:space="preserve">   * Energy of impulse response of 1/A(z) for length = 60 *</w:t>
      </w:r>
    </w:p>
    <w:p w14:paraId="7AFD2BA6" w14:textId="77777777" w:rsidR="00902B2F" w:rsidRDefault="00902B2F">
      <w:pPr>
        <w:pStyle w:val="LD10"/>
        <w:keepNext w:val="0"/>
      </w:pPr>
      <w:r>
        <w:t xml:space="preserve">   *------------------------------------------------------*/</w:t>
      </w:r>
    </w:p>
    <w:p w14:paraId="5D80782A" w14:textId="77777777" w:rsidR="00902B2F" w:rsidRDefault="00902B2F">
      <w:pPr>
        <w:pStyle w:val="LD10"/>
        <w:keepNext w:val="0"/>
      </w:pPr>
    </w:p>
    <w:p w14:paraId="248EBCA6" w14:textId="77777777" w:rsidR="00902B2F" w:rsidRDefault="00902B2F">
      <w:pPr>
        <w:pStyle w:val="LD10"/>
        <w:keepNext w:val="0"/>
      </w:pPr>
      <w:r>
        <w:t xml:space="preserve">  L_tmp = Lpc_Gain(A);</w:t>
      </w:r>
    </w:p>
    <w:p w14:paraId="12E7FA88" w14:textId="77777777" w:rsidR="00902B2F" w:rsidRDefault="00902B2F">
      <w:pPr>
        <w:pStyle w:val="LD10"/>
        <w:keepNext w:val="0"/>
      </w:pPr>
    </w:p>
    <w:p w14:paraId="6882FF28" w14:textId="77777777" w:rsidR="00902B2F" w:rsidRDefault="00902B2F">
      <w:pPr>
        <w:pStyle w:val="LD10"/>
        <w:keepNext w:val="0"/>
      </w:pPr>
      <w:r>
        <w:t xml:space="preserve">  exp_lpc  = norm_l(L_tmp);</w:t>
      </w:r>
    </w:p>
    <w:p w14:paraId="048393E0" w14:textId="77777777" w:rsidR="00902B2F" w:rsidRDefault="00902B2F">
      <w:pPr>
        <w:pStyle w:val="LD10"/>
        <w:keepNext w:val="0"/>
      </w:pPr>
      <w:r>
        <w:t xml:space="preserve">  ener_lpc = extract_h( L_shl(L_tmp, exp_lpc) );</w:t>
      </w:r>
    </w:p>
    <w:p w14:paraId="46CCB2E5" w14:textId="77777777" w:rsidR="00902B2F" w:rsidRDefault="00902B2F">
      <w:pPr>
        <w:pStyle w:val="LD10"/>
        <w:keepNext w:val="0"/>
      </w:pPr>
    </w:p>
    <w:p w14:paraId="35F7CFB6" w14:textId="77777777" w:rsidR="00902B2F" w:rsidRDefault="00902B2F">
      <w:pPr>
        <w:pStyle w:val="LD10"/>
        <w:keepNext w:val="0"/>
      </w:pPr>
      <w:r>
        <w:t xml:space="preserve">  /*-------------------------------*</w:t>
      </w:r>
    </w:p>
    <w:p w14:paraId="7EE84EC2" w14:textId="77777777" w:rsidR="00902B2F" w:rsidRDefault="00902B2F">
      <w:pPr>
        <w:pStyle w:val="LD10"/>
        <w:keepNext w:val="0"/>
      </w:pPr>
      <w:r>
        <w:t xml:space="preserve">   * Energy of adaptive codebook   *</w:t>
      </w:r>
    </w:p>
    <w:p w14:paraId="312259EB" w14:textId="77777777" w:rsidR="00902B2F" w:rsidRDefault="00902B2F">
      <w:pPr>
        <w:pStyle w:val="LD10"/>
        <w:keepNext w:val="0"/>
      </w:pPr>
      <w:r>
        <w:t xml:space="preserve">   *-------------------------------*/</w:t>
      </w:r>
    </w:p>
    <w:p w14:paraId="0DE06683" w14:textId="77777777" w:rsidR="00902B2F" w:rsidRDefault="00902B2F">
      <w:pPr>
        <w:pStyle w:val="LD10"/>
        <w:keepNext w:val="0"/>
      </w:pPr>
    </w:p>
    <w:p w14:paraId="74C976C5" w14:textId="77777777" w:rsidR="00902B2F" w:rsidRDefault="00902B2F">
      <w:pPr>
        <w:pStyle w:val="LD10"/>
        <w:keepNext w:val="0"/>
      </w:pPr>
      <w:r>
        <w:t xml:space="preserve">  L_tmp = 1;</w:t>
      </w:r>
      <w:r>
        <w:tab/>
      </w:r>
      <w:r>
        <w:tab/>
      </w:r>
      <w:r>
        <w:tab/>
      </w:r>
      <w:r>
        <w:tab/>
        <w:t>/* Avoid case of all-zeros */</w:t>
      </w:r>
    </w:p>
    <w:p w14:paraId="6FDE52D5" w14:textId="77777777" w:rsidR="00902B2F" w:rsidRDefault="00902B2F">
      <w:pPr>
        <w:pStyle w:val="LD10"/>
        <w:keepNext w:val="0"/>
      </w:pPr>
    </w:p>
    <w:p w14:paraId="3F1CAB8B" w14:textId="77777777" w:rsidR="00902B2F" w:rsidRDefault="00902B2F">
      <w:pPr>
        <w:pStyle w:val="LD10"/>
        <w:keepNext w:val="0"/>
      </w:pPr>
      <w:r>
        <w:t xml:space="preserve">  for(i=0; i&lt;L_subfr; i++)</w:t>
      </w:r>
    </w:p>
    <w:p w14:paraId="49EDB834" w14:textId="77777777" w:rsidR="00902B2F" w:rsidRDefault="00902B2F">
      <w:pPr>
        <w:pStyle w:val="LD10"/>
        <w:keepNext w:val="0"/>
      </w:pPr>
      <w:r>
        <w:t xml:space="preserve">    L_tmp = L_mac0(L_tmp, prd_lt[i], prd_lt[i]);</w:t>
      </w:r>
    </w:p>
    <w:p w14:paraId="3FC09262" w14:textId="77777777" w:rsidR="00902B2F" w:rsidRDefault="00902B2F">
      <w:pPr>
        <w:pStyle w:val="LD10"/>
        <w:keepNext w:val="0"/>
      </w:pPr>
    </w:p>
    <w:p w14:paraId="59BC9E3B" w14:textId="77777777" w:rsidR="00902B2F" w:rsidRDefault="00902B2F">
      <w:pPr>
        <w:pStyle w:val="LD10"/>
        <w:keepNext w:val="0"/>
      </w:pPr>
      <w:r>
        <w:t xml:space="preserve">  exp_plt  = norm_l(L_tmp);</w:t>
      </w:r>
    </w:p>
    <w:p w14:paraId="340F151A" w14:textId="77777777" w:rsidR="00902B2F" w:rsidRDefault="00902B2F">
      <w:pPr>
        <w:pStyle w:val="LD10"/>
        <w:keepNext w:val="0"/>
      </w:pPr>
      <w:r>
        <w:t xml:space="preserve">  ener_plt = extract_h( L_shl(L_tmp, exp_plt) );</w:t>
      </w:r>
    </w:p>
    <w:p w14:paraId="41A94DDA" w14:textId="77777777" w:rsidR="00902B2F" w:rsidRDefault="00902B2F">
      <w:pPr>
        <w:pStyle w:val="LD10"/>
        <w:keepNext w:val="0"/>
      </w:pPr>
    </w:p>
    <w:p w14:paraId="171C8202" w14:textId="77777777" w:rsidR="00902B2F" w:rsidRDefault="00902B2F">
      <w:pPr>
        <w:pStyle w:val="LD10"/>
        <w:keepNext w:val="0"/>
      </w:pPr>
      <w:r>
        <w:t xml:space="preserve">  /* ener_plt = Log2(ener_plt * ener_lpc) */</w:t>
      </w:r>
    </w:p>
    <w:p w14:paraId="3BB44A16" w14:textId="77777777" w:rsidR="00902B2F" w:rsidRDefault="00902B2F">
      <w:pPr>
        <w:pStyle w:val="LD10"/>
        <w:keepNext w:val="0"/>
      </w:pPr>
    </w:p>
    <w:p w14:paraId="0E8B1326" w14:textId="77777777" w:rsidR="00902B2F" w:rsidRDefault="00902B2F">
      <w:pPr>
        <w:pStyle w:val="LD10"/>
        <w:keepNext w:val="0"/>
      </w:pPr>
      <w:r>
        <w:t xml:space="preserve">  L_tmp = L_mult0(ener_plt, ener_lpc);</w:t>
      </w:r>
    </w:p>
    <w:p w14:paraId="086A5487" w14:textId="77777777" w:rsidR="00902B2F" w:rsidRDefault="00902B2F">
      <w:pPr>
        <w:pStyle w:val="LD10"/>
        <w:keepNext w:val="0"/>
      </w:pPr>
      <w:r>
        <w:t xml:space="preserve">  exp_plt = add(exp_plt, exp_lpc);</w:t>
      </w:r>
    </w:p>
    <w:p w14:paraId="72396999" w14:textId="77777777" w:rsidR="00902B2F" w:rsidRDefault="00902B2F">
      <w:pPr>
        <w:pStyle w:val="LD10"/>
        <w:keepNext w:val="0"/>
      </w:pPr>
    </w:p>
    <w:p w14:paraId="1F951961" w14:textId="77777777" w:rsidR="00902B2F" w:rsidRDefault="00902B2F">
      <w:pPr>
        <w:pStyle w:val="LD10"/>
        <w:keepNext w:val="0"/>
      </w:pPr>
      <w:r>
        <w:t xml:space="preserve">  Log2(L_tmp, &amp;exp, &amp;frac);</w:t>
      </w:r>
    </w:p>
    <w:p w14:paraId="35FB6F63" w14:textId="77777777" w:rsidR="00902B2F" w:rsidRDefault="00902B2F">
      <w:pPr>
        <w:pStyle w:val="LD10"/>
        <w:keepNext w:val="0"/>
      </w:pPr>
    </w:p>
    <w:p w14:paraId="09ECF7F1" w14:textId="77777777" w:rsidR="00902B2F" w:rsidRDefault="00902B2F">
      <w:pPr>
        <w:pStyle w:val="LD10"/>
        <w:keepNext w:val="0"/>
      </w:pPr>
      <w:r>
        <w:t xml:space="preserve">  L_tmp = Load_sh16(exp);</w:t>
      </w:r>
    </w:p>
    <w:p w14:paraId="62F09D42" w14:textId="77777777" w:rsidR="00902B2F" w:rsidRDefault="00902B2F">
      <w:pPr>
        <w:pStyle w:val="LD10"/>
        <w:keepNext w:val="0"/>
      </w:pPr>
      <w:r>
        <w:t xml:space="preserve">  L_tmp = add_sh(L_tmp, frac, (Word16)1);</w:t>
      </w:r>
      <w:r>
        <w:tab/>
        <w:t>/* Log2(ener_plt*ener_lpc) in Q16*/</w:t>
      </w:r>
    </w:p>
    <w:p w14:paraId="43CDDC78" w14:textId="77777777" w:rsidR="00902B2F" w:rsidRDefault="00902B2F">
      <w:pPr>
        <w:pStyle w:val="LD10"/>
        <w:keepNext w:val="0"/>
      </w:pPr>
      <w:r>
        <w:t xml:space="preserve">  L_tmp = sub_sh16(L_tmp, exp_plt);</w:t>
      </w:r>
      <w:r>
        <w:tab/>
      </w:r>
      <w:r>
        <w:tab/>
        <w:t>/* subtract exponant of ener_plt */</w:t>
      </w:r>
    </w:p>
    <w:p w14:paraId="4B8FCC39" w14:textId="77777777" w:rsidR="00902B2F" w:rsidRDefault="00902B2F">
      <w:pPr>
        <w:pStyle w:val="LD10"/>
        <w:keepNext w:val="0"/>
      </w:pPr>
    </w:p>
    <w:p w14:paraId="669A7E5F" w14:textId="77777777" w:rsidR="00902B2F" w:rsidRDefault="00902B2F">
      <w:pPr>
        <w:pStyle w:val="LD10"/>
        <w:keepNext w:val="0"/>
      </w:pPr>
      <w:r>
        <w:t xml:space="preserve">  /* Input on 15 bits */</w:t>
      </w:r>
    </w:p>
    <w:p w14:paraId="4FEEF048" w14:textId="77777777" w:rsidR="00902B2F" w:rsidRDefault="00902B2F">
      <w:pPr>
        <w:pStyle w:val="LD10"/>
        <w:keepNext w:val="0"/>
      </w:pPr>
      <w:r>
        <w:t xml:space="preserve">  L_tmp = add_sh(L_tmp, (Word16)1710, (Word16)8); /* +6.68 in Q16 </w:t>
      </w:r>
    </w:p>
    <w:p w14:paraId="1C84D7F8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for other scaling    */</w:t>
      </w:r>
    </w:p>
    <w:p w14:paraId="2F5E0875" w14:textId="77777777" w:rsidR="00902B2F" w:rsidRDefault="00902B2F">
      <w:pPr>
        <w:pStyle w:val="LD10"/>
        <w:keepNext w:val="0"/>
      </w:pPr>
    </w:p>
    <w:p w14:paraId="45772F4B" w14:textId="77777777" w:rsidR="00902B2F" w:rsidRDefault="00902B2F">
      <w:pPr>
        <w:pStyle w:val="LD10"/>
        <w:keepNext w:val="0"/>
      </w:pPr>
      <w:r>
        <w:t xml:space="preserve">  L_tmp = L_shr(L_tmp, (Word16)8);</w:t>
      </w:r>
      <w:r>
        <w:tab/>
      </w:r>
      <w:r>
        <w:tab/>
        <w:t>/* Convert from Q16 to Q8        */</w:t>
      </w:r>
    </w:p>
    <w:p w14:paraId="085E3255" w14:textId="77777777" w:rsidR="00902B2F" w:rsidRDefault="00902B2F">
      <w:pPr>
        <w:pStyle w:val="LD10"/>
        <w:keepNext w:val="0"/>
      </w:pPr>
      <w:r>
        <w:t xml:space="preserve">  ener_plt = extract_l(L_tmp);</w:t>
      </w:r>
    </w:p>
    <w:p w14:paraId="20BD9171" w14:textId="77777777" w:rsidR="00902B2F" w:rsidRDefault="00902B2F">
      <w:pPr>
        <w:pStyle w:val="LD10"/>
        <w:keepNext w:val="0"/>
      </w:pPr>
    </w:p>
    <w:p w14:paraId="2381561F" w14:textId="77777777" w:rsidR="00902B2F" w:rsidRDefault="00902B2F">
      <w:pPr>
        <w:pStyle w:val="LD10"/>
        <w:keepNext w:val="0"/>
      </w:pPr>
      <w:r>
        <w:t xml:space="preserve">  /*-------------------------------*</w:t>
      </w:r>
    </w:p>
    <w:p w14:paraId="33D1B456" w14:textId="77777777" w:rsidR="00902B2F" w:rsidRDefault="00902B2F">
      <w:pPr>
        <w:pStyle w:val="LD10"/>
        <w:keepNext w:val="0"/>
      </w:pPr>
      <w:r>
        <w:t xml:space="preserve">   * Energy coming from code       *</w:t>
      </w:r>
    </w:p>
    <w:p w14:paraId="0F000F40" w14:textId="77777777" w:rsidR="00902B2F" w:rsidRDefault="00902B2F">
      <w:pPr>
        <w:pStyle w:val="LD10"/>
        <w:keepNext w:val="0"/>
      </w:pPr>
      <w:r>
        <w:t xml:space="preserve">   *-------------------------------*/</w:t>
      </w:r>
    </w:p>
    <w:p w14:paraId="1055D315" w14:textId="77777777" w:rsidR="00902B2F" w:rsidRDefault="00902B2F">
      <w:pPr>
        <w:pStyle w:val="LD10"/>
        <w:keepNext w:val="0"/>
      </w:pPr>
    </w:p>
    <w:p w14:paraId="478F9562" w14:textId="77777777" w:rsidR="00902B2F" w:rsidRDefault="00902B2F">
      <w:pPr>
        <w:pStyle w:val="LD10"/>
        <w:keepNext w:val="0"/>
      </w:pPr>
      <w:r>
        <w:t xml:space="preserve">  L_tmp = 0;</w:t>
      </w:r>
    </w:p>
    <w:p w14:paraId="6A62B8C0" w14:textId="77777777" w:rsidR="00902B2F" w:rsidRDefault="00902B2F">
      <w:pPr>
        <w:pStyle w:val="LD10"/>
        <w:keepNext w:val="0"/>
      </w:pPr>
      <w:r>
        <w:t xml:space="preserve">  for(i=0; i&lt;L_subfr; i++)</w:t>
      </w:r>
    </w:p>
    <w:p w14:paraId="68568A05" w14:textId="77777777" w:rsidR="00902B2F" w:rsidRDefault="00902B2F">
      <w:pPr>
        <w:pStyle w:val="LD10"/>
        <w:keepNext w:val="0"/>
      </w:pPr>
      <w:r>
        <w:t xml:space="preserve">    L_tmp = L_mac0(L_tmp, code[i], code[i]);</w:t>
      </w:r>
    </w:p>
    <w:p w14:paraId="5AF9CDB6" w14:textId="77777777" w:rsidR="00902B2F" w:rsidRDefault="00902B2F">
      <w:pPr>
        <w:pStyle w:val="LD10"/>
        <w:keepNext w:val="0"/>
      </w:pPr>
    </w:p>
    <w:p w14:paraId="3C55AE89" w14:textId="77777777" w:rsidR="00902B2F" w:rsidRDefault="00902B2F">
      <w:pPr>
        <w:pStyle w:val="LD10"/>
        <w:keepNext w:val="0"/>
      </w:pPr>
      <w:r>
        <w:t xml:space="preserve">  ener_c = extract_h(L_tmp);</w:t>
      </w:r>
    </w:p>
    <w:p w14:paraId="3E159B6E" w14:textId="77777777" w:rsidR="00902B2F" w:rsidRDefault="00902B2F">
      <w:pPr>
        <w:pStyle w:val="LD10"/>
        <w:keepNext w:val="0"/>
      </w:pPr>
    </w:p>
    <w:p w14:paraId="5DF8A6BF" w14:textId="77777777" w:rsidR="00902B2F" w:rsidRDefault="00902B2F">
      <w:pPr>
        <w:pStyle w:val="LD10"/>
        <w:keepNext w:val="0"/>
      </w:pPr>
      <w:r>
        <w:t xml:space="preserve">  /* ener_c = Log2(ener_c * ener_lpc) */</w:t>
      </w:r>
    </w:p>
    <w:p w14:paraId="2721DAC9" w14:textId="77777777" w:rsidR="00902B2F" w:rsidRDefault="00902B2F">
      <w:pPr>
        <w:pStyle w:val="LD10"/>
        <w:keepNext w:val="0"/>
      </w:pPr>
    </w:p>
    <w:p w14:paraId="58D30BFD" w14:textId="77777777" w:rsidR="00902B2F" w:rsidRDefault="00902B2F">
      <w:pPr>
        <w:pStyle w:val="LD10"/>
        <w:keepNext w:val="0"/>
      </w:pPr>
      <w:r>
        <w:t xml:space="preserve">  L_tmp = L_mult0(ener_c, ener_lpc);</w:t>
      </w:r>
    </w:p>
    <w:p w14:paraId="337FC0E1" w14:textId="77777777" w:rsidR="00902B2F" w:rsidRDefault="00902B2F">
      <w:pPr>
        <w:pStyle w:val="LD10"/>
        <w:keepNext w:val="0"/>
      </w:pPr>
    </w:p>
    <w:p w14:paraId="471734A8" w14:textId="77777777" w:rsidR="00902B2F" w:rsidRDefault="00902B2F">
      <w:pPr>
        <w:pStyle w:val="LD10"/>
        <w:keepNext w:val="0"/>
      </w:pPr>
      <w:r>
        <w:t xml:space="preserve">  Log2(L_tmp, &amp;exp, &amp;frac);</w:t>
      </w:r>
    </w:p>
    <w:p w14:paraId="604BDE5B" w14:textId="77777777" w:rsidR="00902B2F" w:rsidRDefault="00902B2F">
      <w:pPr>
        <w:pStyle w:val="LD10"/>
        <w:keepNext w:val="0"/>
      </w:pPr>
    </w:p>
    <w:p w14:paraId="599E3448" w14:textId="77777777" w:rsidR="00902B2F" w:rsidRDefault="00902B2F">
      <w:pPr>
        <w:pStyle w:val="LD10"/>
        <w:keepNext w:val="0"/>
      </w:pPr>
      <w:r>
        <w:t xml:space="preserve">  L_tmp = Load_sh16(exp);</w:t>
      </w:r>
    </w:p>
    <w:p w14:paraId="2548853A" w14:textId="77777777" w:rsidR="00902B2F" w:rsidRDefault="00902B2F">
      <w:pPr>
        <w:pStyle w:val="LD10"/>
        <w:keepNext w:val="0"/>
      </w:pPr>
      <w:r>
        <w:t xml:space="preserve">  L_tmp = add_sh(L_tmp, frac, (Word16)1);</w:t>
      </w:r>
      <w:r>
        <w:tab/>
        <w:t>/* Log2(ener_plt*ener_lpc) in Q16*/</w:t>
      </w:r>
    </w:p>
    <w:p w14:paraId="6A2BB817" w14:textId="77777777" w:rsidR="00902B2F" w:rsidRDefault="00902B2F">
      <w:pPr>
        <w:pStyle w:val="LD10"/>
        <w:keepNext w:val="0"/>
      </w:pPr>
      <w:r>
        <w:t xml:space="preserve">  L_tmp = sub_sh16(L_tmp, exp_lpc);</w:t>
      </w:r>
      <w:r>
        <w:tab/>
      </w:r>
      <w:r>
        <w:tab/>
        <w:t>/* subtract exponant of ener_lpc */</w:t>
      </w:r>
    </w:p>
    <w:p w14:paraId="2A424923" w14:textId="77777777" w:rsidR="00902B2F" w:rsidRDefault="00902B2F">
      <w:pPr>
        <w:pStyle w:val="LD10"/>
        <w:keepNext w:val="0"/>
      </w:pPr>
    </w:p>
    <w:p w14:paraId="4BFC8414" w14:textId="77777777" w:rsidR="00902B2F" w:rsidRDefault="00902B2F">
      <w:pPr>
        <w:pStyle w:val="LD10"/>
        <w:keepNext w:val="0"/>
      </w:pPr>
      <w:r>
        <w:t xml:space="preserve">  /* Input on 15 bits */</w:t>
      </w:r>
    </w:p>
    <w:p w14:paraId="3163CE3B" w14:textId="77777777" w:rsidR="00902B2F" w:rsidRDefault="00902B2F">
      <w:pPr>
        <w:pStyle w:val="LD10"/>
        <w:keepNext w:val="0"/>
      </w:pPr>
      <w:r>
        <w:t xml:space="preserve">  L_tmp = sub_sh(L_tmp, (Word16)4434, (Word16)8); /*-17.32 in Q16 </w:t>
      </w:r>
    </w:p>
    <w:p w14:paraId="5CEB748A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for other scaling    */</w:t>
      </w:r>
    </w:p>
    <w:p w14:paraId="4FE2BA6F" w14:textId="77777777" w:rsidR="00902B2F" w:rsidRDefault="00902B2F">
      <w:pPr>
        <w:pStyle w:val="LD10"/>
        <w:keepNext w:val="0"/>
      </w:pPr>
    </w:p>
    <w:p w14:paraId="4817082B" w14:textId="77777777" w:rsidR="00902B2F" w:rsidRDefault="00902B2F">
      <w:pPr>
        <w:pStyle w:val="LD10"/>
        <w:keepNext w:val="0"/>
      </w:pPr>
      <w:r>
        <w:lastRenderedPageBreak/>
        <w:t xml:space="preserve">  L_tmp = L_shr(L_tmp, (Word16)8);</w:t>
      </w:r>
      <w:r>
        <w:tab/>
      </w:r>
      <w:r>
        <w:tab/>
        <w:t>/* Convert from Q16 to Q8        */</w:t>
      </w:r>
    </w:p>
    <w:p w14:paraId="36A13D47" w14:textId="77777777" w:rsidR="00902B2F" w:rsidRDefault="00902B2F">
      <w:pPr>
        <w:pStyle w:val="LD10"/>
        <w:keepNext w:val="0"/>
      </w:pPr>
      <w:r>
        <w:t xml:space="preserve">  ener_c = extract_l(L_tmp);</w:t>
      </w:r>
    </w:p>
    <w:p w14:paraId="62B89698" w14:textId="77777777" w:rsidR="00902B2F" w:rsidRDefault="00902B2F">
      <w:pPr>
        <w:pStyle w:val="LD10"/>
        <w:keepNext w:val="0"/>
      </w:pPr>
      <w:r>
        <w:br w:type="page"/>
      </w:r>
    </w:p>
    <w:p w14:paraId="5E764233" w14:textId="77777777" w:rsidR="00902B2F" w:rsidRDefault="00902B2F">
      <w:pPr>
        <w:pStyle w:val="LD10"/>
        <w:keepNext w:val="0"/>
      </w:pPr>
      <w:r>
        <w:t xml:space="preserve">  /*-----------------------------------------------*</w:t>
      </w:r>
    </w:p>
    <w:p w14:paraId="79D67777" w14:textId="77777777" w:rsidR="00902B2F" w:rsidRDefault="00902B2F">
      <w:pPr>
        <w:pStyle w:val="LD10"/>
        <w:keepNext w:val="0"/>
      </w:pPr>
      <w:r>
        <w:t xml:space="preserve">   * Test for bfi.                                 *</w:t>
      </w:r>
    </w:p>
    <w:p w14:paraId="33B20160" w14:textId="77777777" w:rsidR="00902B2F" w:rsidRDefault="00902B2F">
      <w:pPr>
        <w:pStyle w:val="LD10"/>
        <w:keepNext w:val="0"/>
      </w:pPr>
      <w:r>
        <w:t xml:space="preserve">   *                                               *</w:t>
      </w:r>
    </w:p>
    <w:p w14:paraId="4EEB7E24" w14:textId="77777777" w:rsidR="00902B2F" w:rsidRDefault="00902B2F">
      <w:pPr>
        <w:pStyle w:val="LD10"/>
        <w:keepNext w:val="0"/>
      </w:pPr>
      <w:r>
        <w:t xml:space="preserve">   *  if (bfi != 0)                                *</w:t>
      </w:r>
    </w:p>
    <w:p w14:paraId="3B5302BF" w14:textId="77777777" w:rsidR="00902B2F" w:rsidRDefault="00902B2F">
      <w:pPr>
        <w:pStyle w:val="LD10"/>
        <w:keepNext w:val="0"/>
      </w:pPr>
      <w:r>
        <w:t xml:space="preserve">   *    -&gt;last_ener_pit -= 0.5                     *</w:t>
      </w:r>
    </w:p>
    <w:p w14:paraId="7A9D20CA" w14:textId="77777777" w:rsidR="00902B2F" w:rsidRDefault="00902B2F">
      <w:pPr>
        <w:pStyle w:val="LD10"/>
        <w:keepNext w:val="0"/>
      </w:pPr>
      <w:r>
        <w:t xml:space="preserve">   *    -&gt;last_ener_cod -= 0.5                     *</w:t>
      </w:r>
    </w:p>
    <w:p w14:paraId="78FFE98E" w14:textId="77777777" w:rsidR="00902B2F" w:rsidRDefault="00902B2F">
      <w:pPr>
        <w:pStyle w:val="LD10"/>
        <w:keepNext w:val="0"/>
      </w:pPr>
      <w:r>
        <w:t xml:space="preserve">   *  else                                         *</w:t>
      </w:r>
    </w:p>
    <w:p w14:paraId="0CAFD650" w14:textId="77777777" w:rsidR="00902B2F" w:rsidRDefault="00902B2F">
      <w:pPr>
        <w:pStyle w:val="LD10"/>
        <w:keepNext w:val="0"/>
      </w:pPr>
      <w:r>
        <w:t xml:space="preserve">   *  {                                            *</w:t>
      </w:r>
    </w:p>
    <w:p w14:paraId="50BD79ED" w14:textId="77777777" w:rsidR="00902B2F" w:rsidRDefault="00902B2F">
      <w:pPr>
        <w:pStyle w:val="LD10"/>
        <w:keepNext w:val="0"/>
      </w:pPr>
      <w:r>
        <w:t xml:space="preserve">   *    decode new last_ener_pit et last_ener_cod  *</w:t>
      </w:r>
    </w:p>
    <w:p w14:paraId="0FFB6226" w14:textId="77777777" w:rsidR="00902B2F" w:rsidRDefault="00902B2F">
      <w:pPr>
        <w:pStyle w:val="LD10"/>
        <w:keepNext w:val="0"/>
      </w:pPr>
      <w:r>
        <w:t xml:space="preserve">   *  }                                            *</w:t>
      </w:r>
    </w:p>
    <w:p w14:paraId="39F1189B" w14:textId="77777777" w:rsidR="00902B2F" w:rsidRDefault="00902B2F">
      <w:pPr>
        <w:pStyle w:val="LD10"/>
        <w:keepNext w:val="0"/>
      </w:pPr>
      <w:r>
        <w:t xml:space="preserve">   *-----------------------------------------------*/</w:t>
      </w:r>
    </w:p>
    <w:p w14:paraId="7149D31D" w14:textId="77777777" w:rsidR="00902B2F" w:rsidRDefault="00902B2F">
      <w:pPr>
        <w:pStyle w:val="LD10"/>
        <w:keepNext w:val="0"/>
      </w:pPr>
    </w:p>
    <w:p w14:paraId="3834F373" w14:textId="77777777" w:rsidR="00902B2F" w:rsidRDefault="00902B2F">
      <w:pPr>
        <w:pStyle w:val="LD10"/>
        <w:keepNext w:val="0"/>
      </w:pPr>
      <w:r>
        <w:t xml:space="preserve">   if(bfi != 0)</w:t>
      </w:r>
    </w:p>
    <w:p w14:paraId="626C5C9D" w14:textId="77777777" w:rsidR="00902B2F" w:rsidRDefault="00902B2F">
      <w:pPr>
        <w:pStyle w:val="LD10"/>
        <w:keepNext w:val="0"/>
      </w:pPr>
      <w:r>
        <w:t xml:space="preserve">   {</w:t>
      </w:r>
    </w:p>
    <w:p w14:paraId="7229EB11" w14:textId="77777777" w:rsidR="00902B2F" w:rsidRDefault="00902B2F">
      <w:pPr>
        <w:pStyle w:val="LD10"/>
        <w:keepNext w:val="0"/>
      </w:pPr>
      <w:r>
        <w:t xml:space="preserve">     last_ener_pit = sub(last_ener_pit, (Word16)128);</w:t>
      </w:r>
      <w:r>
        <w:tab/>
        <w:t>/* -0.5 in Q8 */</w:t>
      </w:r>
    </w:p>
    <w:p w14:paraId="4D2BEAEE" w14:textId="77777777" w:rsidR="00902B2F" w:rsidRDefault="00902B2F">
      <w:pPr>
        <w:pStyle w:val="LD10"/>
        <w:keepNext w:val="0"/>
      </w:pPr>
      <w:r>
        <w:t xml:space="preserve">     if(last_ener_pit &lt; 0) last_ener_pit = 0;</w:t>
      </w:r>
    </w:p>
    <w:p w14:paraId="28E07AC3" w14:textId="77777777" w:rsidR="00902B2F" w:rsidRDefault="00902B2F">
      <w:pPr>
        <w:pStyle w:val="LD10"/>
        <w:keepNext w:val="0"/>
      </w:pPr>
    </w:p>
    <w:p w14:paraId="46D25D90" w14:textId="77777777" w:rsidR="00902B2F" w:rsidRDefault="00902B2F">
      <w:pPr>
        <w:pStyle w:val="LD10"/>
        <w:keepNext w:val="0"/>
      </w:pPr>
      <w:r>
        <w:t xml:space="preserve">     last_ener_cod = sub(last_ener_cod, (Word16)128);</w:t>
      </w:r>
      <w:r>
        <w:tab/>
        <w:t>/* -0.5 in Q8 */</w:t>
      </w:r>
    </w:p>
    <w:p w14:paraId="0F5C252C" w14:textId="77777777" w:rsidR="00902B2F" w:rsidRDefault="00902B2F">
      <w:pPr>
        <w:pStyle w:val="LD10"/>
        <w:keepNext w:val="0"/>
      </w:pPr>
      <w:r>
        <w:t xml:space="preserve">     if(last_ener_cod &lt; 0) last_ener_cod = 0;</w:t>
      </w:r>
    </w:p>
    <w:p w14:paraId="5D0AC3E0" w14:textId="77777777" w:rsidR="00902B2F" w:rsidRDefault="00902B2F">
      <w:pPr>
        <w:pStyle w:val="LD10"/>
        <w:keepNext w:val="0"/>
      </w:pPr>
      <w:r>
        <w:t xml:space="preserve">   }</w:t>
      </w:r>
    </w:p>
    <w:p w14:paraId="01095FBD" w14:textId="77777777" w:rsidR="00902B2F" w:rsidRDefault="00902B2F">
      <w:pPr>
        <w:pStyle w:val="LD10"/>
        <w:keepNext w:val="0"/>
      </w:pPr>
      <w:r>
        <w:t xml:space="preserve">   else</w:t>
      </w:r>
    </w:p>
    <w:p w14:paraId="5FAA96B2" w14:textId="77777777" w:rsidR="00902B2F" w:rsidRDefault="00902B2F">
      <w:pPr>
        <w:pStyle w:val="LD10"/>
        <w:keepNext w:val="0"/>
      </w:pPr>
      <w:r>
        <w:t xml:space="preserve">   {</w:t>
      </w:r>
    </w:p>
    <w:p w14:paraId="2E641DFB" w14:textId="77777777" w:rsidR="00902B2F" w:rsidRDefault="00902B2F">
      <w:pPr>
        <w:pStyle w:val="LD10"/>
        <w:keepNext w:val="0"/>
      </w:pPr>
    </w:p>
    <w:p w14:paraId="51DEFA07" w14:textId="77777777" w:rsidR="00902B2F" w:rsidRDefault="00902B2F">
      <w:pPr>
        <w:pStyle w:val="LD10"/>
        <w:keepNext w:val="0"/>
      </w:pPr>
      <w:r>
        <w:t xml:space="preserve">     /*-----------------------------------------------------------------*</w:t>
      </w:r>
    </w:p>
    <w:p w14:paraId="722AC232" w14:textId="77777777" w:rsidR="00902B2F" w:rsidRDefault="00902B2F">
      <w:pPr>
        <w:pStyle w:val="LD10"/>
        <w:keepNext w:val="0"/>
      </w:pPr>
      <w:r>
        <w:t xml:space="preserve">      * Prediction on pitch energy.                                     *</w:t>
      </w:r>
    </w:p>
    <w:p w14:paraId="6D68E854" w14:textId="77777777" w:rsidR="00902B2F" w:rsidRDefault="00902B2F">
      <w:pPr>
        <w:pStyle w:val="LD10"/>
        <w:keepNext w:val="0"/>
      </w:pPr>
      <w:r>
        <w:t xml:space="preserve">      *  pred_pit = 0.50 * last_ener_pit + 0.25 * last_ener_cod - 3.0   *</w:t>
      </w:r>
    </w:p>
    <w:p w14:paraId="6CA5DB92" w14:textId="77777777" w:rsidR="00902B2F" w:rsidRDefault="00902B2F">
      <w:pPr>
        <w:pStyle w:val="LD10"/>
        <w:keepNext w:val="0"/>
      </w:pPr>
      <w:r>
        <w:t xml:space="preserve">      *  if(pred_pit &lt; 0.0) pred_pit = 0.0;                             *</w:t>
      </w:r>
    </w:p>
    <w:p w14:paraId="31E55006" w14:textId="77777777" w:rsidR="00902B2F" w:rsidRDefault="00902B2F">
      <w:pPr>
        <w:pStyle w:val="LD10"/>
        <w:keepNext w:val="0"/>
      </w:pPr>
      <w:r>
        <w:t xml:space="preserve">      *-----------------------------------------------------------------*/</w:t>
      </w:r>
    </w:p>
    <w:p w14:paraId="453BC3E1" w14:textId="77777777" w:rsidR="00902B2F" w:rsidRDefault="00902B2F">
      <w:pPr>
        <w:pStyle w:val="LD10"/>
        <w:keepNext w:val="0"/>
      </w:pPr>
    </w:p>
    <w:p w14:paraId="20D67671" w14:textId="77777777" w:rsidR="00902B2F" w:rsidRDefault="00902B2F">
      <w:pPr>
        <w:pStyle w:val="LD10"/>
        <w:keepNext w:val="0"/>
      </w:pPr>
      <w:r>
        <w:t xml:space="preserve">     L_tmp = Load_sh(last_ener_pit, (Word16)8);</w:t>
      </w:r>
      <w:r>
        <w:tab/>
        <w:t>/* .5 last_ener_pit in Q9  */</w:t>
      </w:r>
    </w:p>
    <w:p w14:paraId="5E8A8F83" w14:textId="77777777" w:rsidR="00902B2F" w:rsidRDefault="00902B2F">
      <w:pPr>
        <w:pStyle w:val="LD10"/>
        <w:keepNext w:val="0"/>
      </w:pPr>
      <w:r>
        <w:t xml:space="preserve">     L_tmp = add_sh(L_tmp,last_ener_cod, (Word16)7); /*+.25 last_ener_code </w:t>
      </w:r>
    </w:p>
    <w:p w14:paraId="04B072DB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Q9    */</w:t>
      </w:r>
    </w:p>
    <w:p w14:paraId="0032DC02" w14:textId="77777777" w:rsidR="00902B2F" w:rsidRDefault="00902B2F">
      <w:pPr>
        <w:pStyle w:val="LD10"/>
        <w:keepNext w:val="0"/>
      </w:pPr>
      <w:r>
        <w:t xml:space="preserve">     L_tmp = sub_sh(L_tmp, (Word16)768, (Word16)9); /* -3.0 in Q9          */</w:t>
      </w:r>
    </w:p>
    <w:p w14:paraId="3A2EDECA" w14:textId="77777777" w:rsidR="00902B2F" w:rsidRDefault="00902B2F">
      <w:pPr>
        <w:pStyle w:val="LD10"/>
        <w:keepNext w:val="0"/>
      </w:pPr>
      <w:r>
        <w:t xml:space="preserve">     if(L_tmp &lt; 0) L_tmp = 0;</w:t>
      </w:r>
    </w:p>
    <w:p w14:paraId="3325CFB7" w14:textId="77777777" w:rsidR="00902B2F" w:rsidRDefault="00902B2F">
      <w:pPr>
        <w:pStyle w:val="LD10"/>
        <w:keepNext w:val="0"/>
      </w:pPr>
      <w:r>
        <w:t xml:space="preserve">     pred_pit = store_hi(L_tmp, (Word16)7);</w:t>
      </w:r>
      <w:r>
        <w:tab/>
        <w:t xml:space="preserve">/* result in Q8 </w:t>
      </w:r>
      <w:r>
        <w:tab/>
      </w:r>
      <w:r>
        <w:tab/>
        <w:t xml:space="preserve">   */</w:t>
      </w:r>
    </w:p>
    <w:p w14:paraId="4C9E69A9" w14:textId="77777777" w:rsidR="00902B2F" w:rsidRDefault="00902B2F">
      <w:pPr>
        <w:pStyle w:val="LD10"/>
        <w:keepNext w:val="0"/>
      </w:pPr>
    </w:p>
    <w:p w14:paraId="74484B7D" w14:textId="77777777" w:rsidR="00902B2F" w:rsidRDefault="00902B2F">
      <w:pPr>
        <w:pStyle w:val="LD10"/>
        <w:keepNext w:val="0"/>
      </w:pPr>
      <w:r>
        <w:t xml:space="preserve">     /*-----------------------------------------------------------------*</w:t>
      </w:r>
    </w:p>
    <w:p w14:paraId="1484E51C" w14:textId="77777777" w:rsidR="00902B2F" w:rsidRDefault="00902B2F">
      <w:pPr>
        <w:pStyle w:val="LD10"/>
        <w:keepNext w:val="0"/>
      </w:pPr>
      <w:r>
        <w:t xml:space="preserve">      * Prediction on code energy.                                      *</w:t>
      </w:r>
    </w:p>
    <w:p w14:paraId="49562FD3" w14:textId="77777777" w:rsidR="00902B2F" w:rsidRDefault="00902B2F">
      <w:pPr>
        <w:pStyle w:val="LD10"/>
        <w:keepNext w:val="0"/>
      </w:pPr>
      <w:r>
        <w:t xml:space="preserve">      *  pred_cod = 0.50 * last_ener_cod + 0.25 * last_ener_pit - 3.0   *</w:t>
      </w:r>
    </w:p>
    <w:p w14:paraId="0A758487" w14:textId="77777777" w:rsidR="00902B2F" w:rsidRDefault="00902B2F">
      <w:pPr>
        <w:pStyle w:val="LD10"/>
        <w:keepNext w:val="0"/>
      </w:pPr>
      <w:r>
        <w:t xml:space="preserve">      *  if(pred_cod &lt; 0.0) pred_cod = 0.0;                             *</w:t>
      </w:r>
    </w:p>
    <w:p w14:paraId="5969DE79" w14:textId="77777777" w:rsidR="00902B2F" w:rsidRDefault="00902B2F">
      <w:pPr>
        <w:pStyle w:val="LD10"/>
        <w:keepNext w:val="0"/>
      </w:pPr>
      <w:r>
        <w:t xml:space="preserve">      *-----------------------------------------------------------------*/</w:t>
      </w:r>
    </w:p>
    <w:p w14:paraId="4D88A0F9" w14:textId="77777777" w:rsidR="00902B2F" w:rsidRDefault="00902B2F">
      <w:pPr>
        <w:pStyle w:val="LD10"/>
        <w:keepNext w:val="0"/>
      </w:pPr>
    </w:p>
    <w:p w14:paraId="0D944235" w14:textId="77777777" w:rsidR="00902B2F" w:rsidRDefault="00902B2F">
      <w:pPr>
        <w:pStyle w:val="LD10"/>
        <w:keepNext w:val="0"/>
      </w:pPr>
      <w:r>
        <w:t xml:space="preserve">     L_tmp = Load_sh(last_ener_cod, (Word16)8);</w:t>
      </w:r>
      <w:r>
        <w:tab/>
        <w:t>/* .5 last_ener_cod in Q9  */</w:t>
      </w:r>
    </w:p>
    <w:p w14:paraId="0BBCA540" w14:textId="77777777" w:rsidR="00902B2F" w:rsidRDefault="00902B2F">
      <w:pPr>
        <w:pStyle w:val="LD10"/>
        <w:keepNext w:val="0"/>
      </w:pPr>
      <w:r>
        <w:t xml:space="preserve">     L_tmp = add_sh(L_tmp, last_ener_pit, (Word16)7); /*+.25 last_ener_pit </w:t>
      </w:r>
    </w:p>
    <w:p w14:paraId="5F1C525A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Q9    */</w:t>
      </w:r>
    </w:p>
    <w:p w14:paraId="5C90392F" w14:textId="77777777" w:rsidR="00902B2F" w:rsidRDefault="00902B2F">
      <w:pPr>
        <w:pStyle w:val="LD10"/>
        <w:keepNext w:val="0"/>
      </w:pPr>
      <w:r>
        <w:t xml:space="preserve">     L_tmp = sub_sh(L_tmp, (Word16)768, (Word16)9); /* -3.0 in Q9          */</w:t>
      </w:r>
    </w:p>
    <w:p w14:paraId="23EEAEE5" w14:textId="77777777" w:rsidR="00902B2F" w:rsidRDefault="00902B2F">
      <w:pPr>
        <w:pStyle w:val="LD10"/>
        <w:keepNext w:val="0"/>
      </w:pPr>
      <w:r>
        <w:t xml:space="preserve">     if(L_tmp &lt; 0) L_tmp = 0;</w:t>
      </w:r>
    </w:p>
    <w:p w14:paraId="16B85379" w14:textId="77777777" w:rsidR="00902B2F" w:rsidRDefault="00902B2F">
      <w:pPr>
        <w:pStyle w:val="LD10"/>
        <w:keepNext w:val="0"/>
      </w:pPr>
      <w:r>
        <w:t xml:space="preserve">     pred_cod = store_hi(L_tmp, (Word16)7);</w:t>
      </w:r>
      <w:r>
        <w:tab/>
        <w:t>/* result in Q8</w:t>
      </w:r>
      <w:r>
        <w:tab/>
      </w:r>
      <w:r>
        <w:tab/>
        <w:t xml:space="preserve">   */</w:t>
      </w:r>
    </w:p>
    <w:p w14:paraId="3866F8FD" w14:textId="77777777" w:rsidR="00902B2F" w:rsidRDefault="00902B2F">
      <w:pPr>
        <w:pStyle w:val="LD10"/>
        <w:keepNext w:val="0"/>
      </w:pPr>
    </w:p>
    <w:p w14:paraId="616AC5F1" w14:textId="77777777" w:rsidR="00902B2F" w:rsidRDefault="00902B2F">
      <w:pPr>
        <w:pStyle w:val="LD10"/>
        <w:keepNext w:val="0"/>
      </w:pPr>
      <w:r>
        <w:t xml:space="preserve">     /*-----------------------------------------------------------------*</w:t>
      </w:r>
    </w:p>
    <w:p w14:paraId="5838AC0E" w14:textId="77777777" w:rsidR="00902B2F" w:rsidRDefault="00902B2F">
      <w:pPr>
        <w:pStyle w:val="LD10"/>
        <w:keepNext w:val="0"/>
      </w:pPr>
      <w:r>
        <w:t xml:space="preserve">      * Read quantized values.                                          *</w:t>
      </w:r>
    </w:p>
    <w:p w14:paraId="112D7872" w14:textId="77777777" w:rsidR="00902B2F" w:rsidRDefault="00902B2F">
      <w:pPr>
        <w:pStyle w:val="LD10"/>
        <w:keepNext w:val="0"/>
      </w:pPr>
      <w:r>
        <w:t xml:space="preserve">      *-----------------------------------------------------------------*/</w:t>
      </w:r>
    </w:p>
    <w:p w14:paraId="18725B59" w14:textId="77777777" w:rsidR="00902B2F" w:rsidRDefault="00902B2F">
      <w:pPr>
        <w:pStyle w:val="LD10"/>
        <w:keepNext w:val="0"/>
      </w:pPr>
    </w:p>
    <w:p w14:paraId="76272611" w14:textId="77777777" w:rsidR="00902B2F" w:rsidRDefault="00902B2F">
      <w:pPr>
        <w:pStyle w:val="LD10"/>
        <w:keepNext w:val="0"/>
      </w:pPr>
      <w:r>
        <w:t xml:space="preserve">     j = shl(index, (Word16)1);</w:t>
      </w:r>
    </w:p>
    <w:p w14:paraId="56EC57FB" w14:textId="77777777" w:rsidR="00902B2F" w:rsidRDefault="00902B2F">
      <w:pPr>
        <w:pStyle w:val="LD10"/>
        <w:keepNext w:val="0"/>
      </w:pPr>
      <w:r>
        <w:t xml:space="preserve">     last_ener_pit = add(t_qua_ener[j],   pred_pit);</w:t>
      </w:r>
    </w:p>
    <w:p w14:paraId="43F81120" w14:textId="77777777" w:rsidR="00902B2F" w:rsidRDefault="00902B2F">
      <w:pPr>
        <w:pStyle w:val="LD10"/>
        <w:keepNext w:val="0"/>
      </w:pPr>
      <w:r>
        <w:t xml:space="preserve">     last_ener_cod = add(t_qua_ener[j+1], pred_cod);</w:t>
      </w:r>
    </w:p>
    <w:p w14:paraId="1EB5C368" w14:textId="77777777" w:rsidR="00902B2F" w:rsidRDefault="00902B2F">
      <w:pPr>
        <w:pStyle w:val="LD10"/>
        <w:keepNext w:val="0"/>
      </w:pPr>
    </w:p>
    <w:p w14:paraId="3E162AE6" w14:textId="77777777" w:rsidR="00902B2F" w:rsidRDefault="00902B2F">
      <w:pPr>
        <w:pStyle w:val="LD10"/>
        <w:keepNext w:val="0"/>
      </w:pPr>
      <w:r>
        <w:t xml:space="preserve">     /* Limit energies -&gt;for transmission errors */</w:t>
      </w:r>
    </w:p>
    <w:p w14:paraId="73788348" w14:textId="77777777" w:rsidR="00902B2F" w:rsidRDefault="00902B2F">
      <w:pPr>
        <w:pStyle w:val="LD10"/>
        <w:keepNext w:val="0"/>
      </w:pPr>
    </w:p>
    <w:p w14:paraId="7151572A" w14:textId="77777777" w:rsidR="00902B2F" w:rsidRDefault="00902B2F">
      <w:pPr>
        <w:pStyle w:val="LD10"/>
        <w:keepNext w:val="0"/>
      </w:pPr>
      <w:r>
        <w:t xml:space="preserve">     if(sub(last_ener_pit, (Word16)6912)&gt;0)last_ener_pit = 6912; </w:t>
      </w:r>
    </w:p>
    <w:p w14:paraId="5889E9C1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6912 = 27 in Q8 */</w:t>
      </w:r>
    </w:p>
    <w:p w14:paraId="3DD988ED" w14:textId="77777777" w:rsidR="00902B2F" w:rsidRDefault="00902B2F">
      <w:pPr>
        <w:pStyle w:val="LD10"/>
        <w:keepNext w:val="0"/>
      </w:pPr>
      <w:r>
        <w:t xml:space="preserve">     if(sub(last_ener_cod, (Word16)6400)&gt;0)last_ener_cod = 6400; </w:t>
      </w:r>
    </w:p>
    <w:p w14:paraId="5D66B095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6400 = 25 in Q8 */</w:t>
      </w:r>
    </w:p>
    <w:p w14:paraId="47911EB8" w14:textId="77777777" w:rsidR="00902B2F" w:rsidRDefault="00902B2F">
      <w:pPr>
        <w:pStyle w:val="LD10"/>
        <w:keepNext w:val="0"/>
      </w:pPr>
      <w:r>
        <w:lastRenderedPageBreak/>
        <w:t xml:space="preserve">  }</w:t>
      </w:r>
    </w:p>
    <w:p w14:paraId="25544379" w14:textId="77777777" w:rsidR="00902B2F" w:rsidRDefault="00902B2F">
      <w:pPr>
        <w:pStyle w:val="LD10"/>
        <w:keepNext w:val="0"/>
      </w:pPr>
      <w:r>
        <w:br w:type="page"/>
      </w:r>
    </w:p>
    <w:p w14:paraId="2CAD4F80" w14:textId="77777777" w:rsidR="00902B2F" w:rsidRDefault="00902B2F">
      <w:pPr>
        <w:pStyle w:val="LD10"/>
        <w:keepNext w:val="0"/>
      </w:pPr>
      <w:r>
        <w:t xml:space="preserve">  /*---------------------------------------------------*</w:t>
      </w:r>
    </w:p>
    <w:p w14:paraId="0FCFB37A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2E24F7DC" w14:textId="77777777" w:rsidR="00902B2F" w:rsidRDefault="00902B2F">
      <w:pPr>
        <w:pStyle w:val="LD10"/>
        <w:keepNext w:val="0"/>
      </w:pPr>
      <w:r>
        <w:t xml:space="preserve">   *  Compute the quantized pitch gain.                *</w:t>
      </w:r>
    </w:p>
    <w:p w14:paraId="5B4570A9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11FFF703" w14:textId="77777777" w:rsidR="00902B2F" w:rsidRDefault="00902B2F">
      <w:pPr>
        <w:pStyle w:val="LD10"/>
        <w:keepNext w:val="0"/>
      </w:pPr>
      <w:r>
        <w:t xml:space="preserve">   *     temp = 0.5 * ( last_ener_pit - ener_plt );    *</w:t>
      </w:r>
    </w:p>
    <w:p w14:paraId="23B3EBFC" w14:textId="77777777" w:rsidR="00902B2F" w:rsidRDefault="00902B2F">
      <w:pPr>
        <w:pStyle w:val="LD10"/>
        <w:keepNext w:val="0"/>
      </w:pPr>
      <w:r>
        <w:t xml:space="preserve">   *     temp = pow(2.0, temp);                        *</w:t>
      </w:r>
    </w:p>
    <w:p w14:paraId="4870D75F" w14:textId="77777777" w:rsidR="00902B2F" w:rsidRDefault="00902B2F">
      <w:pPr>
        <w:pStyle w:val="LD10"/>
        <w:keepNext w:val="0"/>
      </w:pPr>
      <w:r>
        <w:t xml:space="preserve">   *     if( temp &gt; 1.2) temp = 1.2;                   *</w:t>
      </w:r>
    </w:p>
    <w:p w14:paraId="2C033386" w14:textId="77777777" w:rsidR="00902B2F" w:rsidRDefault="00902B2F">
      <w:pPr>
        <w:pStyle w:val="LD10"/>
        <w:keepNext w:val="0"/>
      </w:pPr>
      <w:r>
        <w:t xml:space="preserve">   *     *gain_pit = temp;                             *</w:t>
      </w:r>
    </w:p>
    <w:p w14:paraId="11DC779F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51E5BD5E" w14:textId="77777777" w:rsidR="00902B2F" w:rsidRDefault="00902B2F">
      <w:pPr>
        <w:pStyle w:val="LD10"/>
        <w:keepNext w:val="0"/>
      </w:pPr>
      <w:r>
        <w:t xml:space="preserve">   *---------------------------------------------------*/</w:t>
      </w:r>
    </w:p>
    <w:p w14:paraId="759E983C" w14:textId="77777777" w:rsidR="00902B2F" w:rsidRDefault="00902B2F">
      <w:pPr>
        <w:pStyle w:val="LD10"/>
        <w:keepNext w:val="0"/>
      </w:pPr>
    </w:p>
    <w:p w14:paraId="604334E0" w14:textId="77777777" w:rsidR="00902B2F" w:rsidRDefault="00902B2F">
      <w:pPr>
        <w:pStyle w:val="LD10"/>
        <w:keepNext w:val="0"/>
      </w:pPr>
      <w:r>
        <w:t xml:space="preserve">  L_tmp = Load_sh(last_ener_pit, (Word16)6);</w:t>
      </w:r>
      <w:r>
        <w:tab/>
        <w:t xml:space="preserve"> /* last_ener_pit/2 in Q15 */</w:t>
      </w:r>
    </w:p>
    <w:p w14:paraId="0D50519D" w14:textId="77777777" w:rsidR="00902B2F" w:rsidRDefault="00902B2F">
      <w:pPr>
        <w:pStyle w:val="LD10"/>
        <w:keepNext w:val="0"/>
      </w:pPr>
      <w:r>
        <w:t xml:space="preserve">  L_tmp = sub_sh(L_tmp, ener_plt, (Word16)6);</w:t>
      </w:r>
      <w:r>
        <w:tab/>
        <w:t xml:space="preserve"> /* - ener_plt/2    in Q15 */</w:t>
      </w:r>
    </w:p>
    <w:p w14:paraId="5D57BE83" w14:textId="77777777" w:rsidR="00902B2F" w:rsidRDefault="00902B2F">
      <w:pPr>
        <w:pStyle w:val="LD10"/>
        <w:keepNext w:val="0"/>
      </w:pPr>
      <w:r>
        <w:t xml:space="preserve">  L_tmp = add_sh(L_tmp, (Word16)12, (Word16)15); /* to have gain in Q12    */</w:t>
      </w:r>
    </w:p>
    <w:p w14:paraId="0A349690" w14:textId="77777777" w:rsidR="00902B2F" w:rsidRDefault="00902B2F">
      <w:pPr>
        <w:pStyle w:val="LD10"/>
        <w:keepNext w:val="0"/>
      </w:pPr>
      <w:r>
        <w:t xml:space="preserve">  L_extract(L_tmp, &amp;exp, &amp;frac);</w:t>
      </w:r>
    </w:p>
    <w:p w14:paraId="1E80C62A" w14:textId="77777777" w:rsidR="00902B2F" w:rsidRDefault="00902B2F">
      <w:pPr>
        <w:pStyle w:val="LD10"/>
        <w:keepNext w:val="0"/>
      </w:pPr>
      <w:r>
        <w:t xml:space="preserve">  L_tmp = pow2(exp, frac);</w:t>
      </w:r>
    </w:p>
    <w:p w14:paraId="4D3F0768" w14:textId="77777777" w:rsidR="00902B2F" w:rsidRDefault="00902B2F">
      <w:pPr>
        <w:pStyle w:val="LD10"/>
        <w:keepNext w:val="0"/>
      </w:pPr>
      <w:r>
        <w:t xml:space="preserve">  if( L_sub(L_tmp, (Word16)4915) &gt; 0) L_tmp = 4915; /* 4915 = 1.2 in Q12   */</w:t>
      </w:r>
    </w:p>
    <w:p w14:paraId="060C0BEF" w14:textId="77777777" w:rsidR="00902B2F" w:rsidRDefault="00902B2F">
      <w:pPr>
        <w:pStyle w:val="LD10"/>
        <w:keepNext w:val="0"/>
      </w:pPr>
      <w:r>
        <w:t xml:space="preserve">  *gain_pit = extract_l(L_tmp);</w:t>
      </w:r>
    </w:p>
    <w:p w14:paraId="17327990" w14:textId="77777777" w:rsidR="00902B2F" w:rsidRDefault="00902B2F">
      <w:pPr>
        <w:pStyle w:val="LD10"/>
        <w:keepNext w:val="0"/>
      </w:pPr>
    </w:p>
    <w:p w14:paraId="066E4376" w14:textId="77777777" w:rsidR="00902B2F" w:rsidRDefault="00902B2F">
      <w:pPr>
        <w:pStyle w:val="LD10"/>
        <w:keepNext w:val="0"/>
      </w:pPr>
      <w:r>
        <w:t xml:space="preserve">  /*---------------------------------------------------*</w:t>
      </w:r>
    </w:p>
    <w:p w14:paraId="4F1EB78B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687439BE" w14:textId="77777777" w:rsidR="00902B2F" w:rsidRDefault="00902B2F">
      <w:pPr>
        <w:pStyle w:val="LD10"/>
        <w:keepNext w:val="0"/>
      </w:pPr>
      <w:r>
        <w:t xml:space="preserve">   *  Compute the innovative code gain.                *</w:t>
      </w:r>
    </w:p>
    <w:p w14:paraId="4DD81D97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76F41573" w14:textId="77777777" w:rsidR="00902B2F" w:rsidRDefault="00902B2F">
      <w:pPr>
        <w:pStyle w:val="LD10"/>
        <w:keepNext w:val="0"/>
      </w:pPr>
      <w:r>
        <w:t xml:space="preserve">   *     temp = 0.5 * ( last_ener_cod - ener_c );      *</w:t>
      </w:r>
    </w:p>
    <w:p w14:paraId="0CE7D6B0" w14:textId="77777777" w:rsidR="00902B2F" w:rsidRDefault="00902B2F">
      <w:pPr>
        <w:pStyle w:val="LD10"/>
        <w:keepNext w:val="0"/>
      </w:pPr>
      <w:r>
        <w:t xml:space="preserve">   *     *gain_cod = pow(2.0, temp);                   *</w:t>
      </w:r>
    </w:p>
    <w:p w14:paraId="3523E5CB" w14:textId="77777777" w:rsidR="00902B2F" w:rsidRDefault="00902B2F">
      <w:pPr>
        <w:pStyle w:val="LD10"/>
        <w:keepNext w:val="0"/>
      </w:pPr>
      <w:r>
        <w:t xml:space="preserve">   *                                                   *</w:t>
      </w:r>
    </w:p>
    <w:p w14:paraId="3D337E01" w14:textId="77777777" w:rsidR="00902B2F" w:rsidRDefault="00902B2F">
      <w:pPr>
        <w:pStyle w:val="LD10"/>
        <w:keepNext w:val="0"/>
      </w:pPr>
      <w:r>
        <w:t xml:space="preserve">   *---------------------------------------------------*/</w:t>
      </w:r>
    </w:p>
    <w:p w14:paraId="7B75BD5C" w14:textId="77777777" w:rsidR="00902B2F" w:rsidRDefault="00902B2F">
      <w:pPr>
        <w:pStyle w:val="LD10"/>
        <w:keepNext w:val="0"/>
      </w:pPr>
    </w:p>
    <w:p w14:paraId="6EEE59D2" w14:textId="77777777" w:rsidR="00902B2F" w:rsidRDefault="00902B2F">
      <w:pPr>
        <w:pStyle w:val="LD10"/>
        <w:keepNext w:val="0"/>
      </w:pPr>
      <w:r>
        <w:t xml:space="preserve">  L_tmp = Load_sh(last_ener_cod, (Word16)6);</w:t>
      </w:r>
      <w:r>
        <w:tab/>
        <w:t>/* last_ener_cod/2 in Q15 */</w:t>
      </w:r>
    </w:p>
    <w:p w14:paraId="48F8C09A" w14:textId="77777777" w:rsidR="00902B2F" w:rsidRDefault="00902B2F">
      <w:pPr>
        <w:pStyle w:val="LD10"/>
        <w:keepNext w:val="0"/>
      </w:pPr>
      <w:r>
        <w:t xml:space="preserve">  L_tmp = sub_sh(L_tmp, ener_c, (Word16)6);</w:t>
      </w:r>
      <w:r>
        <w:tab/>
        <w:t>/* - ener_c/2      in Q15 */</w:t>
      </w:r>
    </w:p>
    <w:p w14:paraId="0A01C2C5" w14:textId="77777777" w:rsidR="00902B2F" w:rsidRDefault="00902B2F">
      <w:pPr>
        <w:pStyle w:val="LD10"/>
        <w:keepNext w:val="0"/>
      </w:pPr>
      <w:r>
        <w:t xml:space="preserve">  L_extract(L_tmp, &amp;exp, &amp;frac);</w:t>
      </w:r>
    </w:p>
    <w:p w14:paraId="0099A57C" w14:textId="77777777" w:rsidR="00902B2F" w:rsidRDefault="00902B2F">
      <w:pPr>
        <w:pStyle w:val="LD10"/>
        <w:keepNext w:val="0"/>
      </w:pPr>
      <w:r>
        <w:t xml:space="preserve">  L_tmp = pow2(exp, frac);</w:t>
      </w:r>
    </w:p>
    <w:p w14:paraId="216E3614" w14:textId="77777777" w:rsidR="00902B2F" w:rsidRDefault="00902B2F">
      <w:pPr>
        <w:pStyle w:val="LD10"/>
        <w:keepNext w:val="0"/>
      </w:pPr>
      <w:r>
        <w:t xml:space="preserve">  *gain_cod = extract_l(L_tmp);</w:t>
      </w:r>
    </w:p>
    <w:p w14:paraId="1C1D614E" w14:textId="77777777" w:rsidR="00902B2F" w:rsidRDefault="00902B2F">
      <w:pPr>
        <w:pStyle w:val="LD10"/>
        <w:keepNext w:val="0"/>
      </w:pPr>
    </w:p>
    <w:p w14:paraId="2E2AA99E" w14:textId="77777777" w:rsidR="00902B2F" w:rsidRDefault="00902B2F">
      <w:pPr>
        <w:pStyle w:val="LD10"/>
        <w:keepNext w:val="0"/>
      </w:pPr>
      <w:r>
        <w:t xml:space="preserve">  return index;</w:t>
      </w:r>
    </w:p>
    <w:p w14:paraId="35B9DE0A" w14:textId="77777777" w:rsidR="00902B2F" w:rsidRDefault="00902B2F">
      <w:pPr>
        <w:pStyle w:val="LD10"/>
        <w:keepNext w:val="0"/>
      </w:pPr>
      <w:r>
        <w:t>}</w:t>
      </w:r>
    </w:p>
    <w:p w14:paraId="3687FA57" w14:textId="77777777" w:rsidR="00902B2F" w:rsidRDefault="00902B2F">
      <w:pPr>
        <w:pStyle w:val="LD10"/>
        <w:keepNext w:val="0"/>
      </w:pPr>
    </w:p>
    <w:p w14:paraId="199BAF87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04A9924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85E800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D4i60_16</w:t>
      </w:r>
      <w:r>
        <w:fldChar w:fldCharType="begin"/>
      </w:r>
      <w:r>
        <w:instrText>xe "D4i60_16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5C6216C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A11D8B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Innovation codebook search</w:t>
      </w:r>
    </w:p>
    <w:p w14:paraId="59B2E1C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E8D7E1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552A310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EA7FE7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D4i60_16(buffer_in1,buffer_in2,buffer_in3,buffer_in4,</w:t>
      </w:r>
    </w:p>
    <w:p w14:paraId="1DD9C6B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buffer_out1, buffer_out2,sign,shift)</w:t>
      </w:r>
    </w:p>
    <w:p w14:paraId="46A83543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(Routine_Name(input1,input2,input3,input4,</w:t>
      </w:r>
    </w:p>
    <w:p w14:paraId="3E1037B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output1,output2,output3,output4))</w:t>
      </w:r>
    </w:p>
    <w:p w14:paraId="0F35277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536DEF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515479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C67F765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Result of backward-filtering</w:t>
      </w:r>
    </w:p>
    <w:p w14:paraId="7B8AB67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3876FE4" w14:textId="77777777" w:rsidR="00902B2F" w:rsidRDefault="00902B2F">
      <w:pPr>
        <w:pStyle w:val="WP"/>
        <w:keepNext/>
        <w:keepLines/>
      </w:pPr>
      <w:r>
        <w:t>*</w:t>
      </w:r>
    </w:p>
    <w:p w14:paraId="4DDC442F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Impulse response of noise filter</w:t>
      </w:r>
    </w:p>
    <w:p w14:paraId="1630AE6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(vector f[])</w:t>
      </w:r>
    </w:p>
    <w:p w14:paraId="64A0159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(must be preceeded by 64 zeros)</w:t>
      </w:r>
    </w:p>
    <w:p w14:paraId="6C681538" w14:textId="77777777" w:rsidR="00902B2F" w:rsidRDefault="00902B2F">
      <w:pPr>
        <w:pStyle w:val="WP"/>
        <w:keepNext/>
        <w:keepLines/>
      </w:pPr>
      <w:r>
        <w:t>*</w:t>
      </w:r>
    </w:p>
    <w:p w14:paraId="7002F25D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Total impulse response (vector h[])</w:t>
      </w:r>
    </w:p>
    <w:p w14:paraId="3C18BEB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(must be preceeded by 64 zeros)</w:t>
      </w:r>
    </w:p>
    <w:p w14:paraId="1C593FBC" w14:textId="77777777" w:rsidR="00902B2F" w:rsidRDefault="00902B2F">
      <w:pPr>
        <w:pStyle w:val="WP"/>
        <w:keepNext/>
        <w:keepLines/>
      </w:pPr>
      <w:r>
        <w:t>*</w:t>
      </w:r>
    </w:p>
    <w:p w14:paraId="26EECD31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Autocorrelations of h[]</w:t>
      </w:r>
    </w:p>
    <w:p w14:paraId="324285A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D0D272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CA345A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EB3ECA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78A024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 xml:space="preserve">- Description : Innovation code found </w:t>
      </w:r>
    </w:p>
    <w:p w14:paraId="4487430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by convolving with f[]</w:t>
      </w:r>
    </w:p>
    <w:p w14:paraId="142425F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9D118D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5B3056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OUTPUT2</w:t>
      </w:r>
      <w:r>
        <w:tab/>
      </w:r>
      <w:r>
        <w:tab/>
      </w:r>
      <w:r>
        <w:tab/>
        <w:t>:</w:t>
      </w:r>
      <w:r>
        <w:tab/>
        <w:t xml:space="preserve">- Description : Innovation code found </w:t>
      </w:r>
    </w:p>
    <w:p w14:paraId="6FE473E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by convolving with h[]</w:t>
      </w:r>
    </w:p>
    <w:p w14:paraId="2A3F331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596FE6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CAA662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OUTPUT3</w:t>
      </w:r>
      <w:r>
        <w:tab/>
      </w:r>
      <w:r>
        <w:tab/>
      </w:r>
      <w:r>
        <w:tab/>
        <w:t>:</w:t>
      </w:r>
      <w:r>
        <w:tab/>
        <w:t xml:space="preserve">- Description : Innovation code gain sign </w:t>
      </w:r>
    </w:p>
    <w:p w14:paraId="501C8FA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2BFABB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E2B989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OUTPUT4</w:t>
      </w:r>
      <w:r>
        <w:tab/>
      </w:r>
      <w:r>
        <w:tab/>
      </w:r>
      <w:r>
        <w:tab/>
        <w:t>:</w:t>
      </w:r>
      <w:r>
        <w:tab/>
        <w:t xml:space="preserve">- Description : Shift of innovation code </w:t>
      </w:r>
    </w:p>
    <w:p w14:paraId="2988F41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608715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CF0FAC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Index of innovation code</w:t>
      </w:r>
    </w:p>
    <w:p w14:paraId="13D1C53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188954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1FD439D0" w14:textId="77777777" w:rsidR="00902B2F" w:rsidRDefault="00902B2F">
      <w:pPr>
        <w:pStyle w:val="WP"/>
        <w:keepNext/>
        <w:keepLines/>
      </w:pPr>
      <w:r>
        <w:br w:type="page"/>
      </w:r>
    </w:p>
    <w:p w14:paraId="2BBA92D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2FA01760" w14:textId="77777777" w:rsidR="00902B2F" w:rsidRDefault="00902B2F">
      <w:pPr>
        <w:pStyle w:val="WP"/>
        <w:keepNext/>
        <w:keepLines/>
      </w:pPr>
      <w:r>
        <w:t>*</w:t>
      </w:r>
    </w:p>
    <w:p w14:paraId="2BAD8C7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The code length is 60, containing 4 nonzero pulses</w:t>
      </w:r>
    </w:p>
    <w:p w14:paraId="3BF2EC8D" w14:textId="77777777" w:rsidR="00902B2F" w:rsidRDefault="00902B2F">
      <w:pPr>
        <w:pStyle w:val="WP"/>
        <w:keepNext/>
        <w:keepLines/>
      </w:pPr>
      <w:r>
        <w:t>*</w:t>
      </w:r>
    </w:p>
    <w:p w14:paraId="7169BAF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i0, i1, i2, i3, with fixed signs.</w:t>
      </w:r>
    </w:p>
    <w:p w14:paraId="00362BC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i0 can take 30 positions.</w:t>
      </w:r>
    </w:p>
    <w:p w14:paraId="39399AE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i1, i2 and i3 can have 8 possible positions :</w:t>
      </w:r>
    </w:p>
    <w:p w14:paraId="71F85932" w14:textId="77777777" w:rsidR="00902B2F" w:rsidRDefault="00902B2F">
      <w:pPr>
        <w:pStyle w:val="WP"/>
        <w:keepNext/>
        <w:keepLines/>
      </w:pPr>
      <w:r>
        <w:t>*</w:t>
      </w:r>
    </w:p>
    <w:p w14:paraId="5F82D41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i0 (+)</w:t>
      </w:r>
      <w:r>
        <w:tab/>
        <w:t>: 0,  2, 4.  .... 58</w:t>
      </w:r>
    </w:p>
    <w:p w14:paraId="39104D9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i1 (-)</w:t>
      </w:r>
      <w:r>
        <w:tab/>
        <w:t>: 2, 10, 18, 26, 34, 42, 50, 58</w:t>
      </w:r>
    </w:p>
    <w:p w14:paraId="417DEA7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i2 (+)</w:t>
      </w:r>
      <w:r>
        <w:tab/>
        <w:t>: 4, 12, 20, 28, 36, 44, 52, (60)</w:t>
      </w:r>
    </w:p>
    <w:p w14:paraId="1698585B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i3 (-)</w:t>
      </w:r>
      <w:r>
        <w:tab/>
        <w:t>: 6, 14, 22, 30, 38, 46, 54, (62)</w:t>
      </w:r>
    </w:p>
    <w:p w14:paraId="6D826A55" w14:textId="77777777" w:rsidR="00902B2F" w:rsidRDefault="00902B2F">
      <w:pPr>
        <w:pStyle w:val="WP"/>
        <w:keepNext/>
        <w:keepLines/>
      </w:pPr>
      <w:r>
        <w:t>*</w:t>
      </w:r>
    </w:p>
    <w:p w14:paraId="3F361F7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Positions 60 and 62 correspond, respectively,</w:t>
      </w:r>
    </w:p>
    <w:p w14:paraId="1A61D0F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to pulses i2 and i3 not used.</w:t>
      </w:r>
    </w:p>
    <w:p w14:paraId="3599E76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The code can be shifted 1 position to the right.</w:t>
      </w:r>
    </w:p>
    <w:p w14:paraId="6C4E1355" w14:textId="77777777" w:rsidR="00902B2F" w:rsidRDefault="00902B2F">
      <w:pPr>
        <w:pStyle w:val="WP"/>
        <w:keepNext/>
        <w:keepLines/>
      </w:pPr>
      <w:r>
        <w:t>*</w:t>
      </w:r>
    </w:p>
    <w:p w14:paraId="0A488C5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NOTES ON COMPLEXITY</w:t>
      </w:r>
      <w:r>
        <w:tab/>
      </w:r>
      <w:r>
        <w:tab/>
        <w:t>:</w:t>
      </w:r>
    </w:p>
    <w:p w14:paraId="1C3C5473" w14:textId="77777777" w:rsidR="00902B2F" w:rsidRDefault="00902B2F">
      <w:pPr>
        <w:pStyle w:val="WP"/>
        <w:keepNext/>
        <w:keepLines/>
      </w:pPr>
      <w:r>
        <w:t>*</w:t>
      </w:r>
    </w:p>
    <w:p w14:paraId="518082C3" w14:textId="77777777" w:rsidR="00902B2F" w:rsidRDefault="00902B2F">
      <w:pPr>
        <w:pStyle w:val="WP"/>
        <w:keepNext/>
        <w:keepLines/>
      </w:pPr>
      <w:r>
        <w:t>*</w:t>
      </w:r>
      <w:r>
        <w:tab/>
        <w:t>1 :</w:t>
      </w:r>
      <w:r>
        <w:tab/>
        <w:t>In this routine all accesses to matrix rr[][] use indices. This was done for clarity and</w:t>
      </w:r>
    </w:p>
    <w:p w14:paraId="4A255B8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readability of the program. In the actual real-time implementation all these </w:t>
      </w:r>
    </w:p>
    <w:p w14:paraId="1634A74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accesses use pointers.  Parallel autoincrement of pointers on dn[] and rr[][] </w:t>
      </w:r>
    </w:p>
    <w:p w14:paraId="7D021DD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should be used, especially for the two most inner loops in the search which are very</w:t>
      </w:r>
    </w:p>
    <w:p w14:paraId="553FB32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critical.</w:t>
      </w:r>
    </w:p>
    <w:p w14:paraId="07C87DF8" w14:textId="77777777" w:rsidR="00902B2F" w:rsidRDefault="00902B2F">
      <w:pPr>
        <w:pStyle w:val="WP"/>
        <w:keepNext/>
        <w:keepLines/>
      </w:pPr>
      <w:r>
        <w:t>*</w:t>
      </w:r>
    </w:p>
    <w:p w14:paraId="3195394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As the number of addressing registers and the possible modes of autoincrement </w:t>
      </w:r>
    </w:p>
    <w:p w14:paraId="44C4579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can vary with each DSP, the addressing of matrix rr[][] should be optimized </w:t>
      </w:r>
    </w:p>
    <w:p w14:paraId="3B6188D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for the DSP used.</w:t>
      </w:r>
    </w:p>
    <w:p w14:paraId="27CC3890" w14:textId="77777777" w:rsidR="00902B2F" w:rsidRDefault="00902B2F">
      <w:pPr>
        <w:pStyle w:val="WP"/>
        <w:keepNext/>
        <w:keepLines/>
      </w:pPr>
      <w:r>
        <w:t>*</w:t>
      </w:r>
    </w:p>
    <w:p w14:paraId="60A2C194" w14:textId="77777777" w:rsidR="00902B2F" w:rsidRDefault="00902B2F">
      <w:pPr>
        <w:pStyle w:val="WP"/>
        <w:keepNext/>
        <w:keepLines/>
      </w:pPr>
      <w:r>
        <w:t>*</w:t>
      </w:r>
      <w:r>
        <w:tab/>
        <w:t>2 :</w:t>
      </w:r>
      <w:r>
        <w:tab/>
        <w:t xml:space="preserve">Because of the thresholds it is difficult to estimate the average complexity.  </w:t>
      </w:r>
    </w:p>
    <w:p w14:paraId="5EE93FB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Usually, we mesure it with the real-time implementation. The worst </w:t>
      </w:r>
    </w:p>
    <w:p w14:paraId="353EB12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case corresponds to "time &lt;= 0".  The decrements of 3 and 4 on variable </w:t>
      </w:r>
    </w:p>
    <w:p w14:paraId="411F75F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"time" come from the relative number of operations when "seuil2" is exceeded and </w:t>
      </w:r>
    </w:p>
    <w:p w14:paraId="6EFE740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the number of operations when "seuil1" is exceeded, excluding the operations when</w:t>
      </w:r>
    </w:p>
    <w:p w14:paraId="32B619D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"seuil2" is exceeded. We supose that a new maximum is found 1 out of 8 new tries.</w:t>
      </w:r>
    </w:p>
    <w:p w14:paraId="0F0948B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 xml:space="preserve">The numbers 3 and 4 correspond to the real-time implementation and not to this </w:t>
      </w:r>
    </w:p>
    <w:p w14:paraId="7237232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  <w:t>C code.</w:t>
      </w:r>
    </w:p>
    <w:p w14:paraId="484CF32D" w14:textId="77777777" w:rsidR="00902B2F" w:rsidRDefault="00902B2F">
      <w:pPr>
        <w:pStyle w:val="WP"/>
        <w:keepNext/>
        <w:keepLines/>
      </w:pPr>
      <w:r>
        <w:t>*</w:t>
      </w:r>
    </w:p>
    <w:p w14:paraId="4B19D4FF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390D17B3" w14:textId="77777777" w:rsidR="00902B2F" w:rsidRDefault="00902B2F">
      <w:pPr>
        <w:pStyle w:val="LD10"/>
      </w:pPr>
    </w:p>
    <w:p w14:paraId="4652F86E" w14:textId="77777777" w:rsidR="00902B2F" w:rsidRDefault="00902B2F">
      <w:pPr>
        <w:pStyle w:val="LD10"/>
      </w:pPr>
      <w:r>
        <w:t>#define lcode 60</w:t>
      </w:r>
    </w:p>
    <w:p w14:paraId="78117BF5" w14:textId="77777777" w:rsidR="00902B2F" w:rsidRDefault="00902B2F">
      <w:pPr>
        <w:pStyle w:val="LD10"/>
      </w:pPr>
    </w:p>
    <w:p w14:paraId="51CD6AB3" w14:textId="77777777" w:rsidR="00902B2F" w:rsidRDefault="00902B2F">
      <w:pPr>
        <w:pStyle w:val="LD10"/>
      </w:pPr>
      <w:r>
        <w:t>/* Gain for impulse 0 (i0) = sqrt(2) = 1.4142                             */</w:t>
      </w:r>
    </w:p>
    <w:p w14:paraId="5083493E" w14:textId="77777777" w:rsidR="00902B2F" w:rsidRDefault="00902B2F">
      <w:pPr>
        <w:pStyle w:val="LD10"/>
      </w:pPr>
      <w:r>
        <w:t>/* We use different values to be compatible with the implementation       */</w:t>
      </w:r>
    </w:p>
    <w:p w14:paraId="579D9ECC" w14:textId="77777777" w:rsidR="00902B2F" w:rsidRDefault="00902B2F">
      <w:pPr>
        <w:pStyle w:val="LD10"/>
      </w:pPr>
      <w:r>
        <w:t>/* which uses 3 different Qx formats for this number to simplify scaling. */</w:t>
      </w:r>
    </w:p>
    <w:p w14:paraId="54E1D8B1" w14:textId="77777777" w:rsidR="00902B2F" w:rsidRDefault="00902B2F">
      <w:pPr>
        <w:pStyle w:val="LD10"/>
      </w:pPr>
    </w:p>
    <w:p w14:paraId="7742DD4F" w14:textId="77777777" w:rsidR="00902B2F" w:rsidRDefault="00902B2F">
      <w:pPr>
        <w:pStyle w:val="LD10"/>
      </w:pPr>
      <w:r>
        <w:t>#define Q11_gain_i0  2896</w:t>
      </w:r>
    </w:p>
    <w:p w14:paraId="5B3105D3" w14:textId="77777777" w:rsidR="00902B2F" w:rsidRDefault="00902B2F">
      <w:pPr>
        <w:pStyle w:val="LD10"/>
      </w:pPr>
      <w:r>
        <w:t>#define Q13_gain_i0 11585</w:t>
      </w:r>
    </w:p>
    <w:p w14:paraId="02B95FAD" w14:textId="77777777" w:rsidR="00902B2F" w:rsidRDefault="00902B2F">
      <w:pPr>
        <w:pStyle w:val="LD10"/>
      </w:pPr>
      <w:r>
        <w:t>#define Q14_gain_i0 23170</w:t>
      </w:r>
    </w:p>
    <w:p w14:paraId="1C98122B" w14:textId="77777777" w:rsidR="00902B2F" w:rsidRDefault="00902B2F">
      <w:pPr>
        <w:pStyle w:val="LD10"/>
      </w:pPr>
    </w:p>
    <w:p w14:paraId="10FDB672" w14:textId="77777777" w:rsidR="00902B2F" w:rsidRDefault="00902B2F">
      <w:pPr>
        <w:pStyle w:val="LD10"/>
      </w:pPr>
      <w:r>
        <w:t>/*------------------------------------------------------------------*</w:t>
      </w:r>
    </w:p>
    <w:p w14:paraId="704CEE15" w14:textId="77777777" w:rsidR="00902B2F" w:rsidRDefault="00902B2F">
      <w:pPr>
        <w:pStyle w:val="LD10"/>
      </w:pPr>
      <w:r>
        <w:t xml:space="preserve"> * The next 3 parameters control the time taken by the innovative   *</w:t>
      </w:r>
    </w:p>
    <w:p w14:paraId="52567E15" w14:textId="77777777" w:rsidR="00902B2F" w:rsidRDefault="00902B2F">
      <w:pPr>
        <w:pStyle w:val="LD10"/>
      </w:pPr>
      <w:r>
        <w:t xml:space="preserve"> * codebook search.                                                 *</w:t>
      </w:r>
    </w:p>
    <w:p w14:paraId="5B2FDF8B" w14:textId="77777777" w:rsidR="00902B2F" w:rsidRDefault="00902B2F">
      <w:pPr>
        <w:pStyle w:val="LD10"/>
      </w:pPr>
      <w:r>
        <w:t xml:space="preserve"> * The first two parameters control if a section of the innovative  *</w:t>
      </w:r>
    </w:p>
    <w:p w14:paraId="569FB142" w14:textId="77777777" w:rsidR="00902B2F" w:rsidRDefault="00902B2F">
      <w:pPr>
        <w:pStyle w:val="LD10"/>
      </w:pPr>
      <w:r>
        <w:t xml:space="preserve"> * codebook should be search or not. The last parameter controls    *</w:t>
      </w:r>
    </w:p>
    <w:p w14:paraId="4760220B" w14:textId="77777777" w:rsidR="00902B2F" w:rsidRDefault="00902B2F">
      <w:pPr>
        <w:pStyle w:val="LD10"/>
      </w:pPr>
      <w:r>
        <w:t xml:space="preserve"> * the absolute maximum time used by the innovative codebook search.*</w:t>
      </w:r>
    </w:p>
    <w:p w14:paraId="4E06DD82" w14:textId="77777777" w:rsidR="00902B2F" w:rsidRDefault="00902B2F">
      <w:pPr>
        <w:pStyle w:val="LD10"/>
      </w:pPr>
      <w:r>
        <w:t xml:space="preserve"> *------------------------------------------------------------------*/</w:t>
      </w:r>
    </w:p>
    <w:p w14:paraId="786C9213" w14:textId="77777777" w:rsidR="00902B2F" w:rsidRDefault="00902B2F">
      <w:pPr>
        <w:pStyle w:val="LD10"/>
      </w:pPr>
    </w:p>
    <w:p w14:paraId="782CD889" w14:textId="77777777" w:rsidR="00902B2F" w:rsidRDefault="00902B2F">
      <w:pPr>
        <w:pStyle w:val="LD10"/>
      </w:pPr>
      <w:r>
        <w:t xml:space="preserve"> /* thresholds = 0.586 in Q15 */</w:t>
      </w:r>
    </w:p>
    <w:p w14:paraId="6B7C06DD" w14:textId="77777777" w:rsidR="00902B2F" w:rsidRDefault="00902B2F">
      <w:pPr>
        <w:pStyle w:val="LD10"/>
      </w:pPr>
    </w:p>
    <w:p w14:paraId="1020394F" w14:textId="77777777" w:rsidR="00902B2F" w:rsidRDefault="00902B2F">
      <w:pPr>
        <w:pStyle w:val="LD10"/>
      </w:pPr>
      <w:r>
        <w:t>#define threshold1 19200</w:t>
      </w:r>
    </w:p>
    <w:p w14:paraId="3F434A44" w14:textId="77777777" w:rsidR="00902B2F" w:rsidRDefault="00902B2F">
      <w:pPr>
        <w:pStyle w:val="LD10"/>
      </w:pPr>
      <w:r>
        <w:t>#define threshold2 19200</w:t>
      </w:r>
    </w:p>
    <w:p w14:paraId="1384DFE2" w14:textId="77777777" w:rsidR="00902B2F" w:rsidRDefault="00902B2F">
      <w:pPr>
        <w:pStyle w:val="LD10"/>
      </w:pPr>
      <w:r>
        <w:t>#define max_time   350</w:t>
      </w:r>
      <w:r>
        <w:br w:type="page"/>
      </w:r>
    </w:p>
    <w:p w14:paraId="6B8D9806" w14:textId="77777777" w:rsidR="00902B2F" w:rsidRDefault="00902B2F">
      <w:pPr>
        <w:pStyle w:val="LD10"/>
      </w:pPr>
      <w:r>
        <w:t>Word16 D4i60_16(Word16 dn[], Word16 f[], Word16 h[], Word16 rr[][32],</w:t>
      </w:r>
    </w:p>
    <w:p w14:paraId="320DFD7D" w14:textId="77777777" w:rsidR="00902B2F" w:rsidRDefault="00902B2F">
      <w:pPr>
        <w:pStyle w:val="LD10"/>
      </w:pPr>
      <w:r>
        <w:t xml:space="preserve">            Word16 cod[], Word16 y[], Word16 *sign, Word16 *shift_code)</w:t>
      </w:r>
    </w:p>
    <w:p w14:paraId="5DC2800C" w14:textId="77777777" w:rsidR="00902B2F" w:rsidRDefault="00902B2F">
      <w:pPr>
        <w:pStyle w:val="LD10"/>
      </w:pPr>
      <w:r>
        <w:t>{</w:t>
      </w:r>
    </w:p>
    <w:p w14:paraId="09B72BD2" w14:textId="77777777" w:rsidR="00902B2F" w:rsidRDefault="00902B2F">
      <w:pPr>
        <w:pStyle w:val="LD10"/>
      </w:pPr>
      <w:r>
        <w:t xml:space="preserve"> Word16 ip0, ip1, ip2, ip3;</w:t>
      </w:r>
    </w:p>
    <w:p w14:paraId="5318DA80" w14:textId="77777777" w:rsidR="00902B2F" w:rsidRDefault="00902B2F">
      <w:pPr>
        <w:pStyle w:val="LD10"/>
      </w:pPr>
      <w:r>
        <w:t xml:space="preserve"> Word16 ii0, ii1, ii2, ii3;</w:t>
      </w:r>
    </w:p>
    <w:p w14:paraId="7B8337B7" w14:textId="77777777" w:rsidR="00902B2F" w:rsidRDefault="00902B2F">
      <w:pPr>
        <w:pStyle w:val="LD10"/>
      </w:pPr>
      <w:r>
        <w:t xml:space="preserve"> Word16 *p0, *p1, *p2, *p3;</w:t>
      </w:r>
    </w:p>
    <w:p w14:paraId="73FD51CD" w14:textId="77777777" w:rsidR="00902B2F" w:rsidRDefault="00902B2F">
      <w:pPr>
        <w:pStyle w:val="LD10"/>
      </w:pPr>
      <w:r>
        <w:t xml:space="preserve"> Word16 i,j;</w:t>
      </w:r>
    </w:p>
    <w:p w14:paraId="58381C15" w14:textId="77777777" w:rsidR="00902B2F" w:rsidRDefault="00902B2F">
      <w:pPr>
        <w:pStyle w:val="LD10"/>
      </w:pPr>
      <w:r>
        <w:t xml:space="preserve"> Word16 shif, shift;</w:t>
      </w:r>
    </w:p>
    <w:p w14:paraId="7B9A4025" w14:textId="77777777" w:rsidR="00902B2F" w:rsidRDefault="00902B2F">
      <w:pPr>
        <w:pStyle w:val="LD10"/>
      </w:pPr>
      <w:r>
        <w:t xml:space="preserve"> Word16 time, index;</w:t>
      </w:r>
    </w:p>
    <w:p w14:paraId="679BC892" w14:textId="77777777" w:rsidR="00902B2F" w:rsidRDefault="00902B2F">
      <w:pPr>
        <w:pStyle w:val="LD10"/>
      </w:pPr>
      <w:r>
        <w:t xml:space="preserve"> Word16 ps0,  ps1,  ps2,  ps3;</w:t>
      </w:r>
    </w:p>
    <w:p w14:paraId="5E6A7010" w14:textId="77777777" w:rsidR="00902B2F" w:rsidRDefault="00902B2F">
      <w:pPr>
        <w:pStyle w:val="LD10"/>
      </w:pPr>
      <w:r>
        <w:t xml:space="preserve"> Word16 ps0a, ps1a, ps2a;</w:t>
      </w:r>
    </w:p>
    <w:p w14:paraId="345A0CA6" w14:textId="77777777" w:rsidR="00902B2F" w:rsidRDefault="00902B2F">
      <w:pPr>
        <w:pStyle w:val="LD10"/>
      </w:pPr>
      <w:r>
        <w:t xml:space="preserve"> Word16 ps, ps3c, psc;</w:t>
      </w:r>
    </w:p>
    <w:p w14:paraId="7DA4194A" w14:textId="77777777" w:rsidR="00902B2F" w:rsidRDefault="00902B2F">
      <w:pPr>
        <w:pStyle w:val="LD10"/>
      </w:pPr>
      <w:r>
        <w:t xml:space="preserve"> Word16 alpha, alp1, alp2, alp3;</w:t>
      </w:r>
    </w:p>
    <w:p w14:paraId="1B6B15AF" w14:textId="77777777" w:rsidR="00902B2F" w:rsidRDefault="00902B2F">
      <w:pPr>
        <w:pStyle w:val="LD10"/>
      </w:pPr>
      <w:r>
        <w:t xml:space="preserve"> Word16 seuil1,seuil2;</w:t>
      </w:r>
    </w:p>
    <w:p w14:paraId="762BA054" w14:textId="77777777" w:rsidR="00902B2F" w:rsidRDefault="00902B2F">
      <w:pPr>
        <w:pStyle w:val="LD10"/>
      </w:pPr>
      <w:r>
        <w:t xml:space="preserve"> Word16 max0, max1, max2, min0, min1, min2;</w:t>
      </w:r>
    </w:p>
    <w:p w14:paraId="02B2BAD8" w14:textId="77777777" w:rsidR="00902B2F" w:rsidRDefault="00902B2F">
      <w:pPr>
        <w:pStyle w:val="LD10"/>
      </w:pPr>
      <w:r>
        <w:t xml:space="preserve"> Word32 L_tmp;</w:t>
      </w:r>
    </w:p>
    <w:p w14:paraId="1DB69B8E" w14:textId="77777777" w:rsidR="00902B2F" w:rsidRDefault="00902B2F">
      <w:pPr>
        <w:pStyle w:val="LD10"/>
      </w:pPr>
      <w:r>
        <w:t xml:space="preserve"> Word32 alp0_32, alp1_32, alp2_32, ps2_32;</w:t>
      </w:r>
    </w:p>
    <w:p w14:paraId="017A5B14" w14:textId="77777777" w:rsidR="00902B2F" w:rsidRDefault="00902B2F">
      <w:pPr>
        <w:pStyle w:val="LD10"/>
      </w:pPr>
    </w:p>
    <w:p w14:paraId="4E04B321" w14:textId="77777777" w:rsidR="00902B2F" w:rsidRDefault="00902B2F">
      <w:pPr>
        <w:pStyle w:val="LD10"/>
      </w:pPr>
      <w:r>
        <w:t xml:space="preserve"> /* set dn[60] - dn[63] to zero */</w:t>
      </w:r>
    </w:p>
    <w:p w14:paraId="2558E0EB" w14:textId="77777777" w:rsidR="00902B2F" w:rsidRDefault="00902B2F">
      <w:pPr>
        <w:pStyle w:val="LD10"/>
      </w:pPr>
      <w:r>
        <w:t xml:space="preserve"> dn[60]=dn[61]=dn[62]=dn[63] = 0;</w:t>
      </w:r>
    </w:p>
    <w:p w14:paraId="5DB953D6" w14:textId="77777777" w:rsidR="00902B2F" w:rsidRDefault="00902B2F">
      <w:pPr>
        <w:pStyle w:val="LD10"/>
      </w:pPr>
    </w:p>
    <w:p w14:paraId="29D228FD" w14:textId="77777777" w:rsidR="00902B2F" w:rsidRDefault="00902B2F">
      <w:pPr>
        <w:pStyle w:val="LD10"/>
      </w:pPr>
      <w:r>
        <w:t xml:space="preserve"> /* Find min. and max. of dn[] for positions of i0, i1, i2 */</w:t>
      </w:r>
    </w:p>
    <w:p w14:paraId="7E7B2921" w14:textId="77777777" w:rsidR="00902B2F" w:rsidRDefault="00902B2F">
      <w:pPr>
        <w:pStyle w:val="LD10"/>
      </w:pPr>
    </w:p>
    <w:p w14:paraId="55E5D22B" w14:textId="77777777" w:rsidR="00902B2F" w:rsidRDefault="00902B2F">
      <w:pPr>
        <w:pStyle w:val="LD10"/>
      </w:pPr>
      <w:r>
        <w:t xml:space="preserve"> min0=max0=0;</w:t>
      </w:r>
    </w:p>
    <w:p w14:paraId="6CBCAD23" w14:textId="77777777" w:rsidR="00902B2F" w:rsidRDefault="00902B2F">
      <w:pPr>
        <w:pStyle w:val="LD10"/>
      </w:pPr>
    </w:p>
    <w:p w14:paraId="1D4AF8AD" w14:textId="77777777" w:rsidR="00902B2F" w:rsidRDefault="00902B2F">
      <w:pPr>
        <w:pStyle w:val="LD10"/>
      </w:pPr>
      <w:r>
        <w:t xml:space="preserve"> for(i = 0; i&lt;60; i += 2)</w:t>
      </w:r>
    </w:p>
    <w:p w14:paraId="6032BA1F" w14:textId="77777777" w:rsidR="00902B2F" w:rsidRDefault="00902B2F">
      <w:pPr>
        <w:pStyle w:val="LD10"/>
      </w:pPr>
      <w:r>
        <w:t xml:space="preserve"> {</w:t>
      </w:r>
    </w:p>
    <w:p w14:paraId="151B16B9" w14:textId="77777777" w:rsidR="00902B2F" w:rsidRDefault="00902B2F">
      <w:pPr>
        <w:pStyle w:val="LD10"/>
      </w:pPr>
      <w:r>
        <w:t xml:space="preserve">   j = add(dn[i], dn[i+1]);</w:t>
      </w:r>
    </w:p>
    <w:p w14:paraId="4B437A6B" w14:textId="77777777" w:rsidR="00902B2F" w:rsidRDefault="00902B2F">
      <w:pPr>
        <w:pStyle w:val="LD10"/>
      </w:pPr>
      <w:r>
        <w:t xml:space="preserve">   if      (sub(j,max0) &gt; 0) max0 = j;</w:t>
      </w:r>
    </w:p>
    <w:p w14:paraId="76BC3216" w14:textId="77777777" w:rsidR="00902B2F" w:rsidRDefault="00902B2F">
      <w:pPr>
        <w:pStyle w:val="LD10"/>
      </w:pPr>
      <w:r>
        <w:t xml:space="preserve">   else if (sub(j,min0) &lt; 0) min0 = j;</w:t>
      </w:r>
    </w:p>
    <w:p w14:paraId="2CDA6051" w14:textId="77777777" w:rsidR="00902B2F" w:rsidRDefault="00902B2F">
      <w:pPr>
        <w:pStyle w:val="LD10"/>
      </w:pPr>
      <w:r>
        <w:t xml:space="preserve"> }</w:t>
      </w:r>
    </w:p>
    <w:p w14:paraId="50ADD3AC" w14:textId="77777777" w:rsidR="00902B2F" w:rsidRDefault="00902B2F">
      <w:pPr>
        <w:pStyle w:val="LD10"/>
      </w:pPr>
      <w:r>
        <w:t xml:space="preserve"> max0 = shr(max0, (Word16)1);</w:t>
      </w:r>
    </w:p>
    <w:p w14:paraId="379E5BEE" w14:textId="77777777" w:rsidR="00902B2F" w:rsidRDefault="00902B2F">
      <w:pPr>
        <w:pStyle w:val="LD10"/>
      </w:pPr>
      <w:r>
        <w:t xml:space="preserve"> min0 = shr(min0, (Word16)1);</w:t>
      </w:r>
    </w:p>
    <w:p w14:paraId="51398942" w14:textId="77777777" w:rsidR="00902B2F" w:rsidRDefault="00902B2F">
      <w:pPr>
        <w:pStyle w:val="LD10"/>
      </w:pPr>
      <w:r>
        <w:t xml:space="preserve"> </w:t>
      </w:r>
    </w:p>
    <w:p w14:paraId="275393FA" w14:textId="77777777" w:rsidR="00902B2F" w:rsidRDefault="00902B2F">
      <w:pPr>
        <w:pStyle w:val="LD10"/>
      </w:pPr>
    </w:p>
    <w:p w14:paraId="4C609FFB" w14:textId="77777777" w:rsidR="00902B2F" w:rsidRDefault="00902B2F">
      <w:pPr>
        <w:pStyle w:val="LD10"/>
      </w:pPr>
      <w:r>
        <w:t xml:space="preserve"> /* Multiply max0 and min0 by gain_i0 in Q11 */</w:t>
      </w:r>
    </w:p>
    <w:p w14:paraId="31E648EF" w14:textId="77777777" w:rsidR="00902B2F" w:rsidRDefault="00902B2F">
      <w:pPr>
        <w:pStyle w:val="LD10"/>
      </w:pPr>
    </w:p>
    <w:p w14:paraId="6A88D01D" w14:textId="77777777" w:rsidR="00902B2F" w:rsidRDefault="00902B2F">
      <w:pPr>
        <w:pStyle w:val="LD10"/>
      </w:pPr>
      <w:r>
        <w:t xml:space="preserve"> max0 = store_hi(L_mult0(max0, (Word16)Q11_gain_i0), (Word16)5);</w:t>
      </w:r>
    </w:p>
    <w:p w14:paraId="1DA4D9D4" w14:textId="77777777" w:rsidR="00902B2F" w:rsidRDefault="00902B2F">
      <w:pPr>
        <w:pStyle w:val="LD10"/>
      </w:pPr>
      <w:r>
        <w:t xml:space="preserve"> min0 = store_hi(L_mult0(min0, (Word16)Q11_gain_i0), (Word16)5);</w:t>
      </w:r>
    </w:p>
    <w:p w14:paraId="58456611" w14:textId="77777777" w:rsidR="00902B2F" w:rsidRDefault="00902B2F">
      <w:pPr>
        <w:pStyle w:val="LD10"/>
      </w:pPr>
    </w:p>
    <w:p w14:paraId="79698206" w14:textId="77777777" w:rsidR="00902B2F" w:rsidRDefault="00902B2F">
      <w:pPr>
        <w:pStyle w:val="LD10"/>
      </w:pPr>
      <w:r>
        <w:t xml:space="preserve"> min1=max1=0;</w:t>
      </w:r>
    </w:p>
    <w:p w14:paraId="5FAE16F0" w14:textId="77777777" w:rsidR="00902B2F" w:rsidRDefault="00902B2F">
      <w:pPr>
        <w:pStyle w:val="LD10"/>
      </w:pPr>
      <w:r>
        <w:t xml:space="preserve"> for(i = 2; i&lt;60; i += 8)</w:t>
      </w:r>
    </w:p>
    <w:p w14:paraId="34B2F1A5" w14:textId="77777777" w:rsidR="00902B2F" w:rsidRDefault="00902B2F">
      <w:pPr>
        <w:pStyle w:val="LD10"/>
      </w:pPr>
      <w:r>
        <w:t xml:space="preserve"> {</w:t>
      </w:r>
    </w:p>
    <w:p w14:paraId="4FED1577" w14:textId="77777777" w:rsidR="00902B2F" w:rsidRDefault="00902B2F">
      <w:pPr>
        <w:pStyle w:val="LD10"/>
      </w:pPr>
      <w:r>
        <w:t xml:space="preserve">   j = add(dn[i], dn[i+1]);</w:t>
      </w:r>
    </w:p>
    <w:p w14:paraId="555D5DDB" w14:textId="77777777" w:rsidR="00902B2F" w:rsidRDefault="00902B2F">
      <w:pPr>
        <w:pStyle w:val="LD10"/>
      </w:pPr>
      <w:r>
        <w:t xml:space="preserve">   if      (sub(j,max1) &gt; 0) max1 = j;</w:t>
      </w:r>
    </w:p>
    <w:p w14:paraId="79E67C69" w14:textId="77777777" w:rsidR="00902B2F" w:rsidRDefault="00902B2F">
      <w:pPr>
        <w:pStyle w:val="LD10"/>
      </w:pPr>
      <w:r>
        <w:t xml:space="preserve">   else if (sub(j,min1) &lt; 0) min1 = j;</w:t>
      </w:r>
    </w:p>
    <w:p w14:paraId="1A3FD0E4" w14:textId="77777777" w:rsidR="00902B2F" w:rsidRDefault="00902B2F">
      <w:pPr>
        <w:pStyle w:val="LD10"/>
      </w:pPr>
      <w:r>
        <w:t xml:space="preserve"> }</w:t>
      </w:r>
    </w:p>
    <w:p w14:paraId="1D3D8157" w14:textId="77777777" w:rsidR="00902B2F" w:rsidRDefault="00902B2F">
      <w:pPr>
        <w:pStyle w:val="LD10"/>
      </w:pPr>
      <w:r>
        <w:t xml:space="preserve"> max1 = shr(max1, (Word16)1);</w:t>
      </w:r>
    </w:p>
    <w:p w14:paraId="5B979728" w14:textId="77777777" w:rsidR="00902B2F" w:rsidRDefault="00902B2F">
      <w:pPr>
        <w:pStyle w:val="LD10"/>
      </w:pPr>
      <w:r>
        <w:t xml:space="preserve"> min1 = shr(min1, (Word16)1);</w:t>
      </w:r>
    </w:p>
    <w:p w14:paraId="618ECE58" w14:textId="77777777" w:rsidR="00902B2F" w:rsidRDefault="00902B2F">
      <w:pPr>
        <w:pStyle w:val="LD10"/>
      </w:pPr>
    </w:p>
    <w:p w14:paraId="3E8EE6A0" w14:textId="77777777" w:rsidR="00902B2F" w:rsidRDefault="00902B2F">
      <w:pPr>
        <w:pStyle w:val="LD10"/>
      </w:pPr>
      <w:r>
        <w:t xml:space="preserve"> min2=max2=0;</w:t>
      </w:r>
    </w:p>
    <w:p w14:paraId="0B326E1B" w14:textId="77777777" w:rsidR="00902B2F" w:rsidRDefault="00902B2F">
      <w:pPr>
        <w:pStyle w:val="LD10"/>
      </w:pPr>
      <w:r>
        <w:t xml:space="preserve"> for(i = 4; i&lt;60; i += 8)</w:t>
      </w:r>
    </w:p>
    <w:p w14:paraId="28B6BD74" w14:textId="77777777" w:rsidR="00902B2F" w:rsidRDefault="00902B2F">
      <w:pPr>
        <w:pStyle w:val="LD10"/>
      </w:pPr>
      <w:r>
        <w:t xml:space="preserve"> {</w:t>
      </w:r>
    </w:p>
    <w:p w14:paraId="058ED519" w14:textId="77777777" w:rsidR="00902B2F" w:rsidRDefault="00902B2F">
      <w:pPr>
        <w:pStyle w:val="LD10"/>
      </w:pPr>
      <w:r>
        <w:t xml:space="preserve">   j = add(dn[i], dn[i+1]);</w:t>
      </w:r>
    </w:p>
    <w:p w14:paraId="5391DE46" w14:textId="77777777" w:rsidR="00902B2F" w:rsidRDefault="00902B2F">
      <w:pPr>
        <w:pStyle w:val="LD10"/>
      </w:pPr>
      <w:r>
        <w:t xml:space="preserve">   if      (sub(j,max2) &gt; 0) max2 = j;</w:t>
      </w:r>
    </w:p>
    <w:p w14:paraId="1E08F421" w14:textId="77777777" w:rsidR="00902B2F" w:rsidRDefault="00902B2F">
      <w:pPr>
        <w:pStyle w:val="LD10"/>
      </w:pPr>
      <w:r>
        <w:t xml:space="preserve">   else if (sub(j,min2) &lt; 0) min2 = j;</w:t>
      </w:r>
    </w:p>
    <w:p w14:paraId="588A6184" w14:textId="77777777" w:rsidR="00902B2F" w:rsidRDefault="00902B2F">
      <w:pPr>
        <w:pStyle w:val="LD10"/>
      </w:pPr>
      <w:r>
        <w:t xml:space="preserve"> }</w:t>
      </w:r>
    </w:p>
    <w:p w14:paraId="4FCBE263" w14:textId="77777777" w:rsidR="00902B2F" w:rsidRDefault="00902B2F">
      <w:pPr>
        <w:pStyle w:val="LD10"/>
      </w:pPr>
      <w:r>
        <w:t xml:space="preserve"> max2 = shr(max2, (Word16)1);</w:t>
      </w:r>
    </w:p>
    <w:p w14:paraId="5BB8DD35" w14:textId="77777777" w:rsidR="00902B2F" w:rsidRDefault="00902B2F">
      <w:pPr>
        <w:pStyle w:val="LD10"/>
      </w:pPr>
      <w:r>
        <w:t xml:space="preserve"> min2 = shr(min2, (Word16)1);</w:t>
      </w:r>
    </w:p>
    <w:p w14:paraId="5E0B3403" w14:textId="77777777" w:rsidR="00902B2F" w:rsidRDefault="00902B2F">
      <w:pPr>
        <w:pStyle w:val="LD10"/>
      </w:pPr>
      <w:r>
        <w:br w:type="page"/>
      </w:r>
    </w:p>
    <w:p w14:paraId="6ED7374C" w14:textId="77777777" w:rsidR="00902B2F" w:rsidRDefault="00902B2F">
      <w:pPr>
        <w:pStyle w:val="LD10"/>
      </w:pPr>
      <w:r>
        <w:t>/*----------------------------------------------------------*</w:t>
      </w:r>
    </w:p>
    <w:p w14:paraId="51714124" w14:textId="77777777" w:rsidR="00902B2F" w:rsidRDefault="00902B2F">
      <w:pPr>
        <w:pStyle w:val="LD10"/>
      </w:pPr>
      <w:r>
        <w:t xml:space="preserve"> * Find absolute maximum for combination dn[i0] and dn[i1]  *</w:t>
      </w:r>
    </w:p>
    <w:p w14:paraId="00DCD687" w14:textId="77777777" w:rsidR="00902B2F" w:rsidRDefault="00902B2F">
      <w:pPr>
        <w:pStyle w:val="LD10"/>
      </w:pPr>
      <w:r>
        <w:t xml:space="preserve"> *      and for combination dn[i0], dn[i1] and dn[i2]       *</w:t>
      </w:r>
    </w:p>
    <w:p w14:paraId="331EA15B" w14:textId="77777777" w:rsidR="00902B2F" w:rsidRDefault="00902B2F">
      <w:pPr>
        <w:pStyle w:val="LD10"/>
      </w:pPr>
      <w:r>
        <w:t xml:space="preserve"> *   max1 = max ( max0-min1 , max1-min0 )                   *</w:t>
      </w:r>
    </w:p>
    <w:p w14:paraId="3920EF42" w14:textId="77777777" w:rsidR="00902B2F" w:rsidRDefault="00902B2F">
      <w:pPr>
        <w:pStyle w:val="LD10"/>
      </w:pPr>
      <w:r>
        <w:t xml:space="preserve"> *   max2 = max ( max0-min1+max2 , max1-min0-min2 )         *</w:t>
      </w:r>
    </w:p>
    <w:p w14:paraId="3F879C18" w14:textId="77777777" w:rsidR="00902B2F" w:rsidRDefault="00902B2F">
      <w:pPr>
        <w:pStyle w:val="LD10"/>
      </w:pPr>
      <w:r>
        <w:t xml:space="preserve"> *----------------------------------------------------------*/</w:t>
      </w:r>
    </w:p>
    <w:p w14:paraId="507C1019" w14:textId="77777777" w:rsidR="00902B2F" w:rsidRDefault="00902B2F">
      <w:pPr>
        <w:pStyle w:val="LD10"/>
      </w:pPr>
    </w:p>
    <w:p w14:paraId="42825E95" w14:textId="77777777" w:rsidR="00902B2F" w:rsidRDefault="00902B2F">
      <w:pPr>
        <w:pStyle w:val="LD10"/>
      </w:pPr>
      <w:r>
        <w:t xml:space="preserve"> max0 = sub(max0, min1);</w:t>
      </w:r>
    </w:p>
    <w:p w14:paraId="1E734941" w14:textId="77777777" w:rsidR="00902B2F" w:rsidRDefault="00902B2F">
      <w:pPr>
        <w:pStyle w:val="LD10"/>
      </w:pPr>
      <w:r>
        <w:t xml:space="preserve"> max2 = add(max0, max2);</w:t>
      </w:r>
    </w:p>
    <w:p w14:paraId="47CE1542" w14:textId="77777777" w:rsidR="00902B2F" w:rsidRDefault="00902B2F">
      <w:pPr>
        <w:pStyle w:val="LD10"/>
      </w:pPr>
      <w:r>
        <w:t xml:space="preserve"> max1 = sub(max1, min0);</w:t>
      </w:r>
    </w:p>
    <w:p w14:paraId="48126C3A" w14:textId="77777777" w:rsidR="00902B2F" w:rsidRDefault="00902B2F">
      <w:pPr>
        <w:pStyle w:val="LD10"/>
      </w:pPr>
      <w:r>
        <w:t xml:space="preserve"> j    = sub(max1, min2);</w:t>
      </w:r>
    </w:p>
    <w:p w14:paraId="05CED274" w14:textId="77777777" w:rsidR="00902B2F" w:rsidRDefault="00902B2F">
      <w:pPr>
        <w:pStyle w:val="LD10"/>
      </w:pPr>
    </w:p>
    <w:p w14:paraId="6A6C5666" w14:textId="77777777" w:rsidR="00902B2F" w:rsidRDefault="00902B2F">
      <w:pPr>
        <w:pStyle w:val="LD10"/>
      </w:pPr>
      <w:r>
        <w:t xml:space="preserve"> if(sub(max0,max1) &gt; 0) max1 = max0;</w:t>
      </w:r>
    </w:p>
    <w:p w14:paraId="593B71FA" w14:textId="77777777" w:rsidR="00902B2F" w:rsidRDefault="00902B2F">
      <w:pPr>
        <w:pStyle w:val="LD10"/>
      </w:pPr>
      <w:r>
        <w:t xml:space="preserve"> if(sub(j,max2)    &gt; 0) max2 = j;</w:t>
      </w:r>
    </w:p>
    <w:p w14:paraId="58906560" w14:textId="77777777" w:rsidR="00902B2F" w:rsidRDefault="00902B2F">
      <w:pPr>
        <w:pStyle w:val="LD10"/>
      </w:pPr>
    </w:p>
    <w:p w14:paraId="368E00BF" w14:textId="77777777" w:rsidR="00902B2F" w:rsidRDefault="00902B2F">
      <w:pPr>
        <w:pStyle w:val="LD10"/>
      </w:pPr>
      <w:r>
        <w:t xml:space="preserve"> /* Set thresholds */</w:t>
      </w:r>
    </w:p>
    <w:p w14:paraId="00BF764F" w14:textId="77777777" w:rsidR="00902B2F" w:rsidRDefault="00902B2F">
      <w:pPr>
        <w:pStyle w:val="LD10"/>
      </w:pPr>
      <w:r>
        <w:t xml:space="preserve"> seuil1 = mult(max1, (Word16)threshold1);</w:t>
      </w:r>
    </w:p>
    <w:p w14:paraId="4C2A5CC9" w14:textId="77777777" w:rsidR="00902B2F" w:rsidRDefault="00902B2F">
      <w:pPr>
        <w:pStyle w:val="LD10"/>
      </w:pPr>
      <w:r>
        <w:t xml:space="preserve"> seuil2 = mult(max2, (Word16)threshold2);</w:t>
      </w:r>
    </w:p>
    <w:p w14:paraId="10366BAE" w14:textId="77777777" w:rsidR="00902B2F" w:rsidRDefault="00902B2F">
      <w:pPr>
        <w:pStyle w:val="LD10"/>
      </w:pPr>
    </w:p>
    <w:p w14:paraId="12CDBD4B" w14:textId="77777777" w:rsidR="00902B2F" w:rsidRDefault="00902B2F">
      <w:pPr>
        <w:pStyle w:val="LD10"/>
      </w:pPr>
      <w:r>
        <w:t xml:space="preserve"> /* Default values */</w:t>
      </w:r>
    </w:p>
    <w:p w14:paraId="79E399DE" w14:textId="77777777" w:rsidR="00902B2F" w:rsidRDefault="00902B2F">
      <w:pPr>
        <w:pStyle w:val="LD10"/>
      </w:pPr>
    </w:p>
    <w:p w14:paraId="2B92DF9F" w14:textId="77777777" w:rsidR="00902B2F" w:rsidRDefault="00902B2F">
      <w:pPr>
        <w:pStyle w:val="LD10"/>
      </w:pPr>
      <w:r>
        <w:t xml:space="preserve"> ip0    = 0;</w:t>
      </w:r>
    </w:p>
    <w:p w14:paraId="3C99A7E9" w14:textId="77777777" w:rsidR="00902B2F" w:rsidRDefault="00902B2F">
      <w:pPr>
        <w:pStyle w:val="LD10"/>
      </w:pPr>
      <w:r>
        <w:t xml:space="preserve"> ip1    = 2;</w:t>
      </w:r>
    </w:p>
    <w:p w14:paraId="6DCB649E" w14:textId="77777777" w:rsidR="00902B2F" w:rsidRDefault="00902B2F">
      <w:pPr>
        <w:pStyle w:val="LD10"/>
      </w:pPr>
      <w:r>
        <w:t xml:space="preserve"> ip2    = 4;</w:t>
      </w:r>
    </w:p>
    <w:p w14:paraId="2EDFEC79" w14:textId="77777777" w:rsidR="00902B2F" w:rsidRDefault="00902B2F">
      <w:pPr>
        <w:pStyle w:val="LD10"/>
      </w:pPr>
      <w:r>
        <w:t xml:space="preserve"> ip3    = 6;</w:t>
      </w:r>
    </w:p>
    <w:p w14:paraId="5F7FA729" w14:textId="77777777" w:rsidR="00902B2F" w:rsidRDefault="00902B2F">
      <w:pPr>
        <w:pStyle w:val="LD10"/>
      </w:pPr>
      <w:r>
        <w:t xml:space="preserve"> shift  = 0;</w:t>
      </w:r>
    </w:p>
    <w:p w14:paraId="3F3CBB7E" w14:textId="77777777" w:rsidR="00902B2F" w:rsidRDefault="00902B2F">
      <w:pPr>
        <w:pStyle w:val="LD10"/>
      </w:pPr>
      <w:r>
        <w:t xml:space="preserve"> ps     = 0;</w:t>
      </w:r>
    </w:p>
    <w:p w14:paraId="17F1A452" w14:textId="77777777" w:rsidR="00902B2F" w:rsidRDefault="00902B2F">
      <w:pPr>
        <w:pStyle w:val="LD10"/>
      </w:pPr>
      <w:r>
        <w:t xml:space="preserve"> psc    = 0;</w:t>
      </w:r>
    </w:p>
    <w:p w14:paraId="2C39A592" w14:textId="77777777" w:rsidR="00902B2F" w:rsidRDefault="00902B2F">
      <w:pPr>
        <w:pStyle w:val="LD10"/>
      </w:pPr>
      <w:r>
        <w:t xml:space="preserve"> alpha  = 255;</w:t>
      </w:r>
    </w:p>
    <w:p w14:paraId="3A91AC54" w14:textId="77777777" w:rsidR="00902B2F" w:rsidRDefault="00902B2F">
      <w:pPr>
        <w:pStyle w:val="LD10"/>
      </w:pPr>
      <w:r>
        <w:t xml:space="preserve"> time   = max_time;</w:t>
      </w:r>
    </w:p>
    <w:p w14:paraId="018CE7A3" w14:textId="77777777" w:rsidR="00902B2F" w:rsidRDefault="00902B2F">
      <w:pPr>
        <w:pStyle w:val="LD10"/>
      </w:pPr>
    </w:p>
    <w:p w14:paraId="159F18E2" w14:textId="77777777" w:rsidR="00902B2F" w:rsidRDefault="00902B2F">
      <w:pPr>
        <w:pStyle w:val="LD10"/>
      </w:pPr>
      <w:r>
        <w:t xml:space="preserve"> /* Four loops to search innovation code. */</w:t>
      </w:r>
    </w:p>
    <w:p w14:paraId="138A4037" w14:textId="77777777" w:rsidR="00902B2F" w:rsidRDefault="00902B2F">
      <w:pPr>
        <w:pStyle w:val="LD10"/>
      </w:pPr>
    </w:p>
    <w:p w14:paraId="39CE401B" w14:textId="77777777" w:rsidR="00902B2F" w:rsidRDefault="00902B2F">
      <w:pPr>
        <w:pStyle w:val="LD10"/>
      </w:pPr>
      <w:r>
        <w:t xml:space="preserve"> for (ii0=0; ii0&lt;30; ii0++)</w:t>
      </w:r>
    </w:p>
    <w:p w14:paraId="387E1DE5" w14:textId="77777777" w:rsidR="00902B2F" w:rsidRDefault="00902B2F">
      <w:pPr>
        <w:pStyle w:val="LD10"/>
      </w:pPr>
      <w:r>
        <w:t xml:space="preserve"> {</w:t>
      </w:r>
    </w:p>
    <w:p w14:paraId="594DA053" w14:textId="77777777" w:rsidR="00902B2F" w:rsidRDefault="00902B2F">
      <w:pPr>
        <w:pStyle w:val="LD10"/>
      </w:pPr>
      <w:r>
        <w:t xml:space="preserve">   ps0  = store_hi(L_mult0((Word16)Q11_gain_i0, dn[2*ii0]), (Word16)5);</w:t>
      </w:r>
    </w:p>
    <w:p w14:paraId="120C6A98" w14:textId="77777777" w:rsidR="00902B2F" w:rsidRDefault="00902B2F">
      <w:pPr>
        <w:pStyle w:val="LD10"/>
      </w:pPr>
      <w:r>
        <w:t xml:space="preserve">   ps0a = store_hi(L_mult0((Word16)Q11_gain_i0, dn[2*ii0+1]), (Word16)5);</w:t>
      </w:r>
    </w:p>
    <w:p w14:paraId="016205EA" w14:textId="77777777" w:rsidR="00902B2F" w:rsidRDefault="00902B2F">
      <w:pPr>
        <w:pStyle w:val="LD10"/>
      </w:pPr>
      <w:r>
        <w:t xml:space="preserve">   alp0_32 = Load_sh(rr[ii0][ii0], (Word16)14); </w:t>
      </w:r>
    </w:p>
    <w:p w14:paraId="28899A6E" w14:textId="77777777" w:rsidR="00902B2F" w:rsidRDefault="00902B2F">
      <w:pPr>
        <w:pStyle w:val="LD10"/>
      </w:pPr>
      <w:r>
        <w:t xml:space="preserve">   </w:t>
      </w:r>
    </w:p>
    <w:p w14:paraId="41F63F2F" w14:textId="77777777" w:rsidR="00902B2F" w:rsidRDefault="00902B2F">
      <w:pPr>
        <w:pStyle w:val="LD10"/>
      </w:pPr>
      <w:r>
        <w:t xml:space="preserve">   for (ii1=1; ii1&lt;30; ii1+=4)</w:t>
      </w:r>
    </w:p>
    <w:p w14:paraId="1EE2CF85" w14:textId="77777777" w:rsidR="00902B2F" w:rsidRDefault="00902B2F">
      <w:pPr>
        <w:pStyle w:val="LD10"/>
      </w:pPr>
      <w:r>
        <w:t xml:space="preserve">   {</w:t>
      </w:r>
    </w:p>
    <w:p w14:paraId="7E3FF096" w14:textId="77777777" w:rsidR="00902B2F" w:rsidRDefault="00902B2F">
      <w:pPr>
        <w:pStyle w:val="LD10"/>
      </w:pPr>
      <w:r>
        <w:t xml:space="preserve">     ps1  = sub(ps0, dn[2*ii1]);</w:t>
      </w:r>
    </w:p>
    <w:p w14:paraId="75FDB16F" w14:textId="77777777" w:rsidR="00902B2F" w:rsidRDefault="00902B2F">
      <w:pPr>
        <w:pStyle w:val="LD10"/>
      </w:pPr>
      <w:r>
        <w:t xml:space="preserve">     ps1a = sub(ps0a, dn[2*ii1+1]);</w:t>
      </w:r>
    </w:p>
    <w:p w14:paraId="208CF4C6" w14:textId="77777777" w:rsidR="00902B2F" w:rsidRDefault="00902B2F">
      <w:pPr>
        <w:pStyle w:val="LD10"/>
      </w:pPr>
    </w:p>
    <w:p w14:paraId="5A9716BC" w14:textId="77777777" w:rsidR="00902B2F" w:rsidRDefault="00902B2F">
      <w:pPr>
        <w:pStyle w:val="LD10"/>
      </w:pPr>
      <w:r>
        <w:t xml:space="preserve">     /* alp1 = alp0*2 + rr[ii1][ii1] - 2.0*gain_i0*rr[ii0][ii1]  */</w:t>
      </w:r>
    </w:p>
    <w:p w14:paraId="71501D16" w14:textId="77777777" w:rsidR="00902B2F" w:rsidRDefault="00902B2F">
      <w:pPr>
        <w:pStyle w:val="LD10"/>
      </w:pPr>
      <w:r>
        <w:t xml:space="preserve">     /* The result is divided by 8 to avoid overflow.            */</w:t>
      </w:r>
    </w:p>
    <w:p w14:paraId="2978B953" w14:textId="77777777" w:rsidR="00902B2F" w:rsidRDefault="00902B2F">
      <w:pPr>
        <w:pStyle w:val="LD10"/>
      </w:pPr>
      <w:r>
        <w:t xml:space="preserve">     L_tmp = add_sh(alp0_32, rr[ii1][ii1], (Word16)13); </w:t>
      </w:r>
    </w:p>
    <w:p w14:paraId="176A6106" w14:textId="77777777" w:rsidR="00902B2F" w:rsidRDefault="00902B2F">
      <w:pPr>
        <w:pStyle w:val="LD10"/>
      </w:pPr>
      <w:r>
        <w:t xml:space="preserve">     </w:t>
      </w:r>
    </w:p>
    <w:p w14:paraId="6718DBAC" w14:textId="77777777" w:rsidR="00902B2F" w:rsidRDefault="00902B2F">
      <w:pPr>
        <w:pStyle w:val="LD10"/>
      </w:pPr>
      <w:r>
        <w:t xml:space="preserve">     L_tmp = L_msu0(L_tmp, (Word16)Q14_gain_i0, rr[ii0][ii1]);</w:t>
      </w:r>
    </w:p>
    <w:p w14:paraId="3FB0540A" w14:textId="77777777" w:rsidR="00902B2F" w:rsidRDefault="00902B2F">
      <w:pPr>
        <w:pStyle w:val="LD10"/>
      </w:pPr>
      <w:r>
        <w:t xml:space="preserve">     alp1  = extract_h(L_tmp);</w:t>
      </w:r>
    </w:p>
    <w:p w14:paraId="6A94D574" w14:textId="77777777" w:rsidR="00902B2F" w:rsidRDefault="00902B2F">
      <w:pPr>
        <w:pStyle w:val="LD10"/>
      </w:pPr>
      <w:r>
        <w:t xml:space="preserve">     alp1_32 = Load_sh(alp1, (Word16)15);</w:t>
      </w:r>
    </w:p>
    <w:p w14:paraId="6ACDAA77" w14:textId="77777777" w:rsidR="00902B2F" w:rsidRDefault="00902B2F">
      <w:pPr>
        <w:pStyle w:val="LD10"/>
      </w:pPr>
    </w:p>
    <w:p w14:paraId="6F118393" w14:textId="77777777" w:rsidR="00902B2F" w:rsidRDefault="00902B2F">
      <w:pPr>
        <w:pStyle w:val="LD10"/>
      </w:pPr>
      <w:r>
        <w:t xml:space="preserve">    /* If( abs( (ps1+ps1a)/2 ) &gt; seuil1 */</w:t>
      </w:r>
    </w:p>
    <w:p w14:paraId="0DF1916C" w14:textId="77777777" w:rsidR="00902B2F" w:rsidRDefault="00902B2F">
      <w:pPr>
        <w:pStyle w:val="LD10"/>
      </w:pPr>
    </w:p>
    <w:p w14:paraId="076488D2" w14:textId="77777777" w:rsidR="00902B2F" w:rsidRDefault="00902B2F">
      <w:pPr>
        <w:pStyle w:val="LD10"/>
      </w:pPr>
      <w:r>
        <w:t xml:space="preserve">     L_tmp = Load_sh(ps1, (Word16)15);</w:t>
      </w:r>
    </w:p>
    <w:p w14:paraId="36E196B0" w14:textId="77777777" w:rsidR="00902B2F" w:rsidRDefault="00902B2F">
      <w:pPr>
        <w:pStyle w:val="LD10"/>
      </w:pPr>
      <w:r>
        <w:t xml:space="preserve">     L_tmp = L_abs( add_sh(L_tmp, ps1a, (Word16)15) );</w:t>
      </w:r>
    </w:p>
    <w:p w14:paraId="075EB2D6" w14:textId="77777777" w:rsidR="00902B2F" w:rsidRDefault="00902B2F">
      <w:pPr>
        <w:pStyle w:val="LD10"/>
      </w:pPr>
      <w:r>
        <w:t xml:space="preserve">     L_tmp = sub_sh16( L_tmp, seuil1);</w:t>
      </w:r>
    </w:p>
    <w:p w14:paraId="56FF6780" w14:textId="77777777" w:rsidR="00902B2F" w:rsidRDefault="00902B2F">
      <w:pPr>
        <w:pStyle w:val="LD10"/>
      </w:pPr>
      <w:r>
        <w:t xml:space="preserve">     if( L_tmp &gt; 0)</w:t>
      </w:r>
    </w:p>
    <w:p w14:paraId="1F327657" w14:textId="77777777" w:rsidR="00902B2F" w:rsidRDefault="00902B2F">
      <w:pPr>
        <w:pStyle w:val="LD10"/>
      </w:pPr>
      <w:r>
        <w:t xml:space="preserve">     {</w:t>
      </w:r>
    </w:p>
    <w:p w14:paraId="6DF29D1A" w14:textId="77777777" w:rsidR="00902B2F" w:rsidRDefault="00902B2F">
      <w:pPr>
        <w:pStyle w:val="LD10"/>
      </w:pPr>
      <w:r>
        <w:t xml:space="preserve">       for (ii2=2; ii2&lt;31; ii2+=4)</w:t>
      </w:r>
    </w:p>
    <w:p w14:paraId="0F81E2D0" w14:textId="77777777" w:rsidR="00902B2F" w:rsidRDefault="00902B2F">
      <w:pPr>
        <w:pStyle w:val="LD10"/>
      </w:pPr>
      <w:r>
        <w:t xml:space="preserve">       {</w:t>
      </w:r>
    </w:p>
    <w:p w14:paraId="04E6FC7D" w14:textId="77777777" w:rsidR="00902B2F" w:rsidRDefault="00902B2F">
      <w:pPr>
        <w:pStyle w:val="LD10"/>
      </w:pPr>
      <w:r>
        <w:t xml:space="preserve">         ps2  = add(ps1, dn[2*ii2]);</w:t>
      </w:r>
    </w:p>
    <w:p w14:paraId="2C71005B" w14:textId="77777777" w:rsidR="00902B2F" w:rsidRDefault="00902B2F">
      <w:pPr>
        <w:pStyle w:val="LD10"/>
      </w:pPr>
      <w:r>
        <w:t xml:space="preserve">         ps2a = add(ps1a, dn[2*ii2+1]);</w:t>
      </w:r>
    </w:p>
    <w:p w14:paraId="06277EB3" w14:textId="77777777" w:rsidR="00902B2F" w:rsidRDefault="00902B2F">
      <w:pPr>
        <w:pStyle w:val="LD10"/>
      </w:pPr>
    </w:p>
    <w:p w14:paraId="34345220" w14:textId="77777777" w:rsidR="00902B2F" w:rsidRDefault="00902B2F">
      <w:pPr>
        <w:pStyle w:val="LD10"/>
      </w:pPr>
      <w:r>
        <w:t xml:space="preserve">         /* alp2=alp1+rr[ii2][ii2]+2.0*(gain_i0*rr[ii0][ii2]-rr[ii1][ii2]) */</w:t>
      </w:r>
    </w:p>
    <w:p w14:paraId="563F58D6" w14:textId="77777777" w:rsidR="00902B2F" w:rsidRDefault="00902B2F">
      <w:pPr>
        <w:pStyle w:val="LD10"/>
      </w:pPr>
      <w:r>
        <w:t xml:space="preserve">         /* The result is divided by 16 to avoid overflow.                 */</w:t>
      </w:r>
    </w:p>
    <w:p w14:paraId="573FE0F5" w14:textId="77777777" w:rsidR="00902B2F" w:rsidRDefault="00902B2F">
      <w:pPr>
        <w:pStyle w:val="LD10"/>
      </w:pPr>
    </w:p>
    <w:p w14:paraId="48A60154" w14:textId="77777777" w:rsidR="00902B2F" w:rsidRDefault="00902B2F">
      <w:pPr>
        <w:pStyle w:val="LD10"/>
      </w:pPr>
      <w:r>
        <w:t xml:space="preserve">         L_tmp = add_sh(alp1_32, rr[ii2][ii2], (Word16)12);  </w:t>
      </w:r>
    </w:p>
    <w:p w14:paraId="238DC3B1" w14:textId="77777777" w:rsidR="00902B2F" w:rsidRDefault="00902B2F">
      <w:pPr>
        <w:pStyle w:val="LD10"/>
      </w:pPr>
      <w:r>
        <w:t xml:space="preserve">         </w:t>
      </w:r>
    </w:p>
    <w:p w14:paraId="10991E6B" w14:textId="77777777" w:rsidR="00902B2F" w:rsidRDefault="00902B2F">
      <w:pPr>
        <w:pStyle w:val="LD10"/>
      </w:pPr>
      <w:r>
        <w:t xml:space="preserve">         L_tmp = L_mac0(L_tmp, (Word16)Q13_gain_i0, rr[ii0][ii2]);</w:t>
      </w:r>
    </w:p>
    <w:p w14:paraId="5D309C6D" w14:textId="77777777" w:rsidR="00902B2F" w:rsidRDefault="00902B2F">
      <w:pPr>
        <w:pStyle w:val="LD10"/>
      </w:pPr>
      <w:r>
        <w:t xml:space="preserve">         L_tmp = sub_sh(L_tmp, rr[ii1][ii2] , (Word16)13);</w:t>
      </w:r>
    </w:p>
    <w:p w14:paraId="2CEDEC39" w14:textId="77777777" w:rsidR="00902B2F" w:rsidRDefault="00902B2F">
      <w:pPr>
        <w:pStyle w:val="LD10"/>
      </w:pPr>
      <w:r>
        <w:t xml:space="preserve">         alp2  = extract_h(L_tmp);</w:t>
      </w:r>
    </w:p>
    <w:p w14:paraId="3E8C0C64" w14:textId="77777777" w:rsidR="00902B2F" w:rsidRDefault="00902B2F">
      <w:pPr>
        <w:pStyle w:val="LD10"/>
      </w:pPr>
      <w:r>
        <w:t xml:space="preserve">         alp2_32 = Load_sh16(alp2);</w:t>
      </w:r>
    </w:p>
    <w:p w14:paraId="1DC42F53" w14:textId="77777777" w:rsidR="00902B2F" w:rsidRDefault="00902B2F">
      <w:pPr>
        <w:pStyle w:val="LD10"/>
      </w:pPr>
      <w:r>
        <w:t xml:space="preserve">         </w:t>
      </w:r>
    </w:p>
    <w:p w14:paraId="0A583236" w14:textId="77777777" w:rsidR="00902B2F" w:rsidRDefault="00902B2F">
      <w:pPr>
        <w:pStyle w:val="LD10"/>
      </w:pPr>
      <w:r>
        <w:t xml:space="preserve">         /* If( abs( (ps2+ps2a)/2 ) &gt; seuil2 */</w:t>
      </w:r>
    </w:p>
    <w:p w14:paraId="748AF7CA" w14:textId="77777777" w:rsidR="00902B2F" w:rsidRDefault="00902B2F">
      <w:pPr>
        <w:pStyle w:val="LD10"/>
      </w:pPr>
    </w:p>
    <w:p w14:paraId="1250E6BD" w14:textId="77777777" w:rsidR="00902B2F" w:rsidRDefault="00902B2F">
      <w:pPr>
        <w:pStyle w:val="LD10"/>
      </w:pPr>
      <w:r>
        <w:t xml:space="preserve">         L_tmp = Load_sh(ps2, (Word16)15);</w:t>
      </w:r>
    </w:p>
    <w:p w14:paraId="44B098EE" w14:textId="77777777" w:rsidR="00902B2F" w:rsidRDefault="00902B2F">
      <w:pPr>
        <w:pStyle w:val="LD10"/>
      </w:pPr>
      <w:r>
        <w:t xml:space="preserve">         L_tmp = L_abs( add_sh(L_tmp, ps2a, (Word16)15) );</w:t>
      </w:r>
    </w:p>
    <w:p w14:paraId="45E7CC1C" w14:textId="77777777" w:rsidR="00902B2F" w:rsidRDefault="00902B2F">
      <w:pPr>
        <w:pStyle w:val="LD10"/>
      </w:pPr>
      <w:r>
        <w:t xml:space="preserve">         L_tmp = sub_sh16( L_tmp, seuil2);</w:t>
      </w:r>
    </w:p>
    <w:p w14:paraId="688E2C5B" w14:textId="77777777" w:rsidR="00902B2F" w:rsidRDefault="00902B2F">
      <w:pPr>
        <w:pStyle w:val="LD10"/>
      </w:pPr>
      <w:r>
        <w:t xml:space="preserve">         if( L_tmp &gt; 0)</w:t>
      </w:r>
    </w:p>
    <w:p w14:paraId="31488543" w14:textId="77777777" w:rsidR="00902B2F" w:rsidRDefault="00902B2F">
      <w:pPr>
        <w:pStyle w:val="LD10"/>
      </w:pPr>
      <w:r>
        <w:t xml:space="preserve">         {</w:t>
      </w:r>
    </w:p>
    <w:p w14:paraId="462D2BE3" w14:textId="77777777" w:rsidR="00902B2F" w:rsidRDefault="00902B2F">
      <w:pPr>
        <w:pStyle w:val="LD10"/>
      </w:pPr>
      <w:r>
        <w:t xml:space="preserve">           shif = 0;</w:t>
      </w:r>
    </w:p>
    <w:p w14:paraId="4DF9876B" w14:textId="77777777" w:rsidR="00902B2F" w:rsidRDefault="00902B2F">
      <w:pPr>
        <w:pStyle w:val="LD10"/>
      </w:pPr>
      <w:r>
        <w:t xml:space="preserve">           if( sub(abs_s(ps2a),abs_s(ps2)) &gt; 0)</w:t>
      </w:r>
    </w:p>
    <w:p w14:paraId="78CCF98C" w14:textId="77777777" w:rsidR="00902B2F" w:rsidRDefault="00902B2F">
      <w:pPr>
        <w:pStyle w:val="LD10"/>
      </w:pPr>
      <w:r>
        <w:t xml:space="preserve">           {</w:t>
      </w:r>
    </w:p>
    <w:p w14:paraId="6A8E5C5A" w14:textId="77777777" w:rsidR="00902B2F" w:rsidRDefault="00902B2F">
      <w:pPr>
        <w:pStyle w:val="LD10"/>
      </w:pPr>
      <w:r>
        <w:t xml:space="preserve">             ps2  = ps2a;</w:t>
      </w:r>
    </w:p>
    <w:p w14:paraId="7279E97F" w14:textId="77777777" w:rsidR="00902B2F" w:rsidRDefault="00902B2F">
      <w:pPr>
        <w:pStyle w:val="LD10"/>
      </w:pPr>
      <w:r>
        <w:t xml:space="preserve">             shif = 1;</w:t>
      </w:r>
    </w:p>
    <w:p w14:paraId="49FF9031" w14:textId="77777777" w:rsidR="00902B2F" w:rsidRDefault="00902B2F">
      <w:pPr>
        <w:pStyle w:val="LD10"/>
      </w:pPr>
      <w:r>
        <w:t xml:space="preserve">           }</w:t>
      </w:r>
    </w:p>
    <w:p w14:paraId="6C4B86BC" w14:textId="77777777" w:rsidR="00902B2F" w:rsidRDefault="00902B2F">
      <w:pPr>
        <w:pStyle w:val="LD10"/>
      </w:pPr>
    </w:p>
    <w:p w14:paraId="287CB975" w14:textId="77777777" w:rsidR="00902B2F" w:rsidRDefault="00902B2F">
      <w:pPr>
        <w:pStyle w:val="LD10"/>
      </w:pPr>
      <w:r>
        <w:t xml:space="preserve">           ps2_32 = Load_sh(ps2, (Word16)15);</w:t>
      </w:r>
    </w:p>
    <w:p w14:paraId="53E38B5A" w14:textId="77777777" w:rsidR="00902B2F" w:rsidRDefault="00902B2F">
      <w:pPr>
        <w:pStyle w:val="LD10"/>
      </w:pPr>
      <w:r>
        <w:t xml:space="preserve">           </w:t>
      </w:r>
    </w:p>
    <w:p w14:paraId="5B65F155" w14:textId="77777777" w:rsidR="00902B2F" w:rsidRDefault="00902B2F">
      <w:pPr>
        <w:pStyle w:val="LD10"/>
      </w:pPr>
      <w:r>
        <w:t xml:space="preserve">           for (ii3=3; ii3&lt;32; ii3+=4)</w:t>
      </w:r>
    </w:p>
    <w:p w14:paraId="70E82A75" w14:textId="77777777" w:rsidR="00902B2F" w:rsidRDefault="00902B2F">
      <w:pPr>
        <w:pStyle w:val="LD10"/>
      </w:pPr>
      <w:r>
        <w:t xml:space="preserve">           {</w:t>
      </w:r>
    </w:p>
    <w:p w14:paraId="15B1CFE1" w14:textId="77777777" w:rsidR="00902B2F" w:rsidRDefault="00902B2F">
      <w:pPr>
        <w:pStyle w:val="LD10"/>
      </w:pPr>
      <w:r>
        <w:t xml:space="preserve">             /* ps3 = (ps2-dn[2*ii3+shift]) / 2                       */</w:t>
      </w:r>
    </w:p>
    <w:p w14:paraId="6180AA80" w14:textId="77777777" w:rsidR="00902B2F" w:rsidRDefault="00902B2F">
      <w:pPr>
        <w:pStyle w:val="LD10"/>
      </w:pPr>
      <w:r>
        <w:t xml:space="preserve">             /* Need to work on 32 bits to avoid possible overflow */</w:t>
      </w:r>
    </w:p>
    <w:p w14:paraId="2019E072" w14:textId="77777777" w:rsidR="00902B2F" w:rsidRDefault="00902B2F">
      <w:pPr>
        <w:pStyle w:val="LD10"/>
      </w:pPr>
      <w:r>
        <w:t xml:space="preserve">             </w:t>
      </w:r>
    </w:p>
    <w:p w14:paraId="1BC43721" w14:textId="77777777" w:rsidR="00902B2F" w:rsidRDefault="00902B2F">
      <w:pPr>
        <w:pStyle w:val="LD10"/>
      </w:pPr>
      <w:r>
        <w:t xml:space="preserve">             L_tmp = sub_sh(ps2_32, dn[2*ii3+shif], (Word16)15);</w:t>
      </w:r>
    </w:p>
    <w:p w14:paraId="5183ABED" w14:textId="77777777" w:rsidR="00902B2F" w:rsidRDefault="00902B2F">
      <w:pPr>
        <w:pStyle w:val="LD10"/>
      </w:pPr>
    </w:p>
    <w:p w14:paraId="4367931E" w14:textId="77777777" w:rsidR="00902B2F" w:rsidRDefault="00902B2F">
      <w:pPr>
        <w:pStyle w:val="LD10"/>
      </w:pPr>
      <w:r>
        <w:t xml:space="preserve">             ps3  = extract_h(L_tmp);</w:t>
      </w:r>
    </w:p>
    <w:p w14:paraId="7783AE93" w14:textId="77777777" w:rsidR="00902B2F" w:rsidRDefault="00902B2F">
      <w:pPr>
        <w:pStyle w:val="LD10"/>
      </w:pPr>
    </w:p>
    <w:p w14:paraId="11CD44F3" w14:textId="77777777" w:rsidR="00902B2F" w:rsidRDefault="00902B2F">
      <w:pPr>
        <w:pStyle w:val="LD10"/>
      </w:pPr>
      <w:r>
        <w:t xml:space="preserve">             /* alp3 = alp2 + rr[ii3][ii3] +                               */</w:t>
      </w:r>
    </w:p>
    <w:p w14:paraId="0ADAE863" w14:textId="77777777" w:rsidR="00902B2F" w:rsidRDefault="00902B2F">
      <w:pPr>
        <w:pStyle w:val="LD10"/>
      </w:pPr>
      <w:r>
        <w:t xml:space="preserve">             /*   2.0*(rr[ii1][ii3] - gain_i0*rr[ii0][ii3] - rr[ii2][ii3]) */</w:t>
      </w:r>
    </w:p>
    <w:p w14:paraId="0B11C3BB" w14:textId="77777777" w:rsidR="00902B2F" w:rsidRDefault="00902B2F">
      <w:pPr>
        <w:pStyle w:val="LD10"/>
      </w:pPr>
      <w:r>
        <w:t xml:space="preserve">             /*                                                            */</w:t>
      </w:r>
    </w:p>
    <w:p w14:paraId="438EA564" w14:textId="77777777" w:rsidR="00902B2F" w:rsidRDefault="00902B2F">
      <w:pPr>
        <w:pStyle w:val="LD10"/>
      </w:pPr>
      <w:r>
        <w:t xml:space="preserve">             /* This part is the most critical part in all the coder       */</w:t>
      </w:r>
    </w:p>
    <w:p w14:paraId="526BB99B" w14:textId="77777777" w:rsidR="00902B2F" w:rsidRDefault="00902B2F">
      <w:pPr>
        <w:pStyle w:val="LD10"/>
      </w:pPr>
    </w:p>
    <w:p w14:paraId="09BC45B4" w14:textId="77777777" w:rsidR="00902B2F" w:rsidRDefault="00902B2F">
      <w:pPr>
        <w:pStyle w:val="LD10"/>
      </w:pPr>
      <w:r>
        <w:t xml:space="preserve">             L_tmp = add_sh(alp2_32, rr[ii3][ii3], (Word16)12);</w:t>
      </w:r>
    </w:p>
    <w:p w14:paraId="16CACE6E" w14:textId="77777777" w:rsidR="00902B2F" w:rsidRDefault="00902B2F">
      <w:pPr>
        <w:pStyle w:val="LD10"/>
      </w:pPr>
      <w:r>
        <w:t xml:space="preserve">             L_tmp = add_sh(L_tmp, rr[ii1][ii3], (Word16)13);</w:t>
      </w:r>
    </w:p>
    <w:p w14:paraId="7D5E02BC" w14:textId="77777777" w:rsidR="00902B2F" w:rsidRDefault="00902B2F">
      <w:pPr>
        <w:pStyle w:val="LD10"/>
      </w:pPr>
      <w:r>
        <w:t xml:space="preserve">             L_tmp = L_msu0(L_tmp, (Word16)Q13_gain_i0, rr[ii0][ii3] );</w:t>
      </w:r>
    </w:p>
    <w:p w14:paraId="1A9BF005" w14:textId="77777777" w:rsidR="00902B2F" w:rsidRDefault="00902B2F">
      <w:pPr>
        <w:pStyle w:val="LD10"/>
      </w:pPr>
      <w:r>
        <w:t xml:space="preserve">             L_tmp = sub_sh(L_tmp, rr[ii2][ii3], (Word16)13);</w:t>
      </w:r>
    </w:p>
    <w:p w14:paraId="6B539DE5" w14:textId="77777777" w:rsidR="00902B2F" w:rsidRDefault="00902B2F">
      <w:pPr>
        <w:pStyle w:val="LD10"/>
      </w:pPr>
      <w:r>
        <w:t xml:space="preserve">             alp3  = extract_h(L_tmp);</w:t>
      </w:r>
    </w:p>
    <w:p w14:paraId="01DD4F3C" w14:textId="77777777" w:rsidR="00902B2F" w:rsidRDefault="00902B2F">
      <w:pPr>
        <w:pStyle w:val="LD10"/>
      </w:pPr>
    </w:p>
    <w:p w14:paraId="223559C9" w14:textId="77777777" w:rsidR="00902B2F" w:rsidRDefault="00902B2F">
      <w:pPr>
        <w:pStyle w:val="LD10"/>
      </w:pPr>
      <w:r>
        <w:t xml:space="preserve">             /* if( (ps3**2 * alpha) - (psc *alp3)  &gt; 0 ) */</w:t>
      </w:r>
    </w:p>
    <w:p w14:paraId="73C23535" w14:textId="77777777" w:rsidR="00902B2F" w:rsidRDefault="00902B2F">
      <w:pPr>
        <w:pStyle w:val="LD10"/>
      </w:pPr>
      <w:r>
        <w:t xml:space="preserve">             /*    -&gt;new maximum                          */</w:t>
      </w:r>
    </w:p>
    <w:p w14:paraId="7C802424" w14:textId="77777777" w:rsidR="00902B2F" w:rsidRDefault="00902B2F">
      <w:pPr>
        <w:pStyle w:val="LD10"/>
      </w:pPr>
    </w:p>
    <w:p w14:paraId="5AF77CE0" w14:textId="77777777" w:rsidR="00902B2F" w:rsidRDefault="00902B2F">
      <w:pPr>
        <w:pStyle w:val="LD10"/>
      </w:pPr>
      <w:r>
        <w:t xml:space="preserve">             ps3c = mult(ps3, ps3);</w:t>
      </w:r>
    </w:p>
    <w:p w14:paraId="637E8AB2" w14:textId="77777777" w:rsidR="00902B2F" w:rsidRDefault="00902B2F">
      <w:pPr>
        <w:pStyle w:val="LD10"/>
      </w:pPr>
      <w:r>
        <w:t xml:space="preserve">             L_tmp  = L_mult(ps3c, alpha);</w:t>
      </w:r>
    </w:p>
    <w:p w14:paraId="089BA908" w14:textId="77777777" w:rsidR="00902B2F" w:rsidRDefault="00902B2F">
      <w:pPr>
        <w:pStyle w:val="LD10"/>
      </w:pPr>
      <w:r>
        <w:t xml:space="preserve">             if( L_msu(L_tmp,psc,alp3) &gt; 0)</w:t>
      </w:r>
    </w:p>
    <w:p w14:paraId="56B04DA1" w14:textId="77777777" w:rsidR="00902B2F" w:rsidRDefault="00902B2F">
      <w:pPr>
        <w:pStyle w:val="LD10"/>
      </w:pPr>
      <w:r>
        <w:t xml:space="preserve">             {</w:t>
      </w:r>
    </w:p>
    <w:p w14:paraId="449EFC65" w14:textId="77777777" w:rsidR="00902B2F" w:rsidRDefault="00902B2F">
      <w:pPr>
        <w:pStyle w:val="LD10"/>
      </w:pPr>
      <w:r>
        <w:t xml:space="preserve">               ps    = ps3;</w:t>
      </w:r>
    </w:p>
    <w:p w14:paraId="22457F8B" w14:textId="77777777" w:rsidR="00902B2F" w:rsidRDefault="00902B2F">
      <w:pPr>
        <w:pStyle w:val="LD10"/>
      </w:pPr>
      <w:r>
        <w:t xml:space="preserve">               psc   = ps3c;</w:t>
      </w:r>
    </w:p>
    <w:p w14:paraId="5F3AAA98" w14:textId="77777777" w:rsidR="00902B2F" w:rsidRDefault="00902B2F">
      <w:pPr>
        <w:pStyle w:val="LD10"/>
      </w:pPr>
      <w:r>
        <w:t xml:space="preserve">               alpha = alp3;</w:t>
      </w:r>
    </w:p>
    <w:p w14:paraId="68AF84C6" w14:textId="77777777" w:rsidR="00902B2F" w:rsidRDefault="00902B2F">
      <w:pPr>
        <w:pStyle w:val="LD10"/>
      </w:pPr>
      <w:r>
        <w:t xml:space="preserve">               ip0 = 2*ii0;</w:t>
      </w:r>
    </w:p>
    <w:p w14:paraId="30858DED" w14:textId="77777777" w:rsidR="00902B2F" w:rsidRDefault="00902B2F">
      <w:pPr>
        <w:pStyle w:val="LD10"/>
      </w:pPr>
      <w:r>
        <w:t xml:space="preserve">               ip1 = 2*ii1;</w:t>
      </w:r>
    </w:p>
    <w:p w14:paraId="0EA28974" w14:textId="77777777" w:rsidR="00902B2F" w:rsidRDefault="00902B2F">
      <w:pPr>
        <w:pStyle w:val="LD10"/>
      </w:pPr>
      <w:r>
        <w:t xml:space="preserve">               ip2 = 2*ii2;</w:t>
      </w:r>
    </w:p>
    <w:p w14:paraId="0C7FDE24" w14:textId="77777777" w:rsidR="00902B2F" w:rsidRDefault="00902B2F">
      <w:pPr>
        <w:pStyle w:val="LD10"/>
      </w:pPr>
      <w:r>
        <w:t xml:space="preserve">               ip3 = 2*ii3;</w:t>
      </w:r>
    </w:p>
    <w:p w14:paraId="2079CAFF" w14:textId="77777777" w:rsidR="00902B2F" w:rsidRDefault="00902B2F">
      <w:pPr>
        <w:pStyle w:val="LD10"/>
      </w:pPr>
      <w:r>
        <w:t xml:space="preserve">               shift = shif;</w:t>
      </w:r>
    </w:p>
    <w:p w14:paraId="7B6D49C9" w14:textId="77777777" w:rsidR="00902B2F" w:rsidRDefault="00902B2F">
      <w:pPr>
        <w:pStyle w:val="LD10"/>
      </w:pPr>
      <w:r>
        <w:t xml:space="preserve">             } /*  end of if(.. &gt; 0) */</w:t>
      </w:r>
    </w:p>
    <w:p w14:paraId="2AB4AA38" w14:textId="77777777" w:rsidR="00902B2F" w:rsidRDefault="00902B2F">
      <w:pPr>
        <w:pStyle w:val="LD10"/>
      </w:pPr>
      <w:r>
        <w:t xml:space="preserve">           } /* end of for ii3 = */</w:t>
      </w:r>
    </w:p>
    <w:p w14:paraId="6FF2E61B" w14:textId="77777777" w:rsidR="00902B2F" w:rsidRDefault="00902B2F">
      <w:pPr>
        <w:pStyle w:val="LD10"/>
      </w:pPr>
    </w:p>
    <w:p w14:paraId="547289C0" w14:textId="77777777" w:rsidR="00902B2F" w:rsidRDefault="00902B2F">
      <w:pPr>
        <w:pStyle w:val="LD10"/>
      </w:pPr>
      <w:r>
        <w:t xml:space="preserve">           time = sub(time, (Word16)3);</w:t>
      </w:r>
      <w:r>
        <w:tab/>
        <w:t>/* See note on complexity */</w:t>
      </w:r>
    </w:p>
    <w:p w14:paraId="491B72FA" w14:textId="77777777" w:rsidR="00902B2F" w:rsidRDefault="00902B2F">
      <w:pPr>
        <w:pStyle w:val="LD10"/>
      </w:pPr>
      <w:r>
        <w:t xml:space="preserve">           if(time &lt;= 0 ) goto fin;</w:t>
      </w:r>
      <w:r>
        <w:tab/>
      </w:r>
      <w:r>
        <w:tab/>
        <w:t>/* Maximum time finish    */</w:t>
      </w:r>
    </w:p>
    <w:p w14:paraId="3D16ADB2" w14:textId="77777777" w:rsidR="00902B2F" w:rsidRDefault="00902B2F">
      <w:pPr>
        <w:pStyle w:val="LD10"/>
      </w:pPr>
    </w:p>
    <w:p w14:paraId="2A126D71" w14:textId="77777777" w:rsidR="00902B2F" w:rsidRDefault="00902B2F">
      <w:pPr>
        <w:pStyle w:val="LD10"/>
      </w:pPr>
      <w:r>
        <w:t xml:space="preserve">         } /* end if &gt;seuil2 */</w:t>
      </w:r>
    </w:p>
    <w:p w14:paraId="1FFD517C" w14:textId="77777777" w:rsidR="00902B2F" w:rsidRDefault="00902B2F">
      <w:pPr>
        <w:pStyle w:val="LD10"/>
      </w:pPr>
      <w:r>
        <w:t xml:space="preserve">       } /* end of for ii2 = */</w:t>
      </w:r>
    </w:p>
    <w:p w14:paraId="542BB5D2" w14:textId="77777777" w:rsidR="00902B2F" w:rsidRDefault="00902B2F">
      <w:pPr>
        <w:pStyle w:val="LD10"/>
      </w:pPr>
    </w:p>
    <w:p w14:paraId="2BEB26D6" w14:textId="77777777" w:rsidR="00902B2F" w:rsidRDefault="00902B2F">
      <w:pPr>
        <w:pStyle w:val="LD10"/>
      </w:pPr>
      <w:r>
        <w:t xml:space="preserve">       time = sub(time, (Word16)4);</w:t>
      </w:r>
      <w:r>
        <w:tab/>
      </w:r>
      <w:r>
        <w:tab/>
        <w:t>/* See note on complexity */</w:t>
      </w:r>
    </w:p>
    <w:p w14:paraId="773DA8A5" w14:textId="77777777" w:rsidR="00902B2F" w:rsidRDefault="00902B2F">
      <w:pPr>
        <w:pStyle w:val="LD10"/>
      </w:pPr>
      <w:r>
        <w:t xml:space="preserve">       if(time &lt;= 0 ) goto fin;</w:t>
      </w:r>
      <w:r>
        <w:tab/>
      </w:r>
      <w:r>
        <w:tab/>
        <w:t>/* Maximum time finish    */</w:t>
      </w:r>
    </w:p>
    <w:p w14:paraId="137BB808" w14:textId="77777777" w:rsidR="00902B2F" w:rsidRDefault="00902B2F">
      <w:pPr>
        <w:pStyle w:val="LD10"/>
      </w:pPr>
    </w:p>
    <w:p w14:paraId="0C4FC893" w14:textId="77777777" w:rsidR="00902B2F" w:rsidRDefault="00902B2F">
      <w:pPr>
        <w:pStyle w:val="LD10"/>
      </w:pPr>
      <w:r>
        <w:t xml:space="preserve">     } /* end if &gt;seuil1 */</w:t>
      </w:r>
    </w:p>
    <w:p w14:paraId="6BCE75AF" w14:textId="77777777" w:rsidR="00902B2F" w:rsidRDefault="00902B2F">
      <w:pPr>
        <w:pStyle w:val="LD10"/>
      </w:pPr>
      <w:r>
        <w:t xml:space="preserve">   } /* end of for ii1 = */</w:t>
      </w:r>
    </w:p>
    <w:p w14:paraId="6A85A2F2" w14:textId="77777777" w:rsidR="00902B2F" w:rsidRDefault="00902B2F">
      <w:pPr>
        <w:pStyle w:val="LD10"/>
      </w:pPr>
      <w:r>
        <w:t xml:space="preserve"> } /* end of for ii0 = */</w:t>
      </w:r>
    </w:p>
    <w:p w14:paraId="23C91F2B" w14:textId="77777777" w:rsidR="00902B2F" w:rsidRDefault="00902B2F">
      <w:pPr>
        <w:pStyle w:val="LD10"/>
      </w:pPr>
    </w:p>
    <w:p w14:paraId="75BD74C2" w14:textId="77777777" w:rsidR="00902B2F" w:rsidRDefault="00902B2F">
      <w:pPr>
        <w:pStyle w:val="LD10"/>
      </w:pPr>
    </w:p>
    <w:p w14:paraId="003522E7" w14:textId="77777777" w:rsidR="00902B2F" w:rsidRDefault="00902B2F">
      <w:pPr>
        <w:pStyle w:val="LD10"/>
      </w:pPr>
      <w:r>
        <w:t xml:space="preserve"> fin:</w:t>
      </w:r>
    </w:p>
    <w:p w14:paraId="1188A51A" w14:textId="77777777" w:rsidR="00902B2F" w:rsidRDefault="00902B2F">
      <w:pPr>
        <w:pStyle w:val="LD10"/>
      </w:pPr>
      <w:r>
        <w:br w:type="page"/>
      </w:r>
    </w:p>
    <w:p w14:paraId="42329E3A" w14:textId="77777777" w:rsidR="00902B2F" w:rsidRDefault="00902B2F">
      <w:pPr>
        <w:pStyle w:val="LD10"/>
      </w:pPr>
      <w:r>
        <w:t xml:space="preserve"> /* Convolve code with f[] */</w:t>
      </w:r>
    </w:p>
    <w:p w14:paraId="2AECFFBA" w14:textId="77777777" w:rsidR="00902B2F" w:rsidRDefault="00902B2F">
      <w:pPr>
        <w:pStyle w:val="LD10"/>
      </w:pPr>
    </w:p>
    <w:p w14:paraId="611B5AC2" w14:textId="77777777" w:rsidR="00902B2F" w:rsidRDefault="00902B2F">
      <w:pPr>
        <w:pStyle w:val="LD10"/>
      </w:pPr>
      <w:r>
        <w:t xml:space="preserve"> f -= shift;            /* Operations on pointers !!! */</w:t>
      </w:r>
    </w:p>
    <w:p w14:paraId="7175BCA9" w14:textId="77777777" w:rsidR="00902B2F" w:rsidRDefault="00902B2F">
      <w:pPr>
        <w:pStyle w:val="LD10"/>
      </w:pPr>
      <w:r>
        <w:t xml:space="preserve"> p0 = f - ip0;</w:t>
      </w:r>
    </w:p>
    <w:p w14:paraId="4CD386B8" w14:textId="77777777" w:rsidR="00902B2F" w:rsidRDefault="00902B2F">
      <w:pPr>
        <w:pStyle w:val="LD10"/>
      </w:pPr>
      <w:r>
        <w:t xml:space="preserve"> p1 = f - ip1;</w:t>
      </w:r>
    </w:p>
    <w:p w14:paraId="69E42D43" w14:textId="77777777" w:rsidR="00902B2F" w:rsidRDefault="00902B2F">
      <w:pPr>
        <w:pStyle w:val="LD10"/>
      </w:pPr>
      <w:r>
        <w:t xml:space="preserve"> p2 = f - ip2;</w:t>
      </w:r>
    </w:p>
    <w:p w14:paraId="71A95D2C" w14:textId="77777777" w:rsidR="00902B2F" w:rsidRDefault="00902B2F">
      <w:pPr>
        <w:pStyle w:val="LD10"/>
      </w:pPr>
      <w:r>
        <w:t xml:space="preserve"> p3 = f - ip3;</w:t>
      </w:r>
    </w:p>
    <w:p w14:paraId="0968482A" w14:textId="77777777" w:rsidR="00902B2F" w:rsidRDefault="00902B2F">
      <w:pPr>
        <w:pStyle w:val="LD10"/>
      </w:pPr>
    </w:p>
    <w:p w14:paraId="00A52B62" w14:textId="77777777" w:rsidR="00902B2F" w:rsidRDefault="00902B2F">
      <w:pPr>
        <w:pStyle w:val="LD10"/>
      </w:pPr>
      <w:r>
        <w:t xml:space="preserve"> /* cod[i] = p0[i] * gain_i0  - p1[i] + p2[i] - p3[i]; */</w:t>
      </w:r>
    </w:p>
    <w:p w14:paraId="5B7E03F3" w14:textId="77777777" w:rsidR="00902B2F" w:rsidRDefault="00902B2F">
      <w:pPr>
        <w:pStyle w:val="LD10"/>
      </w:pPr>
    </w:p>
    <w:p w14:paraId="0C6A67B5" w14:textId="77777777" w:rsidR="00902B2F" w:rsidRDefault="00902B2F">
      <w:pPr>
        <w:pStyle w:val="LD10"/>
      </w:pPr>
      <w:r>
        <w:t xml:space="preserve"> if(ps &gt;= 0)</w:t>
      </w:r>
    </w:p>
    <w:p w14:paraId="6919554E" w14:textId="77777777" w:rsidR="00902B2F" w:rsidRDefault="00902B2F">
      <w:pPr>
        <w:pStyle w:val="LD10"/>
      </w:pPr>
      <w:r>
        <w:t xml:space="preserve"> {</w:t>
      </w:r>
    </w:p>
    <w:p w14:paraId="0BEA8747" w14:textId="77777777" w:rsidR="00902B2F" w:rsidRDefault="00902B2F">
      <w:pPr>
        <w:pStyle w:val="LD10"/>
      </w:pPr>
      <w:r>
        <w:t xml:space="preserve">   *sign = 0;</w:t>
      </w:r>
    </w:p>
    <w:p w14:paraId="3F545E86" w14:textId="77777777" w:rsidR="00902B2F" w:rsidRDefault="00902B2F">
      <w:pPr>
        <w:pStyle w:val="LD10"/>
      </w:pPr>
      <w:r>
        <w:t xml:space="preserve">   for (i = 0; i &lt; lcode; i++)</w:t>
      </w:r>
    </w:p>
    <w:p w14:paraId="22BB0935" w14:textId="77777777" w:rsidR="00902B2F" w:rsidRDefault="00902B2F">
      <w:pPr>
        <w:pStyle w:val="LD10"/>
      </w:pPr>
      <w:r>
        <w:t xml:space="preserve">   {</w:t>
      </w:r>
    </w:p>
    <w:p w14:paraId="7C5CF783" w14:textId="77777777" w:rsidR="00902B2F" w:rsidRDefault="00902B2F">
      <w:pPr>
        <w:pStyle w:val="LD10"/>
      </w:pPr>
      <w:r>
        <w:t xml:space="preserve">     L_tmp  = L_mult0(p0[i], (Word16)Q11_gain_i0);</w:t>
      </w:r>
    </w:p>
    <w:p w14:paraId="159064D0" w14:textId="77777777" w:rsidR="00902B2F" w:rsidRDefault="00902B2F">
      <w:pPr>
        <w:pStyle w:val="LD10"/>
      </w:pPr>
      <w:r>
        <w:t xml:space="preserve">     L_tmp  = sub_sh(L_tmp, p1[i], (Word16)11);</w:t>
      </w:r>
    </w:p>
    <w:p w14:paraId="5F783BBA" w14:textId="77777777" w:rsidR="00902B2F" w:rsidRDefault="00902B2F">
      <w:pPr>
        <w:pStyle w:val="LD10"/>
      </w:pPr>
      <w:r>
        <w:t xml:space="preserve">     L_tmp  = add_sh(L_tmp, p2[i], (Word16)11);</w:t>
      </w:r>
    </w:p>
    <w:p w14:paraId="2298494E" w14:textId="77777777" w:rsidR="00902B2F" w:rsidRDefault="00902B2F">
      <w:pPr>
        <w:pStyle w:val="LD10"/>
      </w:pPr>
      <w:r>
        <w:t xml:space="preserve">     L_tmp  = sub_sh(L_tmp, p3[i], (Word16)11);</w:t>
      </w:r>
    </w:p>
    <w:p w14:paraId="4740FD0B" w14:textId="77777777" w:rsidR="00902B2F" w:rsidRDefault="00902B2F">
      <w:pPr>
        <w:pStyle w:val="LD10"/>
      </w:pPr>
      <w:r>
        <w:t xml:space="preserve">     cod[i] = store_hi(L_tmp, (Word16)5);</w:t>
      </w:r>
    </w:p>
    <w:p w14:paraId="23386252" w14:textId="77777777" w:rsidR="00902B2F" w:rsidRDefault="00902B2F">
      <w:pPr>
        <w:pStyle w:val="LD10"/>
      </w:pPr>
      <w:r>
        <w:t xml:space="preserve">   }</w:t>
      </w:r>
    </w:p>
    <w:p w14:paraId="452096AA" w14:textId="77777777" w:rsidR="00902B2F" w:rsidRDefault="00902B2F">
      <w:pPr>
        <w:pStyle w:val="LD10"/>
      </w:pPr>
      <w:r>
        <w:t xml:space="preserve"> }</w:t>
      </w:r>
    </w:p>
    <w:p w14:paraId="0E40DE6A" w14:textId="77777777" w:rsidR="00902B2F" w:rsidRDefault="00902B2F">
      <w:pPr>
        <w:pStyle w:val="LD10"/>
      </w:pPr>
      <w:r>
        <w:t xml:space="preserve"> else</w:t>
      </w:r>
    </w:p>
    <w:p w14:paraId="69A13623" w14:textId="77777777" w:rsidR="00902B2F" w:rsidRDefault="00902B2F">
      <w:pPr>
        <w:pStyle w:val="LD10"/>
      </w:pPr>
      <w:r>
        <w:t xml:space="preserve"> {</w:t>
      </w:r>
    </w:p>
    <w:p w14:paraId="68A6CE4E" w14:textId="77777777" w:rsidR="00902B2F" w:rsidRDefault="00902B2F">
      <w:pPr>
        <w:pStyle w:val="LD10"/>
      </w:pPr>
      <w:r>
        <w:t xml:space="preserve">   *sign = 1;</w:t>
      </w:r>
    </w:p>
    <w:p w14:paraId="62456E42" w14:textId="77777777" w:rsidR="00902B2F" w:rsidRDefault="00902B2F">
      <w:pPr>
        <w:pStyle w:val="LD10"/>
      </w:pPr>
      <w:r>
        <w:t xml:space="preserve">   for (i = 0; i &lt; lcode; i++)</w:t>
      </w:r>
    </w:p>
    <w:p w14:paraId="1CA3D7B5" w14:textId="77777777" w:rsidR="00902B2F" w:rsidRDefault="00902B2F">
      <w:pPr>
        <w:pStyle w:val="LD10"/>
      </w:pPr>
      <w:r>
        <w:t xml:space="preserve">   {</w:t>
      </w:r>
    </w:p>
    <w:p w14:paraId="54970CA6" w14:textId="77777777" w:rsidR="00902B2F" w:rsidRDefault="00902B2F">
      <w:pPr>
        <w:pStyle w:val="LD10"/>
      </w:pPr>
      <w:r>
        <w:t xml:space="preserve">     L_tmp  = L_mult0(p0[i], (Word16)Q11_gain_i0);</w:t>
      </w:r>
    </w:p>
    <w:p w14:paraId="41CD2A99" w14:textId="77777777" w:rsidR="00902B2F" w:rsidRDefault="00902B2F">
      <w:pPr>
        <w:pStyle w:val="LD10"/>
      </w:pPr>
      <w:r>
        <w:t xml:space="preserve">     L_tmp  = sub_sh(L_tmp, p1[i], (Word16)11);</w:t>
      </w:r>
    </w:p>
    <w:p w14:paraId="76E817CE" w14:textId="77777777" w:rsidR="00902B2F" w:rsidRDefault="00902B2F">
      <w:pPr>
        <w:pStyle w:val="LD10"/>
      </w:pPr>
      <w:r>
        <w:t xml:space="preserve">     L_tmp  = add_sh(L_tmp, p2[i], (Word16)11);</w:t>
      </w:r>
    </w:p>
    <w:p w14:paraId="40E62D13" w14:textId="77777777" w:rsidR="00902B2F" w:rsidRDefault="00902B2F">
      <w:pPr>
        <w:pStyle w:val="LD10"/>
      </w:pPr>
      <w:r>
        <w:t xml:space="preserve">     L_tmp  = sub_sh(L_tmp, p3[i], (Word16)11);</w:t>
      </w:r>
    </w:p>
    <w:p w14:paraId="595C19D4" w14:textId="77777777" w:rsidR="00902B2F" w:rsidRDefault="00902B2F">
      <w:pPr>
        <w:pStyle w:val="LD10"/>
      </w:pPr>
      <w:r>
        <w:t xml:space="preserve">     L_tmp  = L_negate(L_tmp);</w:t>
      </w:r>
    </w:p>
    <w:p w14:paraId="3D57B162" w14:textId="77777777" w:rsidR="00902B2F" w:rsidRDefault="00902B2F">
      <w:pPr>
        <w:pStyle w:val="LD10"/>
      </w:pPr>
      <w:r>
        <w:t xml:space="preserve">     cod[i] = store_hi(L_tmp, (Word16)5);</w:t>
      </w:r>
    </w:p>
    <w:p w14:paraId="683CCE7F" w14:textId="77777777" w:rsidR="00902B2F" w:rsidRDefault="00902B2F">
      <w:pPr>
        <w:pStyle w:val="LD10"/>
      </w:pPr>
      <w:r>
        <w:t xml:space="preserve">   }</w:t>
      </w:r>
    </w:p>
    <w:p w14:paraId="7FCACC6D" w14:textId="77777777" w:rsidR="00902B2F" w:rsidRDefault="00902B2F">
      <w:pPr>
        <w:pStyle w:val="LD10"/>
      </w:pPr>
      <w:r>
        <w:t xml:space="preserve"> }</w:t>
      </w:r>
    </w:p>
    <w:p w14:paraId="22118030" w14:textId="77777777" w:rsidR="00902B2F" w:rsidRDefault="00902B2F">
      <w:pPr>
        <w:pStyle w:val="LD10"/>
      </w:pPr>
    </w:p>
    <w:p w14:paraId="146F7E64" w14:textId="77777777" w:rsidR="00902B2F" w:rsidRDefault="00902B2F">
      <w:pPr>
        <w:pStyle w:val="LD10"/>
      </w:pPr>
      <w:r>
        <w:t xml:space="preserve"> /* Convolve code with h[] */</w:t>
      </w:r>
    </w:p>
    <w:p w14:paraId="14508AB6" w14:textId="77777777" w:rsidR="00902B2F" w:rsidRDefault="00902B2F">
      <w:pPr>
        <w:pStyle w:val="LD10"/>
      </w:pPr>
    </w:p>
    <w:p w14:paraId="70E62D6C" w14:textId="77777777" w:rsidR="00902B2F" w:rsidRDefault="00902B2F">
      <w:pPr>
        <w:pStyle w:val="LD10"/>
      </w:pPr>
      <w:r>
        <w:t xml:space="preserve"> h -= shift;            /* Operations on pointers !!! */</w:t>
      </w:r>
    </w:p>
    <w:p w14:paraId="4969891C" w14:textId="77777777" w:rsidR="00902B2F" w:rsidRDefault="00902B2F">
      <w:pPr>
        <w:pStyle w:val="LD10"/>
      </w:pPr>
      <w:r>
        <w:t xml:space="preserve"> p0 = h - ip0;</w:t>
      </w:r>
    </w:p>
    <w:p w14:paraId="70BDE131" w14:textId="77777777" w:rsidR="00902B2F" w:rsidRDefault="00902B2F">
      <w:pPr>
        <w:pStyle w:val="LD10"/>
      </w:pPr>
      <w:r>
        <w:t xml:space="preserve"> p1 = h - ip1;</w:t>
      </w:r>
    </w:p>
    <w:p w14:paraId="3F7515D4" w14:textId="77777777" w:rsidR="00902B2F" w:rsidRDefault="00902B2F">
      <w:pPr>
        <w:pStyle w:val="LD10"/>
      </w:pPr>
      <w:r>
        <w:t xml:space="preserve"> p2 = h - ip2;</w:t>
      </w:r>
    </w:p>
    <w:p w14:paraId="09D337C4" w14:textId="77777777" w:rsidR="00902B2F" w:rsidRDefault="00902B2F">
      <w:pPr>
        <w:pStyle w:val="LD10"/>
      </w:pPr>
      <w:r>
        <w:t xml:space="preserve"> p3 = h - ip3;</w:t>
      </w:r>
    </w:p>
    <w:p w14:paraId="070F1434" w14:textId="77777777" w:rsidR="00902B2F" w:rsidRDefault="00902B2F">
      <w:pPr>
        <w:pStyle w:val="LD10"/>
      </w:pPr>
    </w:p>
    <w:p w14:paraId="6886B2A1" w14:textId="77777777" w:rsidR="00902B2F" w:rsidRDefault="00902B2F">
      <w:pPr>
        <w:pStyle w:val="LD10"/>
      </w:pPr>
      <w:r>
        <w:t xml:space="preserve"> /* y[i] = p0[i] * gain_i0  - p1[i] + p2[i] - p3[i]; */</w:t>
      </w:r>
    </w:p>
    <w:p w14:paraId="127FBCFB" w14:textId="77777777" w:rsidR="00902B2F" w:rsidRDefault="00902B2F">
      <w:pPr>
        <w:pStyle w:val="LD10"/>
      </w:pPr>
    </w:p>
    <w:p w14:paraId="4981B1A4" w14:textId="77777777" w:rsidR="00902B2F" w:rsidRDefault="00902B2F">
      <w:pPr>
        <w:pStyle w:val="LD10"/>
      </w:pPr>
      <w:r>
        <w:t xml:space="preserve"> if(ps &gt;= 0)</w:t>
      </w:r>
    </w:p>
    <w:p w14:paraId="0F88ACDC" w14:textId="77777777" w:rsidR="00902B2F" w:rsidRDefault="00902B2F">
      <w:pPr>
        <w:pStyle w:val="LD10"/>
      </w:pPr>
      <w:r>
        <w:t xml:space="preserve"> {</w:t>
      </w:r>
    </w:p>
    <w:p w14:paraId="095C23F4" w14:textId="77777777" w:rsidR="00902B2F" w:rsidRDefault="00902B2F">
      <w:pPr>
        <w:pStyle w:val="LD10"/>
      </w:pPr>
      <w:r>
        <w:t xml:space="preserve">   for (i = 0; i &lt; lcode; i++)</w:t>
      </w:r>
    </w:p>
    <w:p w14:paraId="2EDC0BAD" w14:textId="77777777" w:rsidR="00902B2F" w:rsidRDefault="00902B2F">
      <w:pPr>
        <w:pStyle w:val="LD10"/>
      </w:pPr>
      <w:r>
        <w:t xml:space="preserve">   {</w:t>
      </w:r>
    </w:p>
    <w:p w14:paraId="4AB8C2FD" w14:textId="77777777" w:rsidR="00902B2F" w:rsidRDefault="00902B2F">
      <w:pPr>
        <w:pStyle w:val="LD10"/>
      </w:pPr>
      <w:r>
        <w:t xml:space="preserve">     L_tmp = L_mult0(p0[i], (Word16)Q11_gain_i0);</w:t>
      </w:r>
    </w:p>
    <w:p w14:paraId="2D1D4744" w14:textId="77777777" w:rsidR="00902B2F" w:rsidRDefault="00902B2F">
      <w:pPr>
        <w:pStyle w:val="LD10"/>
      </w:pPr>
      <w:r>
        <w:t xml:space="preserve">     L_tmp = sub_sh(L_tmp, p1[i], (Word16)11);</w:t>
      </w:r>
    </w:p>
    <w:p w14:paraId="5743CFFF" w14:textId="77777777" w:rsidR="00902B2F" w:rsidRDefault="00902B2F">
      <w:pPr>
        <w:pStyle w:val="LD10"/>
      </w:pPr>
      <w:r>
        <w:t xml:space="preserve">     L_tmp = add_sh(L_tmp, p2[i], (Word16)11);</w:t>
      </w:r>
    </w:p>
    <w:p w14:paraId="5F8F50BD" w14:textId="77777777" w:rsidR="00902B2F" w:rsidRDefault="00902B2F">
      <w:pPr>
        <w:pStyle w:val="LD10"/>
      </w:pPr>
      <w:r>
        <w:t xml:space="preserve">     L_tmp = sub_sh(L_tmp, p3[i], (Word16)11);</w:t>
      </w:r>
    </w:p>
    <w:p w14:paraId="18193A1B" w14:textId="77777777" w:rsidR="00902B2F" w:rsidRDefault="00902B2F">
      <w:pPr>
        <w:pStyle w:val="LD10"/>
      </w:pPr>
      <w:r>
        <w:t xml:space="preserve">     y[i]  = store_hi(L_tmp, (Word16)5);</w:t>
      </w:r>
    </w:p>
    <w:p w14:paraId="1AD6D050" w14:textId="77777777" w:rsidR="00902B2F" w:rsidRDefault="00902B2F">
      <w:pPr>
        <w:pStyle w:val="LD10"/>
      </w:pPr>
      <w:r>
        <w:t xml:space="preserve">   }</w:t>
      </w:r>
    </w:p>
    <w:p w14:paraId="3E0250E0" w14:textId="77777777" w:rsidR="00902B2F" w:rsidRDefault="00902B2F">
      <w:pPr>
        <w:pStyle w:val="LD10"/>
      </w:pPr>
      <w:r>
        <w:t xml:space="preserve"> }</w:t>
      </w:r>
    </w:p>
    <w:p w14:paraId="79E5639C" w14:textId="77777777" w:rsidR="00902B2F" w:rsidRDefault="00902B2F">
      <w:pPr>
        <w:pStyle w:val="LD10"/>
      </w:pPr>
      <w:r>
        <w:t xml:space="preserve"> else</w:t>
      </w:r>
    </w:p>
    <w:p w14:paraId="702B4763" w14:textId="77777777" w:rsidR="00902B2F" w:rsidRDefault="00902B2F">
      <w:pPr>
        <w:pStyle w:val="LD10"/>
      </w:pPr>
      <w:r>
        <w:t xml:space="preserve"> {</w:t>
      </w:r>
    </w:p>
    <w:p w14:paraId="475E9A93" w14:textId="77777777" w:rsidR="00902B2F" w:rsidRDefault="00902B2F">
      <w:pPr>
        <w:pStyle w:val="LD10"/>
      </w:pPr>
      <w:r>
        <w:t xml:space="preserve">   for (i = 0; i &lt; lcode; i++)</w:t>
      </w:r>
    </w:p>
    <w:p w14:paraId="135CCBC0" w14:textId="77777777" w:rsidR="00902B2F" w:rsidRDefault="00902B2F">
      <w:pPr>
        <w:pStyle w:val="LD10"/>
      </w:pPr>
      <w:r>
        <w:t xml:space="preserve">   {</w:t>
      </w:r>
    </w:p>
    <w:p w14:paraId="6A015020" w14:textId="77777777" w:rsidR="00902B2F" w:rsidRDefault="00902B2F">
      <w:pPr>
        <w:pStyle w:val="LD10"/>
      </w:pPr>
      <w:r>
        <w:t xml:space="preserve">     L_tmp = L_mult0(p0[i], (Word16)Q11_gain_i0);</w:t>
      </w:r>
    </w:p>
    <w:p w14:paraId="4F6BD17D" w14:textId="77777777" w:rsidR="00902B2F" w:rsidRDefault="00902B2F">
      <w:pPr>
        <w:pStyle w:val="LD10"/>
      </w:pPr>
      <w:r>
        <w:t xml:space="preserve">     L_tmp = sub_sh(L_tmp, p1[i], (Word16)11);</w:t>
      </w:r>
    </w:p>
    <w:p w14:paraId="76507788" w14:textId="77777777" w:rsidR="00902B2F" w:rsidRDefault="00902B2F">
      <w:pPr>
        <w:pStyle w:val="LD10"/>
      </w:pPr>
      <w:r>
        <w:lastRenderedPageBreak/>
        <w:t xml:space="preserve">     L_tmp = add_sh(L_tmp, p2[i], (Word16)11);</w:t>
      </w:r>
    </w:p>
    <w:p w14:paraId="0806956B" w14:textId="77777777" w:rsidR="00902B2F" w:rsidRDefault="00902B2F">
      <w:pPr>
        <w:pStyle w:val="LD10"/>
      </w:pPr>
      <w:r>
        <w:t xml:space="preserve">     L_tmp = sub_sh(L_tmp, p3[i], (Word16)11);</w:t>
      </w:r>
    </w:p>
    <w:p w14:paraId="7F9EEAD5" w14:textId="77777777" w:rsidR="00902B2F" w:rsidRDefault="00902B2F">
      <w:pPr>
        <w:pStyle w:val="LD10"/>
      </w:pPr>
      <w:r>
        <w:t xml:space="preserve">     L_tmp = L_negate(L_tmp);</w:t>
      </w:r>
    </w:p>
    <w:p w14:paraId="0EA3D9BB" w14:textId="77777777" w:rsidR="00902B2F" w:rsidRDefault="00902B2F">
      <w:pPr>
        <w:pStyle w:val="LD10"/>
      </w:pPr>
      <w:r>
        <w:t xml:space="preserve">     y[i]  = store_hi(L_tmp, (Word16)5);</w:t>
      </w:r>
    </w:p>
    <w:p w14:paraId="3EE48139" w14:textId="77777777" w:rsidR="00902B2F" w:rsidRDefault="00902B2F">
      <w:pPr>
        <w:pStyle w:val="LD10"/>
      </w:pPr>
      <w:r>
        <w:t xml:space="preserve">   }</w:t>
      </w:r>
    </w:p>
    <w:p w14:paraId="5F3E3A93" w14:textId="77777777" w:rsidR="00902B2F" w:rsidRDefault="00902B2F">
      <w:pPr>
        <w:pStyle w:val="LD10"/>
      </w:pPr>
      <w:r>
        <w:t xml:space="preserve"> }</w:t>
      </w:r>
    </w:p>
    <w:p w14:paraId="715A158E" w14:textId="77777777" w:rsidR="00902B2F" w:rsidRDefault="00902B2F">
      <w:pPr>
        <w:pStyle w:val="LD10"/>
      </w:pPr>
    </w:p>
    <w:p w14:paraId="27F9E7F7" w14:textId="77777777" w:rsidR="00902B2F" w:rsidRDefault="00902B2F">
      <w:pPr>
        <w:pStyle w:val="LD10"/>
      </w:pPr>
    </w:p>
    <w:p w14:paraId="3944C07A" w14:textId="77777777" w:rsidR="00902B2F" w:rsidRDefault="00902B2F">
      <w:pPr>
        <w:pStyle w:val="LD10"/>
      </w:pPr>
    </w:p>
    <w:p w14:paraId="1D98E8AE" w14:textId="77777777" w:rsidR="00902B2F" w:rsidRDefault="00902B2F">
      <w:pPr>
        <w:pStyle w:val="LD10"/>
      </w:pPr>
      <w:r>
        <w:t xml:space="preserve"> /* Return parameters */</w:t>
      </w:r>
    </w:p>
    <w:p w14:paraId="0E232552" w14:textId="77777777" w:rsidR="00902B2F" w:rsidRDefault="00902B2F">
      <w:pPr>
        <w:pStyle w:val="LD10"/>
      </w:pPr>
    </w:p>
    <w:p w14:paraId="755B608D" w14:textId="77777777" w:rsidR="00902B2F" w:rsidRDefault="00902B2F">
      <w:pPr>
        <w:pStyle w:val="LD10"/>
      </w:pPr>
      <w:r>
        <w:t xml:space="preserve"> *shift_code = shift;</w:t>
      </w:r>
    </w:p>
    <w:p w14:paraId="4D93F00B" w14:textId="77777777" w:rsidR="00902B2F" w:rsidRDefault="00902B2F">
      <w:pPr>
        <w:pStyle w:val="LD10"/>
      </w:pPr>
    </w:p>
    <w:p w14:paraId="3F6CA259" w14:textId="77777777" w:rsidR="00902B2F" w:rsidRDefault="00902B2F">
      <w:pPr>
        <w:pStyle w:val="LD10"/>
      </w:pPr>
      <w:r>
        <w:t xml:space="preserve"> /* index = (ip0&gt;&gt;1) + ( (ip1&gt;&gt;3)&lt;&lt;5 ) + ( (ip2&gt;&gt;3)&lt;&lt;8 ) + ( (ip3&gt;&gt;3)&lt;&lt;11 )*/</w:t>
      </w:r>
    </w:p>
    <w:p w14:paraId="459D0DB1" w14:textId="77777777" w:rsidR="00902B2F" w:rsidRDefault="00902B2F">
      <w:pPr>
        <w:pStyle w:val="LD10"/>
      </w:pPr>
    </w:p>
    <w:p w14:paraId="35232594" w14:textId="77777777" w:rsidR="00902B2F" w:rsidRDefault="00902B2F">
      <w:pPr>
        <w:pStyle w:val="LD10"/>
      </w:pPr>
      <w:r>
        <w:t xml:space="preserve"> index = shr(ip0, (Word16)1);</w:t>
      </w:r>
    </w:p>
    <w:p w14:paraId="20657649" w14:textId="77777777" w:rsidR="00902B2F" w:rsidRDefault="00902B2F">
      <w:pPr>
        <w:pStyle w:val="LD10"/>
      </w:pPr>
      <w:r>
        <w:t xml:space="preserve"> index = add(index, shl( shr( ip1,(Word16)3 ),(Word16)5 ));</w:t>
      </w:r>
    </w:p>
    <w:p w14:paraId="6F7787FD" w14:textId="77777777" w:rsidR="00902B2F" w:rsidRDefault="00902B2F">
      <w:pPr>
        <w:pStyle w:val="LD10"/>
      </w:pPr>
      <w:r>
        <w:t xml:space="preserve"> index = add(index, shl( shr( ip2,(Word16)3 ),(Word16)8 ));</w:t>
      </w:r>
    </w:p>
    <w:p w14:paraId="57A8DAF6" w14:textId="77777777" w:rsidR="00902B2F" w:rsidRDefault="00902B2F">
      <w:pPr>
        <w:pStyle w:val="LD10"/>
      </w:pPr>
      <w:r>
        <w:t xml:space="preserve"> index = add(index, shl( shr( ip3,(Word16)3 ),(Word16)11 ));</w:t>
      </w:r>
    </w:p>
    <w:p w14:paraId="03E4F87F" w14:textId="77777777" w:rsidR="00902B2F" w:rsidRDefault="00902B2F">
      <w:pPr>
        <w:pStyle w:val="LD10"/>
      </w:pPr>
    </w:p>
    <w:p w14:paraId="021DCD8C" w14:textId="77777777" w:rsidR="00902B2F" w:rsidRDefault="00902B2F">
      <w:pPr>
        <w:pStyle w:val="LD10"/>
      </w:pPr>
      <w:r>
        <w:t xml:space="preserve"> return index;</w:t>
      </w:r>
    </w:p>
    <w:p w14:paraId="4C632A2F" w14:textId="77777777" w:rsidR="00902B2F" w:rsidRDefault="00902B2F">
      <w:pPr>
        <w:pStyle w:val="LD10"/>
      </w:pPr>
      <w:r>
        <w:t>}</w:t>
      </w:r>
    </w:p>
    <w:p w14:paraId="13561B01" w14:textId="77777777" w:rsidR="00902B2F" w:rsidRDefault="00902B2F">
      <w:pPr>
        <w:pStyle w:val="LD10"/>
      </w:pPr>
    </w:p>
    <w:p w14:paraId="6956BC3E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F80904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22BFA5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D_D4i60</w:t>
      </w:r>
      <w:r>
        <w:fldChar w:fldCharType="begin"/>
      </w:r>
      <w:r>
        <w:instrText>xe "D_D4i60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2C30A45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11C8BC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Decode innovative codebook d4i60_16</w:t>
      </w:r>
    </w:p>
    <w:p w14:paraId="1F2BD8D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299D3E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782532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DBBD95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D_D4i60(index,sign, shift,buffer_in,buffer_out)</w:t>
      </w:r>
    </w:p>
    <w:p w14:paraId="1A8E2CA9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(Routine_Name(input1,input2,input3,input4,output1))</w:t>
      </w:r>
    </w:p>
    <w:p w14:paraId="5B54168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3F014C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C5AD05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2F69714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Index of codebook</w:t>
      </w:r>
    </w:p>
    <w:p w14:paraId="790ECA9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77E9AC2" w14:textId="77777777" w:rsidR="00902B2F" w:rsidRDefault="00902B2F">
      <w:pPr>
        <w:pStyle w:val="WP"/>
        <w:keepNext/>
        <w:keepLines/>
      </w:pPr>
      <w:r>
        <w:t>*</w:t>
      </w:r>
    </w:p>
    <w:p w14:paraId="5F03DC37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Sign of codebook</w:t>
      </w:r>
    </w:p>
    <w:p w14:paraId="32241EB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EBB5289" w14:textId="77777777" w:rsidR="00902B2F" w:rsidRDefault="00902B2F">
      <w:pPr>
        <w:pStyle w:val="WP"/>
        <w:keepNext/>
        <w:keepLines/>
      </w:pPr>
      <w:r>
        <w:t>*</w:t>
      </w:r>
    </w:p>
    <w:p w14:paraId="635A1581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Shift of codebook</w:t>
      </w:r>
    </w:p>
    <w:p w14:paraId="11F7D77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C12F09C" w14:textId="77777777" w:rsidR="00902B2F" w:rsidRDefault="00902B2F">
      <w:pPr>
        <w:pStyle w:val="WP"/>
        <w:keepNext/>
        <w:keepLines/>
      </w:pPr>
      <w:r>
        <w:t>*</w:t>
      </w:r>
    </w:p>
    <w:p w14:paraId="2DA589D5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Noise filter</w:t>
      </w:r>
    </w:p>
    <w:p w14:paraId="42A57F4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(must be preceeded by 64 zeros)</w:t>
      </w:r>
    </w:p>
    <w:p w14:paraId="6210AAE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47906C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206F11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F5BDA8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Innovative vector</w:t>
      </w:r>
    </w:p>
    <w:p w14:paraId="01DBE28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B8D712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C3B2D3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542FA3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586CCC7" w14:textId="77777777" w:rsidR="00902B2F" w:rsidRDefault="00902B2F">
      <w:pPr>
        <w:pStyle w:val="WP"/>
        <w:keepNext/>
      </w:pPr>
      <w:r>
        <w:t>*</w:t>
      </w:r>
    </w:p>
    <w:p w14:paraId="3F6AC73C" w14:textId="77777777" w:rsidR="00902B2F" w:rsidRDefault="00902B2F">
      <w:pPr>
        <w:pStyle w:val="LD10"/>
        <w:keepNext w:val="0"/>
      </w:pPr>
      <w:r>
        <w:t>**************************************************************************/</w:t>
      </w:r>
    </w:p>
    <w:p w14:paraId="7E6A1392" w14:textId="77777777" w:rsidR="00902B2F" w:rsidRDefault="00902B2F">
      <w:pPr>
        <w:pStyle w:val="LD10"/>
        <w:keepNext w:val="0"/>
      </w:pPr>
    </w:p>
    <w:p w14:paraId="467DD2E2" w14:textId="77777777" w:rsidR="00902B2F" w:rsidRDefault="00902B2F">
      <w:pPr>
        <w:pStyle w:val="LD10"/>
      </w:pPr>
      <w:r>
        <w:t>#define lcode 60</w:t>
      </w:r>
    </w:p>
    <w:p w14:paraId="640FF1E7" w14:textId="77777777" w:rsidR="00902B2F" w:rsidRDefault="00902B2F">
      <w:pPr>
        <w:pStyle w:val="LD10"/>
        <w:keepNext w:val="0"/>
      </w:pPr>
    </w:p>
    <w:p w14:paraId="52C027E6" w14:textId="77777777" w:rsidR="00902B2F" w:rsidRDefault="00902B2F">
      <w:pPr>
        <w:pStyle w:val="LD10"/>
        <w:keepNext w:val="0"/>
      </w:pPr>
      <w:r>
        <w:t>/* Gain for impulse 0 = sqrt(2) = 1.4142 = 2896 in Q11 */</w:t>
      </w:r>
    </w:p>
    <w:p w14:paraId="30C77B7F" w14:textId="77777777" w:rsidR="00902B2F" w:rsidRDefault="00902B2F">
      <w:pPr>
        <w:pStyle w:val="LD10"/>
        <w:keepNext w:val="0"/>
      </w:pPr>
    </w:p>
    <w:p w14:paraId="6FD981EA" w14:textId="77777777" w:rsidR="00902B2F" w:rsidRDefault="00902B2F">
      <w:pPr>
        <w:pStyle w:val="LD10"/>
        <w:keepNext w:val="0"/>
      </w:pPr>
      <w:r>
        <w:t>#define Q11_gain_i0  2896</w:t>
      </w:r>
    </w:p>
    <w:p w14:paraId="0659D27E" w14:textId="77777777" w:rsidR="00902B2F" w:rsidRDefault="00902B2F">
      <w:pPr>
        <w:pStyle w:val="LD10"/>
        <w:keepNext w:val="0"/>
      </w:pPr>
    </w:p>
    <w:p w14:paraId="3EECCF37" w14:textId="77777777" w:rsidR="00902B2F" w:rsidRDefault="00902B2F">
      <w:pPr>
        <w:pStyle w:val="LD10"/>
        <w:keepNext w:val="0"/>
      </w:pPr>
      <w:r>
        <w:t>void D_D4i60(Word16 index, Word16 sign, Word16 shift, Word16 F[], Word16 cod[])</w:t>
      </w:r>
    </w:p>
    <w:p w14:paraId="1DD6479A" w14:textId="77777777" w:rsidR="00902B2F" w:rsidRDefault="00902B2F">
      <w:pPr>
        <w:pStyle w:val="LD10"/>
        <w:keepNext w:val="0"/>
      </w:pPr>
      <w:r>
        <w:t>{</w:t>
      </w:r>
    </w:p>
    <w:p w14:paraId="40859186" w14:textId="77777777" w:rsidR="00902B2F" w:rsidRDefault="00902B2F">
      <w:pPr>
        <w:pStyle w:val="LD10"/>
        <w:keepNext w:val="0"/>
      </w:pPr>
      <w:r>
        <w:t xml:space="preserve">  Word16 i, pos0, pos1, pos2, pos3;</w:t>
      </w:r>
    </w:p>
    <w:p w14:paraId="5F2C8C75" w14:textId="77777777" w:rsidR="00902B2F" w:rsidRDefault="00902B2F">
      <w:pPr>
        <w:pStyle w:val="LD10"/>
        <w:keepNext w:val="0"/>
      </w:pPr>
      <w:r>
        <w:t xml:space="preserve">  Word16 *p0, *p1, *p2, *p3;</w:t>
      </w:r>
    </w:p>
    <w:p w14:paraId="4B1548FB" w14:textId="77777777" w:rsidR="00902B2F" w:rsidRDefault="00902B2F">
      <w:pPr>
        <w:pStyle w:val="LD10"/>
        <w:keepNext w:val="0"/>
      </w:pPr>
      <w:r>
        <w:t xml:space="preserve">  Word32 L_tmp;</w:t>
      </w:r>
    </w:p>
    <w:p w14:paraId="0A9DB548" w14:textId="77777777" w:rsidR="00902B2F" w:rsidRDefault="00902B2F">
      <w:pPr>
        <w:pStyle w:val="LD10"/>
        <w:keepNext w:val="0"/>
      </w:pPr>
    </w:p>
    <w:p w14:paraId="5F403471" w14:textId="77777777" w:rsidR="00902B2F" w:rsidRDefault="00902B2F">
      <w:pPr>
        <w:pStyle w:val="LD10"/>
        <w:keepNext w:val="0"/>
      </w:pPr>
      <w:r>
        <w:t xml:space="preserve">  /* Position of the 4 impulses */</w:t>
      </w:r>
    </w:p>
    <w:p w14:paraId="3D28B01D" w14:textId="77777777" w:rsidR="00902B2F" w:rsidRDefault="00902B2F">
      <w:pPr>
        <w:pStyle w:val="LD10"/>
        <w:keepNext w:val="0"/>
      </w:pPr>
    </w:p>
    <w:p w14:paraId="5CF912F0" w14:textId="77777777" w:rsidR="00902B2F" w:rsidRDefault="00902B2F">
      <w:pPr>
        <w:pStyle w:val="LD10"/>
        <w:keepNext w:val="0"/>
      </w:pPr>
      <w:r>
        <w:t xml:space="preserve">  pos0 = shl( (Word16)(index &amp; 31), (Word16)1);</w:t>
      </w:r>
    </w:p>
    <w:p w14:paraId="5A586930" w14:textId="77777777" w:rsidR="00902B2F" w:rsidRDefault="00902B2F">
      <w:pPr>
        <w:pStyle w:val="LD10"/>
        <w:keepNext w:val="0"/>
      </w:pPr>
    </w:p>
    <w:p w14:paraId="0CC834C7" w14:textId="77777777" w:rsidR="00902B2F" w:rsidRDefault="00902B2F">
      <w:pPr>
        <w:pStyle w:val="LD10"/>
        <w:keepNext w:val="0"/>
      </w:pPr>
      <w:r>
        <w:t xml:space="preserve">  pos1 = shr( (Word16)(index &amp; 224), (Word16)2);</w:t>
      </w:r>
    </w:p>
    <w:p w14:paraId="779D5DB4" w14:textId="77777777" w:rsidR="00902B2F" w:rsidRDefault="00902B2F">
      <w:pPr>
        <w:pStyle w:val="LD10"/>
        <w:keepNext w:val="0"/>
      </w:pPr>
      <w:r>
        <w:t xml:space="preserve">  pos1 = add(pos1, (Word16)2);</w:t>
      </w:r>
    </w:p>
    <w:p w14:paraId="6B20B10F" w14:textId="77777777" w:rsidR="00902B2F" w:rsidRDefault="00902B2F">
      <w:pPr>
        <w:pStyle w:val="LD10"/>
        <w:keepNext w:val="0"/>
      </w:pPr>
    </w:p>
    <w:p w14:paraId="6035713A" w14:textId="77777777" w:rsidR="00902B2F" w:rsidRDefault="00902B2F">
      <w:pPr>
        <w:pStyle w:val="LD10"/>
        <w:keepNext w:val="0"/>
      </w:pPr>
      <w:r>
        <w:t xml:space="preserve">  pos2 = shr( (Word16)(index &amp; 1792), (Word16)5);</w:t>
      </w:r>
    </w:p>
    <w:p w14:paraId="7D45A3BF" w14:textId="77777777" w:rsidR="00902B2F" w:rsidRDefault="00902B2F">
      <w:pPr>
        <w:pStyle w:val="LD10"/>
        <w:keepNext w:val="0"/>
      </w:pPr>
      <w:r>
        <w:t xml:space="preserve">  pos2 = add(pos2, (Word16)4);</w:t>
      </w:r>
    </w:p>
    <w:p w14:paraId="73A7C2E1" w14:textId="77777777" w:rsidR="00902B2F" w:rsidRDefault="00902B2F">
      <w:pPr>
        <w:pStyle w:val="LD10"/>
        <w:keepNext w:val="0"/>
      </w:pPr>
    </w:p>
    <w:p w14:paraId="05EC328B" w14:textId="77777777" w:rsidR="00902B2F" w:rsidRDefault="00902B2F">
      <w:pPr>
        <w:pStyle w:val="LD10"/>
        <w:keepNext w:val="0"/>
      </w:pPr>
      <w:r>
        <w:t xml:space="preserve">  pos3 = shr( (Word16)(index &amp; 14336), (Word16)8);</w:t>
      </w:r>
    </w:p>
    <w:p w14:paraId="515BBB43" w14:textId="77777777" w:rsidR="00902B2F" w:rsidRDefault="00902B2F">
      <w:pPr>
        <w:pStyle w:val="LD10"/>
        <w:keepNext w:val="0"/>
      </w:pPr>
      <w:r>
        <w:t xml:space="preserve">  pos3 = add(pos3, (Word16)6);</w:t>
      </w:r>
    </w:p>
    <w:p w14:paraId="472BDF18" w14:textId="77777777" w:rsidR="00902B2F" w:rsidRDefault="00902B2F">
      <w:pPr>
        <w:pStyle w:val="LD10"/>
        <w:keepNext w:val="0"/>
      </w:pPr>
      <w:r>
        <w:br w:type="page"/>
      </w:r>
    </w:p>
    <w:p w14:paraId="791A68D1" w14:textId="77777777" w:rsidR="00902B2F" w:rsidRDefault="00902B2F">
      <w:pPr>
        <w:pStyle w:val="LD10"/>
        <w:keepNext w:val="0"/>
      </w:pPr>
      <w:r>
        <w:t xml:space="preserve">  /* Convolve code with F[]                             */</w:t>
      </w:r>
    </w:p>
    <w:p w14:paraId="0534169C" w14:textId="77777777" w:rsidR="00902B2F" w:rsidRDefault="00902B2F">
      <w:pPr>
        <w:pStyle w:val="LD10"/>
        <w:keepNext w:val="0"/>
      </w:pPr>
      <w:r>
        <w:t xml:space="preserve">  /* cod[i] = p0[i] * gain_i0  - p1[i] + p2[i] - p3[i]; */</w:t>
      </w:r>
    </w:p>
    <w:p w14:paraId="3A541BBD" w14:textId="77777777" w:rsidR="00902B2F" w:rsidRDefault="00902B2F">
      <w:pPr>
        <w:pStyle w:val="LD10"/>
        <w:keepNext w:val="0"/>
      </w:pPr>
    </w:p>
    <w:p w14:paraId="47B8FCEC" w14:textId="77777777" w:rsidR="00902B2F" w:rsidRDefault="00902B2F">
      <w:pPr>
        <w:pStyle w:val="LD10"/>
        <w:keepNext w:val="0"/>
      </w:pPr>
      <w:r>
        <w:t xml:space="preserve">  F -= shift;            /* Operations on pointers !!!  */</w:t>
      </w:r>
    </w:p>
    <w:p w14:paraId="1ECBCCB8" w14:textId="77777777" w:rsidR="00902B2F" w:rsidRDefault="00902B2F">
      <w:pPr>
        <w:pStyle w:val="LD10"/>
        <w:keepNext w:val="0"/>
      </w:pPr>
      <w:r>
        <w:t xml:space="preserve">  p0 = F - pos0;</w:t>
      </w:r>
    </w:p>
    <w:p w14:paraId="0B79604D" w14:textId="77777777" w:rsidR="00902B2F" w:rsidRDefault="00902B2F">
      <w:pPr>
        <w:pStyle w:val="LD10"/>
        <w:keepNext w:val="0"/>
      </w:pPr>
      <w:r>
        <w:t xml:space="preserve">  p1 = F - pos1;</w:t>
      </w:r>
    </w:p>
    <w:p w14:paraId="4A7018F4" w14:textId="77777777" w:rsidR="00902B2F" w:rsidRDefault="00902B2F">
      <w:pPr>
        <w:pStyle w:val="LD10"/>
        <w:keepNext w:val="0"/>
      </w:pPr>
      <w:r>
        <w:t xml:space="preserve">  p2 = F - pos2;</w:t>
      </w:r>
    </w:p>
    <w:p w14:paraId="497A1E35" w14:textId="77777777" w:rsidR="00902B2F" w:rsidRDefault="00902B2F">
      <w:pPr>
        <w:pStyle w:val="LD10"/>
        <w:keepNext w:val="0"/>
      </w:pPr>
      <w:r>
        <w:t xml:space="preserve">  p3 = F - pos3;</w:t>
      </w:r>
    </w:p>
    <w:p w14:paraId="6CE5C1B9" w14:textId="77777777" w:rsidR="00902B2F" w:rsidRDefault="00902B2F">
      <w:pPr>
        <w:pStyle w:val="LD10"/>
        <w:keepNext w:val="0"/>
      </w:pPr>
    </w:p>
    <w:p w14:paraId="4545DAAE" w14:textId="77777777" w:rsidR="00902B2F" w:rsidRDefault="00902B2F">
      <w:pPr>
        <w:pStyle w:val="LD10"/>
        <w:keepNext w:val="0"/>
      </w:pPr>
      <w:r>
        <w:t xml:space="preserve">  if(sign == 0)</w:t>
      </w:r>
    </w:p>
    <w:p w14:paraId="23E32472" w14:textId="77777777" w:rsidR="00902B2F" w:rsidRDefault="00902B2F">
      <w:pPr>
        <w:pStyle w:val="LD10"/>
        <w:keepNext w:val="0"/>
      </w:pPr>
      <w:r>
        <w:t xml:space="preserve">  {</w:t>
      </w:r>
    </w:p>
    <w:p w14:paraId="5BF9FE15" w14:textId="77777777" w:rsidR="00902B2F" w:rsidRDefault="00902B2F">
      <w:pPr>
        <w:pStyle w:val="LD10"/>
        <w:keepNext w:val="0"/>
      </w:pPr>
      <w:r>
        <w:t xml:space="preserve">    for (i = 0; i &lt; lcode; i++)</w:t>
      </w:r>
    </w:p>
    <w:p w14:paraId="20954F36" w14:textId="77777777" w:rsidR="00902B2F" w:rsidRDefault="00902B2F">
      <w:pPr>
        <w:pStyle w:val="LD10"/>
        <w:keepNext w:val="0"/>
      </w:pPr>
      <w:r>
        <w:t xml:space="preserve">    {</w:t>
      </w:r>
    </w:p>
    <w:p w14:paraId="1B0C8D75" w14:textId="77777777" w:rsidR="00902B2F" w:rsidRDefault="00902B2F">
      <w:pPr>
        <w:pStyle w:val="LD10"/>
        <w:keepNext w:val="0"/>
      </w:pPr>
      <w:r>
        <w:t xml:space="preserve">      L_tmp  = L_mult0(p0[i], (Word16)Q11_gain_i0);</w:t>
      </w:r>
    </w:p>
    <w:p w14:paraId="4B9B75E1" w14:textId="77777777" w:rsidR="00902B2F" w:rsidRDefault="00902B2F">
      <w:pPr>
        <w:pStyle w:val="LD10"/>
        <w:keepNext w:val="0"/>
      </w:pPr>
      <w:r>
        <w:t xml:space="preserve">      L_tmp  = sub_sh(L_tmp, p1[i], (Word16)11);</w:t>
      </w:r>
    </w:p>
    <w:p w14:paraId="2606114E" w14:textId="77777777" w:rsidR="00902B2F" w:rsidRDefault="00902B2F">
      <w:pPr>
        <w:pStyle w:val="LD10"/>
        <w:keepNext w:val="0"/>
      </w:pPr>
      <w:r>
        <w:t xml:space="preserve">      L_tmp  = add_sh(L_tmp, p2[i], (Word16)11);</w:t>
      </w:r>
    </w:p>
    <w:p w14:paraId="51D2ABA3" w14:textId="77777777" w:rsidR="00902B2F" w:rsidRDefault="00902B2F">
      <w:pPr>
        <w:pStyle w:val="LD10"/>
        <w:keepNext w:val="0"/>
      </w:pPr>
      <w:r>
        <w:t xml:space="preserve">      L_tmp  = sub_sh(L_tmp, p3[i], (Word16)11);</w:t>
      </w:r>
    </w:p>
    <w:p w14:paraId="1A0F5EF0" w14:textId="77777777" w:rsidR="00902B2F" w:rsidRDefault="00902B2F">
      <w:pPr>
        <w:pStyle w:val="LD10"/>
        <w:keepNext w:val="0"/>
      </w:pPr>
      <w:r>
        <w:t xml:space="preserve">      cod[i] = store_hi(L_tmp, (Word16)5);</w:t>
      </w:r>
    </w:p>
    <w:p w14:paraId="5AB9E50B" w14:textId="77777777" w:rsidR="00902B2F" w:rsidRDefault="00902B2F">
      <w:pPr>
        <w:pStyle w:val="LD10"/>
        <w:keepNext w:val="0"/>
      </w:pPr>
      <w:r>
        <w:t xml:space="preserve">    }</w:t>
      </w:r>
    </w:p>
    <w:p w14:paraId="2894B841" w14:textId="77777777" w:rsidR="00902B2F" w:rsidRDefault="00902B2F">
      <w:pPr>
        <w:pStyle w:val="LD10"/>
        <w:keepNext w:val="0"/>
      </w:pPr>
      <w:r>
        <w:t xml:space="preserve">  }</w:t>
      </w:r>
    </w:p>
    <w:p w14:paraId="6C6D669C" w14:textId="77777777" w:rsidR="00902B2F" w:rsidRDefault="00902B2F">
      <w:pPr>
        <w:pStyle w:val="LD10"/>
        <w:keepNext w:val="0"/>
      </w:pPr>
      <w:r>
        <w:t xml:space="preserve">  else</w:t>
      </w:r>
    </w:p>
    <w:p w14:paraId="3C065613" w14:textId="77777777" w:rsidR="00902B2F" w:rsidRDefault="00902B2F">
      <w:pPr>
        <w:pStyle w:val="LD10"/>
        <w:keepNext w:val="0"/>
      </w:pPr>
      <w:r>
        <w:t xml:space="preserve">  {</w:t>
      </w:r>
    </w:p>
    <w:p w14:paraId="5A20E3DA" w14:textId="77777777" w:rsidR="00902B2F" w:rsidRDefault="00902B2F">
      <w:pPr>
        <w:pStyle w:val="LD10"/>
        <w:keepNext w:val="0"/>
      </w:pPr>
      <w:r>
        <w:t xml:space="preserve">    for (i = 0; i &lt; lcode; i++)</w:t>
      </w:r>
    </w:p>
    <w:p w14:paraId="3AD210F1" w14:textId="77777777" w:rsidR="00902B2F" w:rsidRDefault="00902B2F">
      <w:pPr>
        <w:pStyle w:val="LD10"/>
        <w:keepNext w:val="0"/>
      </w:pPr>
      <w:r>
        <w:t xml:space="preserve">    {</w:t>
      </w:r>
    </w:p>
    <w:p w14:paraId="27E0B2DC" w14:textId="77777777" w:rsidR="00902B2F" w:rsidRDefault="00902B2F">
      <w:pPr>
        <w:pStyle w:val="LD10"/>
        <w:keepNext w:val="0"/>
      </w:pPr>
      <w:r>
        <w:t xml:space="preserve">      L_tmp  = L_mult0(p0[i], (Word16)Q11_gain_i0);</w:t>
      </w:r>
    </w:p>
    <w:p w14:paraId="723A7C6F" w14:textId="77777777" w:rsidR="00902B2F" w:rsidRDefault="00902B2F">
      <w:pPr>
        <w:pStyle w:val="LD10"/>
        <w:keepNext w:val="0"/>
      </w:pPr>
      <w:r>
        <w:t xml:space="preserve">      L_tmp  = sub_sh(L_tmp, p1[i], (Word16)11);</w:t>
      </w:r>
    </w:p>
    <w:p w14:paraId="48C49859" w14:textId="77777777" w:rsidR="00902B2F" w:rsidRDefault="00902B2F">
      <w:pPr>
        <w:pStyle w:val="LD10"/>
        <w:keepNext w:val="0"/>
      </w:pPr>
      <w:r>
        <w:t xml:space="preserve">      L_tmp  = add_sh(L_tmp, p2[i], (Word16)11);</w:t>
      </w:r>
    </w:p>
    <w:p w14:paraId="39156912" w14:textId="77777777" w:rsidR="00902B2F" w:rsidRDefault="00902B2F">
      <w:pPr>
        <w:pStyle w:val="LD10"/>
        <w:keepNext w:val="0"/>
      </w:pPr>
      <w:r>
        <w:t xml:space="preserve">      L_tmp  = sub_sh(L_tmp, p3[i], (Word16)11);</w:t>
      </w:r>
    </w:p>
    <w:p w14:paraId="056CB01C" w14:textId="77777777" w:rsidR="00902B2F" w:rsidRDefault="00902B2F">
      <w:pPr>
        <w:pStyle w:val="LD10"/>
        <w:keepNext w:val="0"/>
      </w:pPr>
      <w:r>
        <w:t xml:space="preserve">      L_tmp  = L_negate(L_tmp);</w:t>
      </w:r>
    </w:p>
    <w:p w14:paraId="35ACCA1C" w14:textId="77777777" w:rsidR="00902B2F" w:rsidRDefault="00902B2F">
      <w:pPr>
        <w:pStyle w:val="LD10"/>
        <w:keepNext w:val="0"/>
      </w:pPr>
      <w:r>
        <w:t xml:space="preserve">      cod[i] = store_hi(L_tmp, (Word16)5);</w:t>
      </w:r>
    </w:p>
    <w:p w14:paraId="40D266E5" w14:textId="77777777" w:rsidR="00902B2F" w:rsidRDefault="00902B2F">
      <w:pPr>
        <w:pStyle w:val="LD10"/>
        <w:keepNext w:val="0"/>
      </w:pPr>
      <w:r>
        <w:t xml:space="preserve">    }</w:t>
      </w:r>
    </w:p>
    <w:p w14:paraId="62C2270C" w14:textId="77777777" w:rsidR="00902B2F" w:rsidRDefault="00902B2F">
      <w:pPr>
        <w:pStyle w:val="LD10"/>
        <w:keepNext w:val="0"/>
      </w:pPr>
      <w:r>
        <w:t xml:space="preserve">  }</w:t>
      </w:r>
    </w:p>
    <w:p w14:paraId="4D60D89E" w14:textId="77777777" w:rsidR="00902B2F" w:rsidRDefault="00902B2F">
      <w:pPr>
        <w:pStyle w:val="LD10"/>
        <w:keepNext w:val="0"/>
      </w:pPr>
    </w:p>
    <w:p w14:paraId="1762F666" w14:textId="77777777" w:rsidR="00902B2F" w:rsidRDefault="00902B2F">
      <w:pPr>
        <w:pStyle w:val="LD10"/>
        <w:keepNext w:val="0"/>
      </w:pPr>
      <w:r>
        <w:t xml:space="preserve">  return;</w:t>
      </w:r>
    </w:p>
    <w:p w14:paraId="4A936818" w14:textId="77777777" w:rsidR="00902B2F" w:rsidRDefault="00902B2F">
      <w:pPr>
        <w:pStyle w:val="LD10"/>
        <w:keepNext w:val="0"/>
      </w:pPr>
      <w:r>
        <w:t>}</w:t>
      </w:r>
    </w:p>
    <w:p w14:paraId="140D2DAC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589DE7D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CD4F4F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D_Lsp334</w:t>
      </w:r>
      <w:r>
        <w:fldChar w:fldCharType="begin"/>
      </w:r>
      <w:r>
        <w:instrText>xe "D_Lsp334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50C6358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EFFF2F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Decoding: Split vector quantization of </w:t>
      </w:r>
    </w:p>
    <w:p w14:paraId="1C193B7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LSP parameters</w:t>
      </w:r>
    </w:p>
    <w:p w14:paraId="0F0BD5A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40FED5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211DB2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21072B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D_Lsp334(buffer_in1,buffer_out1,buffer_in2)</w:t>
      </w:r>
    </w:p>
    <w:p w14:paraId="4C0E3F6F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(Routine_Name(input1,output1,input2))</w:t>
      </w:r>
    </w:p>
    <w:p w14:paraId="59A46B7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3BADCB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2B22C5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85B4FD0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 xml:space="preserve">- Description : indices of the three selected </w:t>
      </w:r>
    </w:p>
    <w:p w14:paraId="3211820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codebook entries</w:t>
      </w:r>
    </w:p>
    <w:p w14:paraId="64B54DF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A7D3073" w14:textId="77777777" w:rsidR="00902B2F" w:rsidRDefault="00902B2F">
      <w:pPr>
        <w:pStyle w:val="WP"/>
        <w:keepNext/>
        <w:keepLines/>
      </w:pPr>
      <w:r>
        <w:t>*</w:t>
      </w:r>
    </w:p>
    <w:p w14:paraId="4FB8659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Previous LSP values</w:t>
      </w:r>
    </w:p>
    <w:p w14:paraId="701F674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(in the cosine domain)</w:t>
      </w:r>
    </w:p>
    <w:p w14:paraId="7FCA7C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61B814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83A7BF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36B1CAE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DC0FD0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Quantized LSPs (in the cosine domain)</w:t>
      </w:r>
    </w:p>
    <w:p w14:paraId="4FB7762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C3C2E4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BC9170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2C85B70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0CB133C" w14:textId="77777777" w:rsidR="00902B2F" w:rsidRDefault="00902B2F">
      <w:pPr>
        <w:pStyle w:val="WP"/>
        <w:keepNext/>
        <w:keepLines/>
      </w:pPr>
      <w:r>
        <w:t>*</w:t>
      </w:r>
    </w:p>
    <w:p w14:paraId="29ADA529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05A5F0DD" w14:textId="77777777" w:rsidR="00902B2F" w:rsidRDefault="00902B2F">
      <w:pPr>
        <w:pStyle w:val="LD10"/>
      </w:pPr>
    </w:p>
    <w:p w14:paraId="4A15EF07" w14:textId="77777777" w:rsidR="00902B2F" w:rsidRDefault="00902B2F">
      <w:pPr>
        <w:pStyle w:val="LD10"/>
      </w:pPr>
      <w:r>
        <w:t>void D_Lsp334(Word16 indice[], Word16 lsp[], Word16 lsp_old[])</w:t>
      </w:r>
    </w:p>
    <w:p w14:paraId="467FC7D8" w14:textId="77777777" w:rsidR="00902B2F" w:rsidRDefault="00902B2F">
      <w:pPr>
        <w:pStyle w:val="LD10"/>
      </w:pPr>
      <w:r>
        <w:t>{</w:t>
      </w:r>
    </w:p>
    <w:p w14:paraId="2F227D51" w14:textId="77777777" w:rsidR="00902B2F" w:rsidRDefault="00902B2F">
      <w:pPr>
        <w:pStyle w:val="LD10"/>
      </w:pPr>
      <w:r>
        <w:t xml:space="preserve">   Word16 i, *p, temp;</w:t>
      </w:r>
    </w:p>
    <w:p w14:paraId="592E49B7" w14:textId="77777777" w:rsidR="00902B2F" w:rsidRDefault="00902B2F">
      <w:pPr>
        <w:pStyle w:val="LD10"/>
      </w:pPr>
    </w:p>
    <w:p w14:paraId="5FCEE1A6" w14:textId="77777777" w:rsidR="00902B2F" w:rsidRDefault="00902B2F">
      <w:pPr>
        <w:pStyle w:val="LD10"/>
      </w:pPr>
      <w:r>
        <w:t xml:space="preserve">   p      = &amp;dico1_clsp[ indice[0] * 3];</w:t>
      </w:r>
    </w:p>
    <w:p w14:paraId="1EB373ED" w14:textId="77777777" w:rsidR="00902B2F" w:rsidRDefault="00902B2F">
      <w:pPr>
        <w:pStyle w:val="LD10"/>
      </w:pPr>
      <w:r>
        <w:t xml:space="preserve">   lsp[0] = *p++ ;</w:t>
      </w:r>
    </w:p>
    <w:p w14:paraId="6572FDAC" w14:textId="77777777" w:rsidR="00902B2F" w:rsidRDefault="00902B2F">
      <w:pPr>
        <w:pStyle w:val="LD10"/>
      </w:pPr>
      <w:r>
        <w:t xml:space="preserve">   lsp[1] = *p++ ;</w:t>
      </w:r>
    </w:p>
    <w:p w14:paraId="077AA0A1" w14:textId="77777777" w:rsidR="00902B2F" w:rsidRDefault="00902B2F">
      <w:pPr>
        <w:pStyle w:val="LD10"/>
      </w:pPr>
      <w:r>
        <w:t xml:space="preserve">   lsp[2] = *p++ ;</w:t>
      </w:r>
    </w:p>
    <w:p w14:paraId="0670FE9C" w14:textId="77777777" w:rsidR="00902B2F" w:rsidRDefault="00902B2F">
      <w:pPr>
        <w:pStyle w:val="LD10"/>
      </w:pPr>
    </w:p>
    <w:p w14:paraId="37E44A0A" w14:textId="77777777" w:rsidR="00902B2F" w:rsidRDefault="00902B2F">
      <w:pPr>
        <w:pStyle w:val="LD10"/>
      </w:pPr>
      <w:r>
        <w:t xml:space="preserve">   p      = &amp;dico2_clsp[ indice[1] * 3];</w:t>
      </w:r>
    </w:p>
    <w:p w14:paraId="4BF93148" w14:textId="77777777" w:rsidR="00902B2F" w:rsidRDefault="00902B2F">
      <w:pPr>
        <w:pStyle w:val="LD10"/>
      </w:pPr>
      <w:r>
        <w:t xml:space="preserve">   lsp[3] = *p++ ;</w:t>
      </w:r>
    </w:p>
    <w:p w14:paraId="31E47438" w14:textId="77777777" w:rsidR="00902B2F" w:rsidRDefault="00902B2F">
      <w:pPr>
        <w:pStyle w:val="LD10"/>
      </w:pPr>
      <w:r>
        <w:t xml:space="preserve">   lsp[4] = *p++ ;</w:t>
      </w:r>
    </w:p>
    <w:p w14:paraId="244B52C0" w14:textId="77777777" w:rsidR="00902B2F" w:rsidRDefault="00902B2F">
      <w:pPr>
        <w:pStyle w:val="LD10"/>
      </w:pPr>
      <w:r>
        <w:t xml:space="preserve">   lsp[5] = *p++ ;</w:t>
      </w:r>
    </w:p>
    <w:p w14:paraId="78B25162" w14:textId="77777777" w:rsidR="00902B2F" w:rsidRDefault="00902B2F">
      <w:pPr>
        <w:pStyle w:val="LD10"/>
      </w:pPr>
    </w:p>
    <w:p w14:paraId="6BE9214C" w14:textId="77777777" w:rsidR="00902B2F" w:rsidRDefault="00902B2F">
      <w:pPr>
        <w:pStyle w:val="LD10"/>
      </w:pPr>
      <w:r>
        <w:t xml:space="preserve">   p      = &amp;dico3_clsp[ indice[2] * 4];</w:t>
      </w:r>
    </w:p>
    <w:p w14:paraId="69AF54D2" w14:textId="77777777" w:rsidR="00902B2F" w:rsidRDefault="00902B2F">
      <w:pPr>
        <w:pStyle w:val="LD10"/>
      </w:pPr>
      <w:r>
        <w:t xml:space="preserve">   lsp[6] = *p++ ;</w:t>
      </w:r>
    </w:p>
    <w:p w14:paraId="0655F201" w14:textId="77777777" w:rsidR="00902B2F" w:rsidRDefault="00902B2F">
      <w:pPr>
        <w:pStyle w:val="LD10"/>
      </w:pPr>
      <w:r>
        <w:t xml:space="preserve">   lsp[7] = *p++ ;</w:t>
      </w:r>
    </w:p>
    <w:p w14:paraId="2A31D18D" w14:textId="77777777" w:rsidR="00902B2F" w:rsidRDefault="00902B2F">
      <w:pPr>
        <w:pStyle w:val="LD10"/>
      </w:pPr>
      <w:r>
        <w:t xml:space="preserve">   lsp[8] = *p++ ;</w:t>
      </w:r>
    </w:p>
    <w:p w14:paraId="5440E91C" w14:textId="77777777" w:rsidR="00902B2F" w:rsidRDefault="00902B2F">
      <w:pPr>
        <w:pStyle w:val="LD10"/>
      </w:pPr>
      <w:r>
        <w:t xml:space="preserve">   lsp[9] = *p++ ;</w:t>
      </w:r>
    </w:p>
    <w:p w14:paraId="593BBDAC" w14:textId="77777777" w:rsidR="00902B2F" w:rsidRDefault="00902B2F">
      <w:pPr>
        <w:pStyle w:val="LD10"/>
      </w:pPr>
    </w:p>
    <w:p w14:paraId="63E85BE7" w14:textId="77777777" w:rsidR="00902B2F" w:rsidRDefault="00902B2F">
      <w:pPr>
        <w:pStyle w:val="LD10"/>
      </w:pPr>
      <w:r>
        <w:t xml:space="preserve">   /* Minimum distance between lsp[2] and lsp[3] */</w:t>
      </w:r>
    </w:p>
    <w:p w14:paraId="641AA6C0" w14:textId="77777777" w:rsidR="00902B2F" w:rsidRDefault="00902B2F">
      <w:pPr>
        <w:pStyle w:val="LD10"/>
      </w:pPr>
    </w:p>
    <w:p w14:paraId="6D7BFAEC" w14:textId="77777777" w:rsidR="00902B2F" w:rsidRDefault="00902B2F">
      <w:pPr>
        <w:pStyle w:val="LD10"/>
      </w:pPr>
      <w:r>
        <w:t xml:space="preserve">   temp = 917;</w:t>
      </w:r>
      <w:r>
        <w:tab/>
      </w:r>
      <w:r>
        <w:tab/>
      </w:r>
      <w:r>
        <w:tab/>
        <w:t>/* 917 = 0.028 in Q15 = 50hz around 1000hz */</w:t>
      </w:r>
    </w:p>
    <w:p w14:paraId="48563482" w14:textId="77777777" w:rsidR="00902B2F" w:rsidRDefault="00902B2F">
      <w:pPr>
        <w:pStyle w:val="LD10"/>
      </w:pPr>
      <w:r>
        <w:t xml:space="preserve">   temp = sub(temp, lsp[2]);</w:t>
      </w:r>
    </w:p>
    <w:p w14:paraId="2E2933F9" w14:textId="77777777" w:rsidR="00902B2F" w:rsidRDefault="00902B2F">
      <w:pPr>
        <w:pStyle w:val="LD10"/>
      </w:pPr>
      <w:r>
        <w:t xml:space="preserve">   temp = add(temp, lsp[3]);</w:t>
      </w:r>
      <w:r>
        <w:tab/>
        <w:t>/* temp = 0.028 - (lsp[2]-lsp[3])      */</w:t>
      </w:r>
    </w:p>
    <w:p w14:paraId="7DBB9BA3" w14:textId="77777777" w:rsidR="00902B2F" w:rsidRDefault="00902B2F">
      <w:pPr>
        <w:pStyle w:val="LD10"/>
      </w:pPr>
      <w:r>
        <w:t xml:space="preserve">   if (temp &gt; 0)</w:t>
      </w:r>
    </w:p>
    <w:p w14:paraId="214EC7A9" w14:textId="77777777" w:rsidR="00902B2F" w:rsidRDefault="00902B2F">
      <w:pPr>
        <w:pStyle w:val="LD10"/>
      </w:pPr>
      <w:r>
        <w:t xml:space="preserve">   {</w:t>
      </w:r>
    </w:p>
    <w:p w14:paraId="664E5338" w14:textId="77777777" w:rsidR="00902B2F" w:rsidRDefault="00902B2F">
      <w:pPr>
        <w:pStyle w:val="LD10"/>
      </w:pPr>
      <w:r>
        <w:t xml:space="preserve">     temp = shr(temp, (Word16)1);</w:t>
      </w:r>
    </w:p>
    <w:p w14:paraId="65DB675B" w14:textId="77777777" w:rsidR="00902B2F" w:rsidRDefault="00902B2F">
      <w:pPr>
        <w:pStyle w:val="LD10"/>
      </w:pPr>
      <w:r>
        <w:t xml:space="preserve">     lsp[2] = add(lsp[2], temp);</w:t>
      </w:r>
    </w:p>
    <w:p w14:paraId="2D18E9FF" w14:textId="77777777" w:rsidR="00902B2F" w:rsidRDefault="00902B2F">
      <w:pPr>
        <w:pStyle w:val="LD10"/>
      </w:pPr>
      <w:r>
        <w:lastRenderedPageBreak/>
        <w:t xml:space="preserve">     lsp[3] = sub(lsp[3], temp);</w:t>
      </w:r>
    </w:p>
    <w:p w14:paraId="2FD5B09B" w14:textId="77777777" w:rsidR="00902B2F" w:rsidRDefault="00902B2F">
      <w:pPr>
        <w:pStyle w:val="LD10"/>
      </w:pPr>
      <w:r>
        <w:t xml:space="preserve">   }</w:t>
      </w:r>
    </w:p>
    <w:p w14:paraId="33E50366" w14:textId="77777777" w:rsidR="00902B2F" w:rsidRDefault="00902B2F">
      <w:pPr>
        <w:pStyle w:val="LD10"/>
      </w:pPr>
      <w:r>
        <w:br w:type="page"/>
      </w:r>
    </w:p>
    <w:p w14:paraId="73C038C4" w14:textId="77777777" w:rsidR="00902B2F" w:rsidRDefault="00902B2F">
      <w:pPr>
        <w:pStyle w:val="LD10"/>
      </w:pPr>
      <w:r>
        <w:t xml:space="preserve">   /* Minimum distance between lsp[5] and lsp[6] */</w:t>
      </w:r>
    </w:p>
    <w:p w14:paraId="304EB9CE" w14:textId="77777777" w:rsidR="00902B2F" w:rsidRDefault="00902B2F">
      <w:pPr>
        <w:pStyle w:val="LD10"/>
      </w:pPr>
    </w:p>
    <w:p w14:paraId="573ADE63" w14:textId="77777777" w:rsidR="00902B2F" w:rsidRDefault="00902B2F">
      <w:pPr>
        <w:pStyle w:val="LD10"/>
      </w:pPr>
      <w:r>
        <w:t xml:space="preserve">   temp = 1245;</w:t>
      </w:r>
      <w:r>
        <w:tab/>
      </w:r>
      <w:r>
        <w:tab/>
      </w:r>
      <w:r>
        <w:tab/>
        <w:t>/* 1245= 0.038 in Q15 = 50hz around 1600hz */</w:t>
      </w:r>
    </w:p>
    <w:p w14:paraId="087271E8" w14:textId="77777777" w:rsidR="00902B2F" w:rsidRDefault="00902B2F">
      <w:pPr>
        <w:pStyle w:val="LD10"/>
      </w:pPr>
      <w:r>
        <w:t xml:space="preserve">   temp = sub(temp, lsp[5]);</w:t>
      </w:r>
    </w:p>
    <w:p w14:paraId="29888103" w14:textId="77777777" w:rsidR="00902B2F" w:rsidRDefault="00902B2F">
      <w:pPr>
        <w:pStyle w:val="LD10"/>
      </w:pPr>
      <w:r>
        <w:t xml:space="preserve">   temp = add(temp, lsp[6]);</w:t>
      </w:r>
      <w:r>
        <w:tab/>
        <w:t>/* temp = 0.038 - (lsp[5]-lsp[6])      */</w:t>
      </w:r>
    </w:p>
    <w:p w14:paraId="74CA1E9D" w14:textId="77777777" w:rsidR="00902B2F" w:rsidRDefault="00902B2F">
      <w:pPr>
        <w:pStyle w:val="LD10"/>
      </w:pPr>
      <w:r>
        <w:t xml:space="preserve">   if (temp &gt; 0)</w:t>
      </w:r>
    </w:p>
    <w:p w14:paraId="090554AA" w14:textId="77777777" w:rsidR="00902B2F" w:rsidRDefault="00902B2F">
      <w:pPr>
        <w:pStyle w:val="LD10"/>
      </w:pPr>
      <w:r>
        <w:t xml:space="preserve">   {</w:t>
      </w:r>
    </w:p>
    <w:p w14:paraId="2C8DB954" w14:textId="77777777" w:rsidR="00902B2F" w:rsidRDefault="00902B2F">
      <w:pPr>
        <w:pStyle w:val="LD10"/>
      </w:pPr>
      <w:r>
        <w:t xml:space="preserve">     temp = shr( temp,(Word16)1 );</w:t>
      </w:r>
    </w:p>
    <w:p w14:paraId="540B8E80" w14:textId="77777777" w:rsidR="00902B2F" w:rsidRDefault="00902B2F">
      <w:pPr>
        <w:pStyle w:val="LD10"/>
      </w:pPr>
      <w:r>
        <w:t xml:space="preserve">     lsp[5] = add(lsp[5], temp);</w:t>
      </w:r>
    </w:p>
    <w:p w14:paraId="5A66AD2C" w14:textId="77777777" w:rsidR="00902B2F" w:rsidRDefault="00902B2F">
      <w:pPr>
        <w:pStyle w:val="LD10"/>
      </w:pPr>
      <w:r>
        <w:t xml:space="preserve">     lsp[6] = sub(lsp[6], temp);</w:t>
      </w:r>
    </w:p>
    <w:p w14:paraId="300E67AC" w14:textId="77777777" w:rsidR="00902B2F" w:rsidRDefault="00902B2F">
      <w:pPr>
        <w:pStyle w:val="LD10"/>
      </w:pPr>
      <w:r>
        <w:t xml:space="preserve">   }</w:t>
      </w:r>
    </w:p>
    <w:p w14:paraId="33AC0089" w14:textId="77777777" w:rsidR="00902B2F" w:rsidRDefault="00902B2F">
      <w:pPr>
        <w:pStyle w:val="LD10"/>
      </w:pPr>
    </w:p>
    <w:p w14:paraId="689D5372" w14:textId="77777777" w:rsidR="00902B2F" w:rsidRDefault="00902B2F">
      <w:pPr>
        <w:pStyle w:val="LD10"/>
      </w:pPr>
      <w:r>
        <w:t xml:space="preserve">   /* Verify if lsp[] are still in order */</w:t>
      </w:r>
    </w:p>
    <w:p w14:paraId="769727C9" w14:textId="77777777" w:rsidR="00902B2F" w:rsidRDefault="00902B2F">
      <w:pPr>
        <w:pStyle w:val="LD10"/>
      </w:pPr>
    </w:p>
    <w:p w14:paraId="1FDE2F06" w14:textId="77777777" w:rsidR="00902B2F" w:rsidRDefault="00902B2F">
      <w:pPr>
        <w:pStyle w:val="LD10"/>
      </w:pPr>
      <w:r>
        <w:t xml:space="preserve">   temp = 0;</w:t>
      </w:r>
    </w:p>
    <w:p w14:paraId="29BECD53" w14:textId="77777777" w:rsidR="00902B2F" w:rsidRDefault="00902B2F">
      <w:pPr>
        <w:pStyle w:val="LD10"/>
      </w:pPr>
      <w:r>
        <w:t xml:space="preserve">   for(i=0; i&lt;9; i++)</w:t>
      </w:r>
    </w:p>
    <w:p w14:paraId="17D7C252" w14:textId="77777777" w:rsidR="00902B2F" w:rsidRDefault="00902B2F">
      <w:pPr>
        <w:pStyle w:val="LD10"/>
      </w:pPr>
      <w:r>
        <w:t xml:space="preserve">   {</w:t>
      </w:r>
    </w:p>
    <w:p w14:paraId="4B467D1C" w14:textId="77777777" w:rsidR="00902B2F" w:rsidRDefault="00902B2F">
      <w:pPr>
        <w:pStyle w:val="LD10"/>
      </w:pPr>
      <w:r>
        <w:t xml:space="preserve">      if(sub(lsp[i],lsp[i+1]) &lt;= 0 )</w:t>
      </w:r>
    </w:p>
    <w:p w14:paraId="6A3A7349" w14:textId="77777777" w:rsidR="00902B2F" w:rsidRDefault="00902B2F">
      <w:pPr>
        <w:pStyle w:val="LD10"/>
      </w:pPr>
      <w:r>
        <w:t xml:space="preserve">      {</w:t>
      </w:r>
    </w:p>
    <w:p w14:paraId="5F65A8BC" w14:textId="77777777" w:rsidR="00902B2F" w:rsidRDefault="00902B2F">
      <w:pPr>
        <w:pStyle w:val="LD10"/>
      </w:pPr>
      <w:r>
        <w:t xml:space="preserve">        temp = 1;</w:t>
      </w:r>
    </w:p>
    <w:p w14:paraId="5A071FBE" w14:textId="77777777" w:rsidR="00902B2F" w:rsidRDefault="00902B2F">
      <w:pPr>
        <w:pStyle w:val="LD10"/>
      </w:pPr>
      <w:r>
        <w:t xml:space="preserve">      }</w:t>
      </w:r>
    </w:p>
    <w:p w14:paraId="5E59A7FE" w14:textId="77777777" w:rsidR="00902B2F" w:rsidRDefault="00902B2F">
      <w:pPr>
        <w:pStyle w:val="LD10"/>
      </w:pPr>
      <w:r>
        <w:t xml:space="preserve">   }</w:t>
      </w:r>
    </w:p>
    <w:p w14:paraId="308EB1A9" w14:textId="77777777" w:rsidR="00902B2F" w:rsidRDefault="00902B2F">
      <w:pPr>
        <w:pStyle w:val="LD10"/>
      </w:pPr>
    </w:p>
    <w:p w14:paraId="6D4279EE" w14:textId="77777777" w:rsidR="00902B2F" w:rsidRDefault="00902B2F">
      <w:pPr>
        <w:pStyle w:val="LD10"/>
      </w:pPr>
      <w:r>
        <w:t xml:space="preserve">  /* If lsp[] are not in order keep old lsp[] */</w:t>
      </w:r>
    </w:p>
    <w:p w14:paraId="2A4CA1FD" w14:textId="77777777" w:rsidR="00902B2F" w:rsidRDefault="00902B2F">
      <w:pPr>
        <w:pStyle w:val="LD10"/>
      </w:pPr>
    </w:p>
    <w:p w14:paraId="58EF2A92" w14:textId="77777777" w:rsidR="00902B2F" w:rsidRDefault="00902B2F">
      <w:pPr>
        <w:pStyle w:val="LD10"/>
      </w:pPr>
      <w:r>
        <w:t xml:space="preserve">   if(temp != 0)</w:t>
      </w:r>
    </w:p>
    <w:p w14:paraId="6A40FDB3" w14:textId="77777777" w:rsidR="00902B2F" w:rsidRDefault="00902B2F">
      <w:pPr>
        <w:pStyle w:val="LD10"/>
      </w:pPr>
      <w:r>
        <w:t xml:space="preserve">   {</w:t>
      </w:r>
    </w:p>
    <w:p w14:paraId="5A51B3FC" w14:textId="77777777" w:rsidR="00902B2F" w:rsidRDefault="00902B2F">
      <w:pPr>
        <w:pStyle w:val="LD10"/>
      </w:pPr>
      <w:r>
        <w:t xml:space="preserve">     for(i=0; i&lt;10; i++)</w:t>
      </w:r>
    </w:p>
    <w:p w14:paraId="0B72C356" w14:textId="77777777" w:rsidR="00902B2F" w:rsidRDefault="00902B2F">
      <w:pPr>
        <w:pStyle w:val="LD10"/>
      </w:pPr>
      <w:r>
        <w:t xml:space="preserve">       lsp[i] = lsp_old[i];</w:t>
      </w:r>
    </w:p>
    <w:p w14:paraId="4CBC663A" w14:textId="77777777" w:rsidR="00902B2F" w:rsidRDefault="00902B2F">
      <w:pPr>
        <w:pStyle w:val="LD10"/>
      </w:pPr>
      <w:r>
        <w:t xml:space="preserve">   }</w:t>
      </w:r>
    </w:p>
    <w:p w14:paraId="72AA8A72" w14:textId="77777777" w:rsidR="00902B2F" w:rsidRDefault="00902B2F">
      <w:pPr>
        <w:pStyle w:val="LD10"/>
      </w:pPr>
      <w:r>
        <w:t xml:space="preserve">   return;</w:t>
      </w:r>
    </w:p>
    <w:p w14:paraId="138E2D48" w14:textId="77777777" w:rsidR="00902B2F" w:rsidRDefault="00902B2F">
      <w:pPr>
        <w:pStyle w:val="LD10"/>
      </w:pPr>
      <w:r>
        <w:t>}</w:t>
      </w:r>
    </w:p>
    <w:p w14:paraId="506BCBFE" w14:textId="77777777" w:rsidR="00902B2F" w:rsidRDefault="00902B2F">
      <w:pPr>
        <w:pStyle w:val="LD10"/>
      </w:pPr>
    </w:p>
    <w:p w14:paraId="527DA8E3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9C4EF9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3287FF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Ener_Qua</w:t>
      </w:r>
      <w:r>
        <w:fldChar w:fldCharType="begin"/>
      </w:r>
      <w:r>
        <w:instrText>xe "Ener_Qua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53C2408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E33844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quantized gains of pitch and innovative</w:t>
      </w:r>
    </w:p>
    <w:p w14:paraId="7966082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codebook resulting from the quantization of energies</w:t>
      </w:r>
    </w:p>
    <w:p w14:paraId="5A52DB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of adaptive and innovation codebook</w:t>
      </w:r>
    </w:p>
    <w:p w14:paraId="37BFF9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AC6A60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11DB8E3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EEAC41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Ener_Qua(buffer_in1,buffer_in2,buffer_in3,L_subfr,</w:t>
      </w:r>
    </w:p>
    <w:p w14:paraId="7F72965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gain_p,gain_c)</w:t>
      </w:r>
    </w:p>
    <w:p w14:paraId="69FDEFC7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(Routine_Name(input1,input2,input3,input4,</w:t>
      </w:r>
    </w:p>
    <w:p w14:paraId="4DE4886C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arg5,arg6))</w:t>
      </w:r>
    </w:p>
    <w:p w14:paraId="53527CF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E91C30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58F3206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22F1937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LPC filter</w:t>
      </w:r>
    </w:p>
    <w:p w14:paraId="63E707E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12625B9" w14:textId="77777777" w:rsidR="00902B2F" w:rsidRDefault="00902B2F">
      <w:pPr>
        <w:pStyle w:val="WP"/>
        <w:keepNext/>
        <w:keepLines/>
      </w:pPr>
      <w:r>
        <w:t>*</w:t>
      </w:r>
    </w:p>
    <w:p w14:paraId="1F81F2AA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Adaptive codebook</w:t>
      </w:r>
    </w:p>
    <w:p w14:paraId="5747300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10A9FA9" w14:textId="77777777" w:rsidR="00902B2F" w:rsidRDefault="00902B2F">
      <w:pPr>
        <w:pStyle w:val="WP"/>
        <w:keepNext/>
        <w:keepLines/>
      </w:pPr>
      <w:r>
        <w:t>*</w:t>
      </w:r>
    </w:p>
    <w:p w14:paraId="6F9C00CA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Innovation codebook</w:t>
      </w:r>
    </w:p>
    <w:p w14:paraId="4ED742E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32DE1E5" w14:textId="77777777" w:rsidR="00902B2F" w:rsidRDefault="00902B2F">
      <w:pPr>
        <w:pStyle w:val="WP"/>
        <w:keepNext/>
        <w:keepLines/>
      </w:pPr>
      <w:r>
        <w:t>*</w:t>
      </w:r>
    </w:p>
    <w:p w14:paraId="023FE975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Subframe length</w:t>
      </w:r>
    </w:p>
    <w:p w14:paraId="68EBEA1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D817F15" w14:textId="77777777" w:rsidR="00902B2F" w:rsidRDefault="00902B2F">
      <w:pPr>
        <w:pStyle w:val="WP"/>
        <w:keepNext/>
        <w:keepLines/>
      </w:pPr>
      <w:r>
        <w:t>*</w:t>
      </w:r>
    </w:p>
    <w:p w14:paraId="2BF50E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ARG5</w:t>
      </w:r>
      <w:r>
        <w:tab/>
      </w:r>
      <w:r>
        <w:tab/>
      </w:r>
      <w:r>
        <w:tab/>
      </w:r>
      <w:r>
        <w:tab/>
        <w:t>:</w:t>
      </w:r>
      <w:r>
        <w:tab/>
        <w:t>- Description : Pitch gain</w:t>
      </w:r>
    </w:p>
    <w:p w14:paraId="733E698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C63981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</w:p>
    <w:p w14:paraId="53CDA23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ARG6</w:t>
      </w:r>
      <w:r>
        <w:tab/>
      </w:r>
      <w:r>
        <w:tab/>
      </w:r>
      <w:r>
        <w:tab/>
      </w:r>
      <w:r>
        <w:tab/>
        <w:t>:</w:t>
      </w:r>
      <w:r>
        <w:tab/>
        <w:t>- Description : Code gain</w:t>
      </w:r>
    </w:p>
    <w:p w14:paraId="12D4C9E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851BBE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2A1FD0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B7508A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3D8D17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ARG5</w:t>
      </w:r>
      <w:r>
        <w:tab/>
      </w:r>
      <w:r>
        <w:tab/>
      </w:r>
      <w:r>
        <w:tab/>
      </w:r>
      <w:r>
        <w:tab/>
        <w:t>:</w:t>
      </w:r>
      <w:r>
        <w:tab/>
        <w:t>- Description : Quantized pitch gain</w:t>
      </w:r>
    </w:p>
    <w:p w14:paraId="1FE8BF4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EFF336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F64C99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ARG6</w:t>
      </w:r>
      <w:r>
        <w:tab/>
      </w:r>
      <w:r>
        <w:tab/>
      </w:r>
      <w:r>
        <w:tab/>
      </w:r>
      <w:r>
        <w:tab/>
        <w:t>:</w:t>
      </w:r>
      <w:r>
        <w:tab/>
        <w:t>- Description : Quantized code gain</w:t>
      </w:r>
    </w:p>
    <w:p w14:paraId="3897974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A925ED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C4C7FB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Index of quantization</w:t>
      </w:r>
    </w:p>
    <w:p w14:paraId="2DCBAE9A" w14:textId="77777777" w:rsidR="00902B2F" w:rsidRDefault="00902B2F">
      <w:pPr>
        <w:pStyle w:val="WP"/>
        <w:keepNext/>
        <w:keepLines/>
      </w:pPr>
      <w:r>
        <w:t>*</w:t>
      </w:r>
    </w:p>
    <w:p w14:paraId="79F602BD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6DD400B9" w14:textId="77777777" w:rsidR="00902B2F" w:rsidRDefault="00902B2F">
      <w:pPr>
        <w:pStyle w:val="LD10"/>
      </w:pPr>
    </w:p>
    <w:p w14:paraId="792CA0FB" w14:textId="77777777" w:rsidR="00902B2F" w:rsidRDefault="00902B2F">
      <w:pPr>
        <w:pStyle w:val="LD10"/>
      </w:pPr>
      <w:r>
        <w:t xml:space="preserve">  extern Word16 last_ener_pit;</w:t>
      </w:r>
    </w:p>
    <w:p w14:paraId="4028AD0D" w14:textId="77777777" w:rsidR="00902B2F" w:rsidRDefault="00902B2F">
      <w:pPr>
        <w:pStyle w:val="LD10"/>
      </w:pPr>
      <w:r>
        <w:t xml:space="preserve">  extern Word16 last_ener_cod;</w:t>
      </w:r>
    </w:p>
    <w:p w14:paraId="7383ACE7" w14:textId="77777777" w:rsidR="00902B2F" w:rsidRDefault="00902B2F">
      <w:pPr>
        <w:pStyle w:val="LD10"/>
      </w:pPr>
    </w:p>
    <w:p w14:paraId="1D8D0A50" w14:textId="77777777" w:rsidR="00902B2F" w:rsidRDefault="00902B2F">
      <w:pPr>
        <w:pStyle w:val="LD10"/>
      </w:pPr>
      <w:r>
        <w:t>Word16 Ener_Qua(Word16 A[], Word16 prd_lt[], Word16 code[], Word16 L_subfr,</w:t>
      </w:r>
    </w:p>
    <w:p w14:paraId="46D16439" w14:textId="77777777" w:rsidR="00902B2F" w:rsidRDefault="00902B2F">
      <w:pPr>
        <w:pStyle w:val="LD10"/>
      </w:pPr>
      <w:r>
        <w:t xml:space="preserve">                Word16 *gain_pit, Word16 *gain_cod)</w:t>
      </w:r>
    </w:p>
    <w:p w14:paraId="69FEAB48" w14:textId="77777777" w:rsidR="00902B2F" w:rsidRDefault="00902B2F">
      <w:pPr>
        <w:pStyle w:val="LD10"/>
      </w:pPr>
      <w:r>
        <w:t>{</w:t>
      </w:r>
    </w:p>
    <w:p w14:paraId="69FDDB6B" w14:textId="77777777" w:rsidR="00902B2F" w:rsidRDefault="00902B2F">
      <w:pPr>
        <w:pStyle w:val="LD10"/>
      </w:pPr>
    </w:p>
    <w:p w14:paraId="4AD79826" w14:textId="77777777" w:rsidR="00902B2F" w:rsidRDefault="00902B2F">
      <w:pPr>
        <w:pStyle w:val="LD10"/>
      </w:pPr>
      <w:r>
        <w:t xml:space="preserve">  Word16  i, j, index, tmp, *p;</w:t>
      </w:r>
    </w:p>
    <w:p w14:paraId="4BF4C272" w14:textId="77777777" w:rsidR="00902B2F" w:rsidRDefault="00902B2F">
      <w:pPr>
        <w:pStyle w:val="LD10"/>
      </w:pPr>
      <w:r>
        <w:t xml:space="preserve">  Word16  exp, frac;</w:t>
      </w:r>
    </w:p>
    <w:p w14:paraId="07D464B0" w14:textId="77777777" w:rsidR="00902B2F" w:rsidRDefault="00902B2F">
      <w:pPr>
        <w:pStyle w:val="LD10"/>
      </w:pPr>
      <w:r>
        <w:t xml:space="preserve">  Word16  exp_lpc, ener_lpc;</w:t>
      </w:r>
    </w:p>
    <w:p w14:paraId="7A275C2C" w14:textId="77777777" w:rsidR="00902B2F" w:rsidRDefault="00902B2F">
      <w:pPr>
        <w:pStyle w:val="LD10"/>
      </w:pPr>
      <w:r>
        <w:t xml:space="preserve">  Word16  exp_plt, ener_plt, ener_pit, err_pit, pred_pit;</w:t>
      </w:r>
    </w:p>
    <w:p w14:paraId="5307F294" w14:textId="77777777" w:rsidR="00902B2F" w:rsidRDefault="00902B2F">
      <w:pPr>
        <w:pStyle w:val="LD10"/>
      </w:pPr>
      <w:r>
        <w:t xml:space="preserve">  Word16  ener_c, ener_cod, err_cod, pred_cod;</w:t>
      </w:r>
    </w:p>
    <w:p w14:paraId="72F1F580" w14:textId="77777777" w:rsidR="00902B2F" w:rsidRDefault="00902B2F">
      <w:pPr>
        <w:pStyle w:val="LD10"/>
      </w:pPr>
      <w:r>
        <w:t xml:space="preserve">  Word32  L_tmp, dist, dist_min;</w:t>
      </w:r>
    </w:p>
    <w:p w14:paraId="47641241" w14:textId="77777777" w:rsidR="00902B2F" w:rsidRDefault="00902B2F">
      <w:pPr>
        <w:pStyle w:val="LD10"/>
      </w:pPr>
      <w:r>
        <w:br w:type="page"/>
      </w:r>
    </w:p>
    <w:p w14:paraId="651D3109" w14:textId="77777777" w:rsidR="00902B2F" w:rsidRDefault="00902B2F">
      <w:pPr>
        <w:pStyle w:val="LD10"/>
      </w:pPr>
      <w:r>
        <w:t xml:space="preserve">  /*------------------------------------------------------*</w:t>
      </w:r>
    </w:p>
    <w:p w14:paraId="2BEF15EA" w14:textId="77777777" w:rsidR="00902B2F" w:rsidRDefault="00902B2F">
      <w:pPr>
        <w:pStyle w:val="LD10"/>
      </w:pPr>
      <w:r>
        <w:t xml:space="preserve">   * Energy of impulse response of 1/A(z) for length = 60 *</w:t>
      </w:r>
    </w:p>
    <w:p w14:paraId="0E287E37" w14:textId="77777777" w:rsidR="00902B2F" w:rsidRDefault="00902B2F">
      <w:pPr>
        <w:pStyle w:val="LD10"/>
      </w:pPr>
      <w:r>
        <w:t xml:space="preserve">   *------------------------------------------------------*/</w:t>
      </w:r>
    </w:p>
    <w:p w14:paraId="427EAD0B" w14:textId="77777777" w:rsidR="00902B2F" w:rsidRDefault="00902B2F">
      <w:pPr>
        <w:pStyle w:val="LD10"/>
      </w:pPr>
    </w:p>
    <w:p w14:paraId="10C14728" w14:textId="77777777" w:rsidR="00902B2F" w:rsidRDefault="00902B2F">
      <w:pPr>
        <w:pStyle w:val="LD10"/>
      </w:pPr>
      <w:r>
        <w:t xml:space="preserve">  L_tmp = Lpc_Gain(A);</w:t>
      </w:r>
    </w:p>
    <w:p w14:paraId="61D379EF" w14:textId="77777777" w:rsidR="00902B2F" w:rsidRDefault="00902B2F">
      <w:pPr>
        <w:pStyle w:val="LD10"/>
      </w:pPr>
    </w:p>
    <w:p w14:paraId="08F9ACB4" w14:textId="77777777" w:rsidR="00902B2F" w:rsidRDefault="00902B2F">
      <w:pPr>
        <w:pStyle w:val="LD10"/>
      </w:pPr>
      <w:r>
        <w:t xml:space="preserve">  exp_lpc  = norm_l(L_tmp);</w:t>
      </w:r>
    </w:p>
    <w:p w14:paraId="6D6337ED" w14:textId="77777777" w:rsidR="00902B2F" w:rsidRDefault="00902B2F">
      <w:pPr>
        <w:pStyle w:val="LD10"/>
      </w:pPr>
      <w:r>
        <w:t xml:space="preserve">  ener_lpc = extract_h( L_shl(L_tmp, exp_lpc) );</w:t>
      </w:r>
    </w:p>
    <w:p w14:paraId="12656454" w14:textId="77777777" w:rsidR="00902B2F" w:rsidRDefault="00902B2F">
      <w:pPr>
        <w:pStyle w:val="LD10"/>
      </w:pPr>
    </w:p>
    <w:p w14:paraId="56C6AD47" w14:textId="77777777" w:rsidR="00902B2F" w:rsidRDefault="00902B2F">
      <w:pPr>
        <w:pStyle w:val="LD10"/>
      </w:pPr>
      <w:r>
        <w:t xml:space="preserve">  /*-------------------------------*</w:t>
      </w:r>
    </w:p>
    <w:p w14:paraId="1EF25091" w14:textId="77777777" w:rsidR="00902B2F" w:rsidRDefault="00902B2F">
      <w:pPr>
        <w:pStyle w:val="LD10"/>
      </w:pPr>
      <w:r>
        <w:t xml:space="preserve">   * Energy coming from pitch      *</w:t>
      </w:r>
    </w:p>
    <w:p w14:paraId="51098100" w14:textId="77777777" w:rsidR="00902B2F" w:rsidRDefault="00902B2F">
      <w:pPr>
        <w:pStyle w:val="LD10"/>
      </w:pPr>
      <w:r>
        <w:t xml:space="preserve">   *-------------------------------*/</w:t>
      </w:r>
    </w:p>
    <w:p w14:paraId="74A6AAEC" w14:textId="77777777" w:rsidR="00902B2F" w:rsidRDefault="00902B2F">
      <w:pPr>
        <w:pStyle w:val="LD10"/>
      </w:pPr>
    </w:p>
    <w:p w14:paraId="38F81C57" w14:textId="77777777" w:rsidR="00902B2F" w:rsidRDefault="00902B2F">
      <w:pPr>
        <w:pStyle w:val="LD10"/>
      </w:pPr>
      <w:r>
        <w:t xml:space="preserve">  L_tmp = 1;            /* Avoid case of all-zeros */</w:t>
      </w:r>
    </w:p>
    <w:p w14:paraId="21641225" w14:textId="77777777" w:rsidR="00902B2F" w:rsidRDefault="00902B2F">
      <w:pPr>
        <w:pStyle w:val="LD10"/>
      </w:pPr>
    </w:p>
    <w:p w14:paraId="1718D56F" w14:textId="77777777" w:rsidR="00902B2F" w:rsidRDefault="00902B2F">
      <w:pPr>
        <w:pStyle w:val="LD10"/>
      </w:pPr>
      <w:r>
        <w:t xml:space="preserve">  for(i=0; i&lt;L_subfr; i++)</w:t>
      </w:r>
    </w:p>
    <w:p w14:paraId="2EC0BB72" w14:textId="77777777" w:rsidR="00902B2F" w:rsidRDefault="00902B2F">
      <w:pPr>
        <w:pStyle w:val="LD10"/>
      </w:pPr>
      <w:r>
        <w:t xml:space="preserve">    L_tmp = L_mac0(L_tmp, prd_lt[i], prd_lt[i]);</w:t>
      </w:r>
    </w:p>
    <w:p w14:paraId="32E3E021" w14:textId="77777777" w:rsidR="00902B2F" w:rsidRDefault="00902B2F">
      <w:pPr>
        <w:pStyle w:val="LD10"/>
      </w:pPr>
    </w:p>
    <w:p w14:paraId="6B1A120D" w14:textId="77777777" w:rsidR="00902B2F" w:rsidRDefault="00902B2F">
      <w:pPr>
        <w:pStyle w:val="LD10"/>
      </w:pPr>
      <w:r>
        <w:t xml:space="preserve">  exp_plt  = norm_l(L_tmp);</w:t>
      </w:r>
    </w:p>
    <w:p w14:paraId="6233622C" w14:textId="77777777" w:rsidR="00902B2F" w:rsidRDefault="00902B2F">
      <w:pPr>
        <w:pStyle w:val="LD10"/>
      </w:pPr>
      <w:r>
        <w:t xml:space="preserve">  ener_plt = extract_h( L_shl(L_tmp, exp_plt) );</w:t>
      </w:r>
    </w:p>
    <w:p w14:paraId="684A3016" w14:textId="77777777" w:rsidR="00902B2F" w:rsidRDefault="00902B2F">
      <w:pPr>
        <w:pStyle w:val="LD10"/>
      </w:pPr>
    </w:p>
    <w:p w14:paraId="0123B0BC" w14:textId="77777777" w:rsidR="00902B2F" w:rsidRDefault="00902B2F">
      <w:pPr>
        <w:pStyle w:val="LD10"/>
      </w:pPr>
      <w:r>
        <w:t xml:space="preserve">  /* ener_plt = Log2(ener_plt * ener_lpc) */</w:t>
      </w:r>
    </w:p>
    <w:p w14:paraId="513FCF9F" w14:textId="77777777" w:rsidR="00902B2F" w:rsidRDefault="00902B2F">
      <w:pPr>
        <w:pStyle w:val="LD10"/>
      </w:pPr>
    </w:p>
    <w:p w14:paraId="180CF0DD" w14:textId="77777777" w:rsidR="00902B2F" w:rsidRDefault="00902B2F">
      <w:pPr>
        <w:pStyle w:val="LD10"/>
      </w:pPr>
      <w:r>
        <w:t xml:space="preserve">  L_tmp = L_mult0(ener_plt, ener_lpc);</w:t>
      </w:r>
    </w:p>
    <w:p w14:paraId="43811504" w14:textId="77777777" w:rsidR="00902B2F" w:rsidRDefault="00902B2F">
      <w:pPr>
        <w:pStyle w:val="LD10"/>
      </w:pPr>
      <w:r>
        <w:t xml:space="preserve">  exp_plt = add(exp_plt, exp_lpc);</w:t>
      </w:r>
    </w:p>
    <w:p w14:paraId="4A102646" w14:textId="77777777" w:rsidR="00902B2F" w:rsidRDefault="00902B2F">
      <w:pPr>
        <w:pStyle w:val="LD10"/>
      </w:pPr>
    </w:p>
    <w:p w14:paraId="689933E1" w14:textId="77777777" w:rsidR="00902B2F" w:rsidRDefault="00902B2F">
      <w:pPr>
        <w:pStyle w:val="LD10"/>
      </w:pPr>
      <w:r>
        <w:t xml:space="preserve">  Log2(L_tmp, &amp;exp, &amp;frac);</w:t>
      </w:r>
    </w:p>
    <w:p w14:paraId="58682085" w14:textId="77777777" w:rsidR="00902B2F" w:rsidRDefault="00902B2F">
      <w:pPr>
        <w:pStyle w:val="LD10"/>
      </w:pPr>
    </w:p>
    <w:p w14:paraId="2DB469BB" w14:textId="77777777" w:rsidR="00902B2F" w:rsidRDefault="00902B2F">
      <w:pPr>
        <w:pStyle w:val="LD10"/>
      </w:pPr>
      <w:r>
        <w:t xml:space="preserve">  L_tmp = Load_sh16(exp);</w:t>
      </w:r>
    </w:p>
    <w:p w14:paraId="7D48F57C" w14:textId="77777777" w:rsidR="00902B2F" w:rsidRDefault="00902B2F">
      <w:pPr>
        <w:pStyle w:val="LD10"/>
      </w:pPr>
      <w:r>
        <w:t xml:space="preserve">  L_tmp = add_sh(L_tmp, frac, (Word16)1);</w:t>
      </w:r>
      <w:r>
        <w:tab/>
        <w:t>/*Log2(ener_plt*ener_lpc) in Q16 */</w:t>
      </w:r>
    </w:p>
    <w:p w14:paraId="72FE8BFB" w14:textId="77777777" w:rsidR="00902B2F" w:rsidRDefault="00902B2F">
      <w:pPr>
        <w:pStyle w:val="LD10"/>
      </w:pPr>
      <w:r>
        <w:t xml:space="preserve">  L_tmp = sub_sh16(L_tmp, exp_plt);</w:t>
      </w:r>
      <w:r>
        <w:tab/>
      </w:r>
      <w:r>
        <w:tab/>
        <w:t>/* subtract exponant of ener_plt */</w:t>
      </w:r>
    </w:p>
    <w:p w14:paraId="2A4D18CA" w14:textId="77777777" w:rsidR="00902B2F" w:rsidRDefault="00902B2F">
      <w:pPr>
        <w:pStyle w:val="LD10"/>
      </w:pPr>
    </w:p>
    <w:p w14:paraId="6ABCD9EB" w14:textId="77777777" w:rsidR="00902B2F" w:rsidRDefault="00902B2F">
      <w:pPr>
        <w:pStyle w:val="LD10"/>
      </w:pPr>
      <w:r>
        <w:t xml:space="preserve">  /* Input on 15 bits */</w:t>
      </w:r>
    </w:p>
    <w:p w14:paraId="6A00F2B9" w14:textId="77777777" w:rsidR="00902B2F" w:rsidRDefault="00902B2F">
      <w:pPr>
        <w:pStyle w:val="LD10"/>
      </w:pPr>
      <w:r>
        <w:t xml:space="preserve">  L_tmp = add_sh(L_tmp, (Word16)1710, (Word16)8);</w:t>
      </w:r>
      <w:r>
        <w:tab/>
        <w:t xml:space="preserve">/* +6.68 in Q16 </w:t>
      </w:r>
    </w:p>
    <w:p w14:paraId="416C81B1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for other scaling    */</w:t>
      </w:r>
    </w:p>
    <w:p w14:paraId="7AB83F02" w14:textId="77777777" w:rsidR="00902B2F" w:rsidRDefault="00902B2F">
      <w:pPr>
        <w:pStyle w:val="LD10"/>
      </w:pPr>
    </w:p>
    <w:p w14:paraId="09563C85" w14:textId="77777777" w:rsidR="00902B2F" w:rsidRDefault="00902B2F">
      <w:pPr>
        <w:pStyle w:val="LD10"/>
      </w:pPr>
      <w:r>
        <w:t xml:space="preserve">  /* The scaling factor +6.68 includes many scalings, due to the fact that</w:t>
      </w:r>
    </w:p>
    <w:p w14:paraId="4C5C797B" w14:textId="77777777" w:rsidR="00902B2F" w:rsidRDefault="00902B2F">
      <w:pPr>
        <w:pStyle w:val="LD10"/>
      </w:pPr>
      <w:r>
        <w:t xml:space="preserve">     impulse response of the LP filter is in Q10 (see routine Lpc_Gain), and</w:t>
      </w:r>
    </w:p>
    <w:p w14:paraId="12AD423F" w14:textId="77777777" w:rsidR="00902B2F" w:rsidRDefault="00902B2F">
      <w:pPr>
        <w:pStyle w:val="LD10"/>
      </w:pPr>
      <w:r>
        <w:t xml:space="preserve">     that the original quantization gain table was designed using -26 dB data</w:t>
      </w:r>
    </w:p>
    <w:p w14:paraId="1BD32735" w14:textId="77777777" w:rsidR="00902B2F" w:rsidRDefault="00902B2F">
      <w:pPr>
        <w:pStyle w:val="LD10"/>
      </w:pPr>
      <w:r>
        <w:t xml:space="preserve">     reduced to 13 bits while the final coder works with -22dB signal reduced</w:t>
      </w:r>
    </w:p>
    <w:p w14:paraId="0E93D833" w14:textId="77777777" w:rsidR="00902B2F" w:rsidRDefault="00902B2F">
      <w:pPr>
        <w:pStyle w:val="LD10"/>
      </w:pPr>
      <w:r>
        <w:t xml:space="preserve">     to 15 bits */</w:t>
      </w:r>
    </w:p>
    <w:p w14:paraId="58D9DBFE" w14:textId="77777777" w:rsidR="00902B2F" w:rsidRDefault="00902B2F">
      <w:pPr>
        <w:pStyle w:val="LD10"/>
      </w:pPr>
    </w:p>
    <w:p w14:paraId="38D97358" w14:textId="77777777" w:rsidR="00902B2F" w:rsidRDefault="00902B2F">
      <w:pPr>
        <w:pStyle w:val="LD10"/>
      </w:pPr>
      <w:r>
        <w:t xml:space="preserve">  L_tmp = L_shr(L_tmp, (Word16)8);</w:t>
      </w:r>
      <w:r>
        <w:tab/>
      </w:r>
      <w:r>
        <w:tab/>
        <w:t>/* Convert from Q16 to Q8        */</w:t>
      </w:r>
    </w:p>
    <w:p w14:paraId="092AC92B" w14:textId="77777777" w:rsidR="00902B2F" w:rsidRDefault="00902B2F">
      <w:pPr>
        <w:pStyle w:val="LD10"/>
      </w:pPr>
      <w:r>
        <w:t xml:space="preserve">  ener_plt = extract_l(L_tmp);</w:t>
      </w:r>
    </w:p>
    <w:p w14:paraId="49743410" w14:textId="77777777" w:rsidR="00902B2F" w:rsidRDefault="00902B2F">
      <w:pPr>
        <w:pStyle w:val="LD10"/>
      </w:pPr>
    </w:p>
    <w:p w14:paraId="09FE218F" w14:textId="77777777" w:rsidR="00902B2F" w:rsidRDefault="00902B2F">
      <w:pPr>
        <w:pStyle w:val="LD10"/>
      </w:pPr>
      <w:r>
        <w:t xml:space="preserve">  /* ener_pit = Log2(gain_pit**2) + ener_plt */</w:t>
      </w:r>
    </w:p>
    <w:p w14:paraId="755A12F5" w14:textId="77777777" w:rsidR="00902B2F" w:rsidRDefault="00902B2F">
      <w:pPr>
        <w:pStyle w:val="LD10"/>
      </w:pPr>
    </w:p>
    <w:p w14:paraId="1B96410F" w14:textId="77777777" w:rsidR="00902B2F" w:rsidRDefault="00902B2F">
      <w:pPr>
        <w:pStyle w:val="LD10"/>
      </w:pPr>
      <w:r>
        <w:t xml:space="preserve">  L_tmp = 1;</w:t>
      </w:r>
      <w:r>
        <w:tab/>
      </w:r>
      <w:r>
        <w:tab/>
      </w:r>
      <w:r>
        <w:tab/>
      </w:r>
      <w:r>
        <w:tab/>
      </w:r>
      <w:r>
        <w:tab/>
        <w:t xml:space="preserve">/* Avoid Log2(0) </w:t>
      </w:r>
      <w:r>
        <w:tab/>
      </w:r>
      <w:r>
        <w:tab/>
      </w:r>
      <w:r>
        <w:tab/>
        <w:t xml:space="preserve">   */</w:t>
      </w:r>
    </w:p>
    <w:p w14:paraId="6E4AA042" w14:textId="77777777" w:rsidR="00902B2F" w:rsidRDefault="00902B2F">
      <w:pPr>
        <w:pStyle w:val="LD10"/>
      </w:pPr>
      <w:r>
        <w:t xml:space="preserve">  L_tmp = L_mac0(L_tmp, *gain_pit, *gain_pit);</w:t>
      </w:r>
    </w:p>
    <w:p w14:paraId="3FF2EC94" w14:textId="77777777" w:rsidR="00902B2F" w:rsidRDefault="00902B2F">
      <w:pPr>
        <w:pStyle w:val="LD10"/>
      </w:pPr>
    </w:p>
    <w:p w14:paraId="656AB31E" w14:textId="77777777" w:rsidR="00902B2F" w:rsidRDefault="00902B2F">
      <w:pPr>
        <w:pStyle w:val="LD10"/>
      </w:pPr>
      <w:r>
        <w:t xml:space="preserve">  Log2(L_tmp, &amp;exp, &amp;frac);</w:t>
      </w:r>
    </w:p>
    <w:p w14:paraId="49667F6F" w14:textId="77777777" w:rsidR="00902B2F" w:rsidRDefault="00902B2F">
      <w:pPr>
        <w:pStyle w:val="LD10"/>
      </w:pPr>
    </w:p>
    <w:p w14:paraId="7C3390A0" w14:textId="77777777" w:rsidR="00902B2F" w:rsidRDefault="00902B2F">
      <w:pPr>
        <w:pStyle w:val="LD10"/>
      </w:pPr>
      <w:r>
        <w:t xml:space="preserve">  L_tmp = Load_sh16(exp);</w:t>
      </w:r>
    </w:p>
    <w:p w14:paraId="61403904" w14:textId="77777777" w:rsidR="00902B2F" w:rsidRDefault="00902B2F">
      <w:pPr>
        <w:pStyle w:val="LD10"/>
      </w:pPr>
      <w:r>
        <w:t xml:space="preserve">  L_tmp = add_sh(L_tmp, frac, (Word16)1);</w:t>
      </w:r>
      <w:r>
        <w:tab/>
        <w:t>/* Log2(gain_pit**2)    in Q16   */</w:t>
      </w:r>
    </w:p>
    <w:p w14:paraId="77D8480F" w14:textId="77777777" w:rsidR="00902B2F" w:rsidRDefault="00902B2F">
      <w:pPr>
        <w:pStyle w:val="LD10"/>
      </w:pPr>
      <w:r>
        <w:t xml:space="preserve">  L_tmp = sub_sh16(L_tmp, (Word16)24);</w:t>
      </w:r>
      <w:r>
        <w:tab/>
        <w:t>/* -24.0 -&gt; gain_pit**2 is in Q24*/</w:t>
      </w:r>
    </w:p>
    <w:p w14:paraId="3F516016" w14:textId="77777777" w:rsidR="00902B2F" w:rsidRDefault="00902B2F">
      <w:pPr>
        <w:pStyle w:val="LD10"/>
      </w:pPr>
      <w:r>
        <w:t xml:space="preserve"> </w:t>
      </w:r>
    </w:p>
    <w:p w14:paraId="2FDFF08E" w14:textId="77777777" w:rsidR="00902B2F" w:rsidRDefault="00902B2F">
      <w:pPr>
        <w:pStyle w:val="LD10"/>
      </w:pPr>
      <w:r>
        <w:t xml:space="preserve">  /* Pitch gain (variable "gain_pit")is in Q12, so its square is in Q24,</w:t>
      </w:r>
    </w:p>
    <w:p w14:paraId="3D1C32C8" w14:textId="77777777" w:rsidR="00902B2F" w:rsidRDefault="00902B2F">
      <w:pPr>
        <w:pStyle w:val="LD10"/>
      </w:pPr>
      <w:r>
        <w:t xml:space="preserve">     which means that the real value is multplied by 2**24. Thus, in applying</w:t>
      </w:r>
    </w:p>
    <w:p w14:paraId="7DD4E929" w14:textId="77777777" w:rsidR="00902B2F" w:rsidRDefault="00902B2F">
      <w:pPr>
        <w:pStyle w:val="LD10"/>
      </w:pPr>
      <w:r>
        <w:t xml:space="preserve">     the function Log2(), a value of 24 is being added. A scaling factor of</w:t>
      </w:r>
    </w:p>
    <w:p w14:paraId="6C01C72C" w14:textId="77777777" w:rsidR="00902B2F" w:rsidRDefault="00902B2F">
      <w:pPr>
        <w:pStyle w:val="LD10"/>
      </w:pPr>
      <w:r>
        <w:t xml:space="preserve">     -24 is then needed to compensate  */</w:t>
      </w:r>
    </w:p>
    <w:p w14:paraId="1B42D7CD" w14:textId="77777777" w:rsidR="00902B2F" w:rsidRDefault="00902B2F">
      <w:pPr>
        <w:pStyle w:val="LD10"/>
      </w:pPr>
    </w:p>
    <w:p w14:paraId="6E5D8DD7" w14:textId="77777777" w:rsidR="00902B2F" w:rsidRDefault="00902B2F">
      <w:pPr>
        <w:pStyle w:val="LD10"/>
      </w:pPr>
      <w:r>
        <w:t xml:space="preserve">  L_tmp = L_shr(L_tmp, (Word16)8);</w:t>
      </w:r>
      <w:r>
        <w:tab/>
      </w:r>
      <w:r>
        <w:tab/>
        <w:t>/* Convert from Q16 to Q8        */</w:t>
      </w:r>
    </w:p>
    <w:p w14:paraId="16175E0E" w14:textId="77777777" w:rsidR="00902B2F" w:rsidRDefault="00902B2F">
      <w:pPr>
        <w:pStyle w:val="LD10"/>
      </w:pPr>
      <w:r>
        <w:t xml:space="preserve">  ener_pit = extract_l(L_tmp);</w:t>
      </w:r>
    </w:p>
    <w:p w14:paraId="197FF6C3" w14:textId="77777777" w:rsidR="00902B2F" w:rsidRDefault="00902B2F">
      <w:pPr>
        <w:pStyle w:val="LD10"/>
      </w:pPr>
      <w:r>
        <w:lastRenderedPageBreak/>
        <w:t xml:space="preserve">  ener_pit = add(ener_pit, ener_plt);</w:t>
      </w:r>
    </w:p>
    <w:p w14:paraId="5D2A48BE" w14:textId="77777777" w:rsidR="00902B2F" w:rsidRDefault="00902B2F">
      <w:pPr>
        <w:pStyle w:val="LD10"/>
      </w:pPr>
      <w:r>
        <w:br w:type="page"/>
      </w:r>
    </w:p>
    <w:p w14:paraId="3A3579D0" w14:textId="77777777" w:rsidR="00902B2F" w:rsidRDefault="00902B2F">
      <w:pPr>
        <w:pStyle w:val="LD10"/>
      </w:pPr>
      <w:r>
        <w:t xml:space="preserve">  /*-------------------------------*</w:t>
      </w:r>
    </w:p>
    <w:p w14:paraId="308F03C5" w14:textId="77777777" w:rsidR="00902B2F" w:rsidRDefault="00902B2F">
      <w:pPr>
        <w:pStyle w:val="LD10"/>
      </w:pPr>
      <w:r>
        <w:t xml:space="preserve">   * Energy coming from code       *</w:t>
      </w:r>
    </w:p>
    <w:p w14:paraId="799062EC" w14:textId="77777777" w:rsidR="00902B2F" w:rsidRDefault="00902B2F">
      <w:pPr>
        <w:pStyle w:val="LD10"/>
      </w:pPr>
      <w:r>
        <w:t xml:space="preserve">   *-------------------------------*/</w:t>
      </w:r>
    </w:p>
    <w:p w14:paraId="332FE714" w14:textId="77777777" w:rsidR="00902B2F" w:rsidRDefault="00902B2F">
      <w:pPr>
        <w:pStyle w:val="LD10"/>
      </w:pPr>
    </w:p>
    <w:p w14:paraId="4FC0C11B" w14:textId="77777777" w:rsidR="00902B2F" w:rsidRDefault="00902B2F">
      <w:pPr>
        <w:pStyle w:val="LD10"/>
      </w:pPr>
      <w:r>
        <w:t xml:space="preserve">  L_tmp = 0;</w:t>
      </w:r>
    </w:p>
    <w:p w14:paraId="30BD16A8" w14:textId="77777777" w:rsidR="00902B2F" w:rsidRDefault="00902B2F">
      <w:pPr>
        <w:pStyle w:val="LD10"/>
      </w:pPr>
      <w:r>
        <w:t xml:space="preserve">  for(i=0; i&lt;L_subfr; i++)</w:t>
      </w:r>
    </w:p>
    <w:p w14:paraId="611AE972" w14:textId="77777777" w:rsidR="00902B2F" w:rsidRDefault="00902B2F">
      <w:pPr>
        <w:pStyle w:val="LD10"/>
      </w:pPr>
      <w:r>
        <w:t xml:space="preserve">    L_tmp = L_mac0(L_tmp, code[i], code[i]);</w:t>
      </w:r>
    </w:p>
    <w:p w14:paraId="607AA004" w14:textId="77777777" w:rsidR="00902B2F" w:rsidRDefault="00902B2F">
      <w:pPr>
        <w:pStyle w:val="LD10"/>
      </w:pPr>
    </w:p>
    <w:p w14:paraId="5B599EFB" w14:textId="77777777" w:rsidR="00902B2F" w:rsidRDefault="00902B2F">
      <w:pPr>
        <w:pStyle w:val="LD10"/>
      </w:pPr>
      <w:r>
        <w:t xml:space="preserve">  ener_c = extract_h(L_tmp);</w:t>
      </w:r>
    </w:p>
    <w:p w14:paraId="1834E1BF" w14:textId="77777777" w:rsidR="00902B2F" w:rsidRDefault="00902B2F">
      <w:pPr>
        <w:pStyle w:val="LD10"/>
      </w:pPr>
    </w:p>
    <w:p w14:paraId="3FC518B4" w14:textId="77777777" w:rsidR="00902B2F" w:rsidRDefault="00902B2F">
      <w:pPr>
        <w:pStyle w:val="LD10"/>
      </w:pPr>
      <w:r>
        <w:t xml:space="preserve">  /* ener_c = Log2(ener_c * ener_lpc) */</w:t>
      </w:r>
    </w:p>
    <w:p w14:paraId="075193B3" w14:textId="77777777" w:rsidR="00902B2F" w:rsidRDefault="00902B2F">
      <w:pPr>
        <w:pStyle w:val="LD10"/>
      </w:pPr>
    </w:p>
    <w:p w14:paraId="5F9BF97D" w14:textId="77777777" w:rsidR="00902B2F" w:rsidRDefault="00902B2F">
      <w:pPr>
        <w:pStyle w:val="LD10"/>
      </w:pPr>
      <w:r>
        <w:t xml:space="preserve">  L_tmp = L_mult0(ener_c, ener_lpc);</w:t>
      </w:r>
    </w:p>
    <w:p w14:paraId="7DBF2AD7" w14:textId="77777777" w:rsidR="00902B2F" w:rsidRDefault="00902B2F">
      <w:pPr>
        <w:pStyle w:val="LD10"/>
      </w:pPr>
    </w:p>
    <w:p w14:paraId="29DB72AB" w14:textId="77777777" w:rsidR="00902B2F" w:rsidRDefault="00902B2F">
      <w:pPr>
        <w:pStyle w:val="LD10"/>
      </w:pPr>
      <w:r>
        <w:t xml:space="preserve">  Log2(L_tmp, &amp;exp, &amp;frac);</w:t>
      </w:r>
    </w:p>
    <w:p w14:paraId="62CAC7A3" w14:textId="77777777" w:rsidR="00902B2F" w:rsidRDefault="00902B2F">
      <w:pPr>
        <w:pStyle w:val="LD10"/>
      </w:pPr>
    </w:p>
    <w:p w14:paraId="185996ED" w14:textId="77777777" w:rsidR="00902B2F" w:rsidRDefault="00902B2F">
      <w:pPr>
        <w:pStyle w:val="LD10"/>
      </w:pPr>
      <w:r>
        <w:t xml:space="preserve">  L_tmp = Load_sh16(exp);</w:t>
      </w:r>
    </w:p>
    <w:p w14:paraId="3FFFCC5A" w14:textId="77777777" w:rsidR="00902B2F" w:rsidRDefault="00902B2F">
      <w:pPr>
        <w:pStyle w:val="LD10"/>
      </w:pPr>
      <w:r>
        <w:t xml:space="preserve">  L_tmp = add_sh(L_tmp, frac, (Word16)1);</w:t>
      </w:r>
      <w:r>
        <w:tab/>
        <w:t>/* Log2(ener_plt*ener_lpc) in Q16*/</w:t>
      </w:r>
    </w:p>
    <w:p w14:paraId="534F72C2" w14:textId="77777777" w:rsidR="00902B2F" w:rsidRDefault="00902B2F">
      <w:pPr>
        <w:pStyle w:val="LD10"/>
      </w:pPr>
      <w:r>
        <w:t xml:space="preserve">  L_tmp = sub_sh16(L_tmp, exp_lpc);</w:t>
      </w:r>
      <w:r>
        <w:tab/>
      </w:r>
      <w:r>
        <w:tab/>
        <w:t>/* subtract exponant of ener_lpc */</w:t>
      </w:r>
    </w:p>
    <w:p w14:paraId="29F2630E" w14:textId="77777777" w:rsidR="00902B2F" w:rsidRDefault="00902B2F">
      <w:pPr>
        <w:pStyle w:val="LD10"/>
      </w:pPr>
    </w:p>
    <w:p w14:paraId="52CEDD1D" w14:textId="77777777" w:rsidR="00902B2F" w:rsidRDefault="00902B2F">
      <w:pPr>
        <w:pStyle w:val="LD10"/>
      </w:pPr>
      <w:r>
        <w:t xml:space="preserve">  /* Input on 15 bits */</w:t>
      </w:r>
    </w:p>
    <w:p w14:paraId="650570E2" w14:textId="77777777" w:rsidR="00902B2F" w:rsidRDefault="00902B2F">
      <w:pPr>
        <w:pStyle w:val="LD10"/>
      </w:pPr>
      <w:r>
        <w:t xml:space="preserve">  L_tmp = sub_sh(L_tmp, (Word16)4434, (Word16)8);</w:t>
      </w:r>
      <w:r>
        <w:tab/>
        <w:t xml:space="preserve">/*-17.32 in Q16 </w:t>
      </w:r>
    </w:p>
    <w:p w14:paraId="1CC875A8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for other scaling    */</w:t>
      </w:r>
    </w:p>
    <w:p w14:paraId="5156628E" w14:textId="77777777" w:rsidR="00902B2F" w:rsidRDefault="00902B2F">
      <w:pPr>
        <w:pStyle w:val="LD10"/>
      </w:pPr>
    </w:p>
    <w:p w14:paraId="7A0FC816" w14:textId="77777777" w:rsidR="00902B2F" w:rsidRDefault="00902B2F">
      <w:pPr>
        <w:pStyle w:val="LD10"/>
      </w:pPr>
      <w:r>
        <w:t xml:space="preserve">  /* The vector "code[i]" is in Q12, so its square (variable "ener_c") is in</w:t>
      </w:r>
    </w:p>
    <w:p w14:paraId="4A7BE06A" w14:textId="77777777" w:rsidR="00902B2F" w:rsidRDefault="00902B2F">
      <w:pPr>
        <w:pStyle w:val="LD10"/>
      </w:pPr>
      <w:r>
        <w:t xml:space="preserve">     Q24, which means that the real value is multplied by 2**24. Thus, in</w:t>
      </w:r>
    </w:p>
    <w:p w14:paraId="0D5D160E" w14:textId="77777777" w:rsidR="00902B2F" w:rsidRDefault="00902B2F">
      <w:pPr>
        <w:pStyle w:val="LD10"/>
      </w:pPr>
      <w:r>
        <w:t xml:space="preserve">     applying the function Log2(), a value of 24 is being added. A scaling</w:t>
      </w:r>
    </w:p>
    <w:p w14:paraId="4723DEDE" w14:textId="77777777" w:rsidR="00902B2F" w:rsidRDefault="00902B2F">
      <w:pPr>
        <w:pStyle w:val="LD10"/>
      </w:pPr>
      <w:r>
        <w:t xml:space="preserve">     factor of -24 is then needed to compensate, but as the other scaling</w:t>
      </w:r>
    </w:p>
    <w:p w14:paraId="4629C4F0" w14:textId="77777777" w:rsidR="00902B2F" w:rsidRDefault="00902B2F">
      <w:pPr>
        <w:pStyle w:val="LD10"/>
      </w:pPr>
      <w:r>
        <w:t xml:space="preserve">     factor of +6.68 (as explained above) has also to be applied, the final</w:t>
      </w:r>
    </w:p>
    <w:p w14:paraId="4B75004E" w14:textId="77777777" w:rsidR="00902B2F" w:rsidRDefault="00902B2F">
      <w:pPr>
        <w:pStyle w:val="LD10"/>
      </w:pPr>
      <w:r>
        <w:t xml:space="preserve">     resulting factor is -17.32 */</w:t>
      </w:r>
    </w:p>
    <w:p w14:paraId="6299975C" w14:textId="77777777" w:rsidR="00902B2F" w:rsidRDefault="00902B2F">
      <w:pPr>
        <w:pStyle w:val="LD10"/>
      </w:pPr>
    </w:p>
    <w:p w14:paraId="39509B42" w14:textId="77777777" w:rsidR="00902B2F" w:rsidRDefault="00902B2F">
      <w:pPr>
        <w:pStyle w:val="LD10"/>
      </w:pPr>
      <w:r>
        <w:t xml:space="preserve">  L_tmp = L_shr(L_tmp, (Word16)8);</w:t>
      </w:r>
      <w:r>
        <w:tab/>
      </w:r>
      <w:r>
        <w:tab/>
        <w:t>/* Convert from Q16 to Q8        */</w:t>
      </w:r>
    </w:p>
    <w:p w14:paraId="64610FF6" w14:textId="77777777" w:rsidR="00902B2F" w:rsidRDefault="00902B2F">
      <w:pPr>
        <w:pStyle w:val="LD10"/>
      </w:pPr>
      <w:r>
        <w:t xml:space="preserve">  ener_c = extract_l(L_tmp);</w:t>
      </w:r>
    </w:p>
    <w:p w14:paraId="7AAE3A2A" w14:textId="77777777" w:rsidR="00902B2F" w:rsidRDefault="00902B2F">
      <w:pPr>
        <w:pStyle w:val="LD10"/>
      </w:pPr>
    </w:p>
    <w:p w14:paraId="08FA4962" w14:textId="77777777" w:rsidR="00902B2F" w:rsidRDefault="00902B2F">
      <w:pPr>
        <w:pStyle w:val="LD10"/>
      </w:pPr>
      <w:r>
        <w:t xml:space="preserve">  /* ener_cod = Log2(gain_code**2) + ener_c */</w:t>
      </w:r>
    </w:p>
    <w:p w14:paraId="04DDEC47" w14:textId="77777777" w:rsidR="00902B2F" w:rsidRDefault="00902B2F">
      <w:pPr>
        <w:pStyle w:val="LD10"/>
      </w:pPr>
    </w:p>
    <w:p w14:paraId="50BE11B2" w14:textId="77777777" w:rsidR="00902B2F" w:rsidRDefault="00902B2F">
      <w:pPr>
        <w:pStyle w:val="LD10"/>
      </w:pPr>
      <w:r>
        <w:t xml:space="preserve">  L_tmp = 1;</w:t>
      </w:r>
      <w:r>
        <w:tab/>
      </w:r>
      <w:r>
        <w:tab/>
      </w:r>
      <w:r>
        <w:tab/>
      </w:r>
      <w:r>
        <w:tab/>
      </w:r>
      <w:r>
        <w:tab/>
        <w:t xml:space="preserve">/* Avoid Log2(0) </w:t>
      </w:r>
      <w:r>
        <w:tab/>
      </w:r>
      <w:r>
        <w:tab/>
      </w:r>
      <w:r>
        <w:tab/>
        <w:t xml:space="preserve">   */</w:t>
      </w:r>
    </w:p>
    <w:p w14:paraId="26B9B275" w14:textId="77777777" w:rsidR="00902B2F" w:rsidRDefault="00902B2F">
      <w:pPr>
        <w:pStyle w:val="LD10"/>
      </w:pPr>
      <w:r>
        <w:t xml:space="preserve">  L_tmp = L_mac0(L_tmp, *gain_cod, *gain_cod);</w:t>
      </w:r>
    </w:p>
    <w:p w14:paraId="3CFFEF59" w14:textId="77777777" w:rsidR="00902B2F" w:rsidRDefault="00902B2F">
      <w:pPr>
        <w:pStyle w:val="LD10"/>
      </w:pPr>
    </w:p>
    <w:p w14:paraId="418DEFB1" w14:textId="77777777" w:rsidR="00902B2F" w:rsidRDefault="00902B2F">
      <w:pPr>
        <w:pStyle w:val="LD10"/>
      </w:pPr>
      <w:r>
        <w:t xml:space="preserve">  Log2(L_tmp, &amp;exp, &amp;frac);</w:t>
      </w:r>
    </w:p>
    <w:p w14:paraId="7D312247" w14:textId="77777777" w:rsidR="00902B2F" w:rsidRDefault="00902B2F">
      <w:pPr>
        <w:pStyle w:val="LD10"/>
      </w:pPr>
    </w:p>
    <w:p w14:paraId="60FCFAD9" w14:textId="77777777" w:rsidR="00902B2F" w:rsidRDefault="00902B2F">
      <w:pPr>
        <w:pStyle w:val="LD10"/>
      </w:pPr>
      <w:r>
        <w:t xml:space="preserve">  L_tmp = Load_sh16(exp);</w:t>
      </w:r>
    </w:p>
    <w:p w14:paraId="643036D0" w14:textId="77777777" w:rsidR="00902B2F" w:rsidRDefault="00902B2F">
      <w:pPr>
        <w:pStyle w:val="LD10"/>
      </w:pPr>
      <w:r>
        <w:t xml:space="preserve">  L_tmp = add_sh(L_tmp, frac, (Word16)1);</w:t>
      </w:r>
      <w:r>
        <w:tab/>
        <w:t>/* Log2(gain_code**2) in Q16</w:t>
      </w:r>
      <w:r>
        <w:tab/>
        <w:t xml:space="preserve">   */</w:t>
      </w:r>
    </w:p>
    <w:p w14:paraId="28B3BD8E" w14:textId="77777777" w:rsidR="00902B2F" w:rsidRDefault="00902B2F">
      <w:pPr>
        <w:pStyle w:val="LD10"/>
      </w:pPr>
      <w:r>
        <w:t xml:space="preserve">  L_tmp = L_shr(L_tmp, (Word16)8);</w:t>
      </w:r>
      <w:r>
        <w:tab/>
      </w:r>
      <w:r>
        <w:tab/>
        <w:t>/* Convert from Q16 to Q8        */</w:t>
      </w:r>
    </w:p>
    <w:p w14:paraId="127BAAF5" w14:textId="77777777" w:rsidR="00902B2F" w:rsidRDefault="00902B2F">
      <w:pPr>
        <w:pStyle w:val="LD10"/>
      </w:pPr>
      <w:r>
        <w:t xml:space="preserve">  ener_cod = extract_l(L_tmp);</w:t>
      </w:r>
    </w:p>
    <w:p w14:paraId="2D5A3F96" w14:textId="77777777" w:rsidR="00902B2F" w:rsidRDefault="00902B2F">
      <w:pPr>
        <w:pStyle w:val="LD10"/>
      </w:pPr>
      <w:r>
        <w:t xml:space="preserve">  ener_cod = add(ener_cod, ener_c);</w:t>
      </w:r>
    </w:p>
    <w:p w14:paraId="7A463B60" w14:textId="77777777" w:rsidR="00902B2F" w:rsidRDefault="00902B2F">
      <w:pPr>
        <w:pStyle w:val="LD10"/>
      </w:pPr>
    </w:p>
    <w:p w14:paraId="7360C290" w14:textId="77777777" w:rsidR="00902B2F" w:rsidRDefault="00902B2F">
      <w:pPr>
        <w:pStyle w:val="LD10"/>
      </w:pPr>
      <w:r>
        <w:t xml:space="preserve">  /*-----------------------------------------------------------------*</w:t>
      </w:r>
    </w:p>
    <w:p w14:paraId="621515B5" w14:textId="77777777" w:rsidR="00902B2F" w:rsidRDefault="00902B2F">
      <w:pPr>
        <w:pStyle w:val="LD10"/>
      </w:pPr>
      <w:r>
        <w:t xml:space="preserve">   * Prediction on pitch energy and prediction error                 *</w:t>
      </w:r>
    </w:p>
    <w:p w14:paraId="5DEEA348" w14:textId="77777777" w:rsidR="00902B2F" w:rsidRDefault="00902B2F">
      <w:pPr>
        <w:pStyle w:val="LD10"/>
      </w:pPr>
      <w:r>
        <w:t xml:space="preserve">   *  pred_pit = 0.50 * last_ener_pit + 0.25 * last_ener_cod - 3.0   *</w:t>
      </w:r>
    </w:p>
    <w:p w14:paraId="26FAFBE4" w14:textId="77777777" w:rsidR="00902B2F" w:rsidRDefault="00902B2F">
      <w:pPr>
        <w:pStyle w:val="LD10"/>
      </w:pPr>
      <w:r>
        <w:t xml:space="preserve">   *  if(pred_pit &lt; 0.0) pred_pit = 0.0;                             *</w:t>
      </w:r>
    </w:p>
    <w:p w14:paraId="059E218A" w14:textId="77777777" w:rsidR="00902B2F" w:rsidRDefault="00902B2F">
      <w:pPr>
        <w:pStyle w:val="LD10"/>
      </w:pPr>
      <w:r>
        <w:t xml:space="preserve">   *  err_pit = ener_pit - pred_pit;                                 *</w:t>
      </w:r>
    </w:p>
    <w:p w14:paraId="1E795818" w14:textId="77777777" w:rsidR="00902B2F" w:rsidRDefault="00902B2F">
      <w:pPr>
        <w:pStyle w:val="LD10"/>
      </w:pPr>
      <w:r>
        <w:t xml:space="preserve">   *-----------------------------------------------------------------*/</w:t>
      </w:r>
    </w:p>
    <w:p w14:paraId="30354399" w14:textId="77777777" w:rsidR="00902B2F" w:rsidRDefault="00902B2F">
      <w:pPr>
        <w:pStyle w:val="LD10"/>
      </w:pPr>
    </w:p>
    <w:p w14:paraId="066F04E0" w14:textId="77777777" w:rsidR="00902B2F" w:rsidRDefault="00902B2F">
      <w:pPr>
        <w:pStyle w:val="LD10"/>
      </w:pPr>
      <w:r>
        <w:t xml:space="preserve">  L_tmp = Load_sh(last_ener_pit, (Word16)8); /* .5 last_ener_pit in Q9     */</w:t>
      </w:r>
    </w:p>
    <w:p w14:paraId="6C1AB301" w14:textId="77777777" w:rsidR="00902B2F" w:rsidRDefault="00902B2F">
      <w:pPr>
        <w:pStyle w:val="LD10"/>
      </w:pPr>
      <w:r>
        <w:t xml:space="preserve">  L_tmp = add_sh(L_tmp, last_ener_cod, (Word16)7); /*+.25 last_ener_code </w:t>
      </w:r>
    </w:p>
    <w:p w14:paraId="57521EF4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Q9    */</w:t>
      </w:r>
    </w:p>
    <w:p w14:paraId="047A5E92" w14:textId="77777777" w:rsidR="00902B2F" w:rsidRDefault="00902B2F">
      <w:pPr>
        <w:pStyle w:val="LD10"/>
      </w:pPr>
      <w:r>
        <w:t xml:space="preserve">  L_tmp = sub_sh(L_tmp, (Word16)768, (Word16)9); /* -3.0 in Q9             */</w:t>
      </w:r>
    </w:p>
    <w:p w14:paraId="658AB80A" w14:textId="77777777" w:rsidR="00902B2F" w:rsidRDefault="00902B2F">
      <w:pPr>
        <w:pStyle w:val="LD10"/>
      </w:pPr>
      <w:r>
        <w:t xml:space="preserve">  if(L_tmp &lt; 0) L_tmp = 0;</w:t>
      </w:r>
    </w:p>
    <w:p w14:paraId="15C34FE5" w14:textId="77777777" w:rsidR="00902B2F" w:rsidRDefault="00902B2F">
      <w:pPr>
        <w:pStyle w:val="LD10"/>
      </w:pPr>
      <w:r>
        <w:t xml:space="preserve">  pred_pit = store_hi(L_tmp, (Word16)7);</w:t>
      </w:r>
      <w:r>
        <w:tab/>
        <w:t xml:space="preserve">/* result in Q8 </w:t>
      </w:r>
      <w:r>
        <w:tab/>
      </w:r>
      <w:r>
        <w:tab/>
      </w:r>
      <w:r>
        <w:tab/>
        <w:t xml:space="preserve">   */</w:t>
      </w:r>
    </w:p>
    <w:p w14:paraId="00DCCC20" w14:textId="77777777" w:rsidR="00902B2F" w:rsidRDefault="00902B2F">
      <w:pPr>
        <w:pStyle w:val="LD10"/>
      </w:pPr>
      <w:r>
        <w:t xml:space="preserve">  err_pit  = sub(ener_pit, pred_pit);</w:t>
      </w:r>
    </w:p>
    <w:p w14:paraId="318FA97D" w14:textId="77777777" w:rsidR="00902B2F" w:rsidRDefault="00902B2F">
      <w:pPr>
        <w:pStyle w:val="LD10"/>
      </w:pPr>
      <w:r>
        <w:br w:type="page"/>
      </w:r>
    </w:p>
    <w:p w14:paraId="6F65ED49" w14:textId="77777777" w:rsidR="00902B2F" w:rsidRDefault="00902B2F">
      <w:pPr>
        <w:pStyle w:val="LD10"/>
      </w:pPr>
      <w:r>
        <w:t xml:space="preserve">  /*-----------------------------------------------------------------*</w:t>
      </w:r>
    </w:p>
    <w:p w14:paraId="344CFCCC" w14:textId="77777777" w:rsidR="00902B2F" w:rsidRDefault="00902B2F">
      <w:pPr>
        <w:pStyle w:val="LD10"/>
      </w:pPr>
      <w:r>
        <w:t xml:space="preserve">   * Prediction on code energy and prediction error                  *</w:t>
      </w:r>
    </w:p>
    <w:p w14:paraId="088AF64E" w14:textId="77777777" w:rsidR="00902B2F" w:rsidRDefault="00902B2F">
      <w:pPr>
        <w:pStyle w:val="LD10"/>
      </w:pPr>
      <w:r>
        <w:t xml:space="preserve">   *  pred_cod = 0.50 * last_ener_cod + 0.25 * last_ener_pit - 3.0   *</w:t>
      </w:r>
    </w:p>
    <w:p w14:paraId="5617B9CB" w14:textId="77777777" w:rsidR="00902B2F" w:rsidRDefault="00902B2F">
      <w:pPr>
        <w:pStyle w:val="LD10"/>
      </w:pPr>
      <w:r>
        <w:t xml:space="preserve">   *  if(pred_cod &lt; 0.0) pred_cod = 0.0;                             *</w:t>
      </w:r>
    </w:p>
    <w:p w14:paraId="673F8812" w14:textId="77777777" w:rsidR="00902B2F" w:rsidRDefault="00902B2F">
      <w:pPr>
        <w:pStyle w:val="LD10"/>
      </w:pPr>
      <w:r>
        <w:t xml:space="preserve">   *  err_cod = ener_cod - pred_cod;                                 *</w:t>
      </w:r>
    </w:p>
    <w:p w14:paraId="0B5406E4" w14:textId="77777777" w:rsidR="00902B2F" w:rsidRDefault="00902B2F">
      <w:pPr>
        <w:pStyle w:val="LD10"/>
      </w:pPr>
      <w:r>
        <w:t xml:space="preserve">   *-----------------------------------------------------------------*/</w:t>
      </w:r>
    </w:p>
    <w:p w14:paraId="3198FEF8" w14:textId="77777777" w:rsidR="00902B2F" w:rsidRDefault="00902B2F">
      <w:pPr>
        <w:pStyle w:val="LD10"/>
      </w:pPr>
    </w:p>
    <w:p w14:paraId="557A3507" w14:textId="77777777" w:rsidR="00902B2F" w:rsidRDefault="00902B2F">
      <w:pPr>
        <w:pStyle w:val="LD10"/>
      </w:pPr>
      <w:r>
        <w:t xml:space="preserve">  L_tmp = Load_sh(last_ener_cod, (Word16)8); /* .5 last_ener_cod  in Q9    */</w:t>
      </w:r>
    </w:p>
    <w:p w14:paraId="4C512B94" w14:textId="77777777" w:rsidR="00902B2F" w:rsidRDefault="00902B2F">
      <w:pPr>
        <w:pStyle w:val="LD10"/>
      </w:pPr>
      <w:r>
        <w:t xml:space="preserve">  L_tmp = add_sh(L_tmp, last_ener_pit, (Word16)7); /*+.25 last_ener_pit</w:t>
      </w:r>
    </w:p>
    <w:p w14:paraId="6101A508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Q9    */</w:t>
      </w:r>
    </w:p>
    <w:p w14:paraId="1724FCB3" w14:textId="77777777" w:rsidR="00902B2F" w:rsidRDefault="00902B2F">
      <w:pPr>
        <w:pStyle w:val="LD10"/>
      </w:pPr>
      <w:r>
        <w:t xml:space="preserve">  L_tmp = sub_sh(L_tmp, (Word16)768, (Word16)9); /* -3.0 in Q9             */</w:t>
      </w:r>
    </w:p>
    <w:p w14:paraId="00FF1BE0" w14:textId="77777777" w:rsidR="00902B2F" w:rsidRDefault="00902B2F">
      <w:pPr>
        <w:pStyle w:val="LD10"/>
      </w:pPr>
      <w:r>
        <w:t xml:space="preserve">  if(L_tmp &lt; 0) L_tmp = 0;</w:t>
      </w:r>
    </w:p>
    <w:p w14:paraId="55DD005E" w14:textId="77777777" w:rsidR="00902B2F" w:rsidRDefault="00902B2F">
      <w:pPr>
        <w:pStyle w:val="LD10"/>
      </w:pPr>
      <w:r>
        <w:t xml:space="preserve">  pred_cod = store_hi(L_tmp, (Word16)7);</w:t>
      </w:r>
      <w:r>
        <w:tab/>
        <w:t xml:space="preserve">/* result in Q8 </w:t>
      </w:r>
      <w:r>
        <w:tab/>
      </w:r>
      <w:r>
        <w:tab/>
      </w:r>
      <w:r>
        <w:tab/>
        <w:t xml:space="preserve">   */</w:t>
      </w:r>
    </w:p>
    <w:p w14:paraId="1A64057F" w14:textId="77777777" w:rsidR="00902B2F" w:rsidRDefault="00902B2F">
      <w:pPr>
        <w:pStyle w:val="LD10"/>
      </w:pPr>
      <w:r>
        <w:t xml:space="preserve">  err_cod  = sub(ener_cod, pred_cod);</w:t>
      </w:r>
    </w:p>
    <w:p w14:paraId="0A3394EF" w14:textId="77777777" w:rsidR="00902B2F" w:rsidRDefault="00902B2F">
      <w:pPr>
        <w:pStyle w:val="LD10"/>
      </w:pPr>
    </w:p>
    <w:p w14:paraId="77E54659" w14:textId="77777777" w:rsidR="00902B2F" w:rsidRDefault="00902B2F">
      <w:pPr>
        <w:pStyle w:val="LD10"/>
      </w:pPr>
    </w:p>
    <w:p w14:paraId="31C8C702" w14:textId="77777777" w:rsidR="00902B2F" w:rsidRDefault="00902B2F">
      <w:pPr>
        <w:pStyle w:val="LD10"/>
      </w:pPr>
      <w:r>
        <w:t xml:space="preserve">  /*-----------------------------------------------------------------*</w:t>
      </w:r>
    </w:p>
    <w:p w14:paraId="7E87692C" w14:textId="77777777" w:rsidR="00902B2F" w:rsidRDefault="00902B2F">
      <w:pPr>
        <w:pStyle w:val="LD10"/>
      </w:pPr>
      <w:r>
        <w:t xml:space="preserve">   * Codebook search.                                                *</w:t>
      </w:r>
    </w:p>
    <w:p w14:paraId="2BDAA7D5" w14:textId="77777777" w:rsidR="00902B2F" w:rsidRDefault="00902B2F">
      <w:pPr>
        <w:pStyle w:val="LD10"/>
      </w:pPr>
      <w:r>
        <w:t xml:space="preserve">   * Find vector which minimizes:                                    *</w:t>
      </w:r>
    </w:p>
    <w:p w14:paraId="7E65711D" w14:textId="77777777" w:rsidR="00902B2F" w:rsidRDefault="00902B2F">
      <w:pPr>
        <w:pStyle w:val="LD10"/>
      </w:pPr>
      <w:r>
        <w:t xml:space="preserve">   *                                                                 *</w:t>
      </w:r>
    </w:p>
    <w:p w14:paraId="14B16477" w14:textId="77777777" w:rsidR="00902B2F" w:rsidRDefault="00902B2F">
      <w:pPr>
        <w:pStyle w:val="LD10"/>
      </w:pPr>
      <w:r>
        <w:t xml:space="preserve">   *   Min k :  (err_pit - dico[0,k])**2 +  (err_cod - dico[1,k])**2 *</w:t>
      </w:r>
    </w:p>
    <w:p w14:paraId="7467F7AD" w14:textId="77777777" w:rsidR="00902B2F" w:rsidRDefault="00902B2F">
      <w:pPr>
        <w:pStyle w:val="LD10"/>
      </w:pPr>
      <w:r>
        <w:t xml:space="preserve">   *                                                                 *</w:t>
      </w:r>
    </w:p>
    <w:p w14:paraId="5395AEDE" w14:textId="77777777" w:rsidR="00902B2F" w:rsidRDefault="00902B2F">
      <w:pPr>
        <w:pStyle w:val="LD10"/>
      </w:pPr>
      <w:r>
        <w:t xml:space="preserve">   *-----------------------------------------------------------------*/</w:t>
      </w:r>
    </w:p>
    <w:p w14:paraId="306260C7" w14:textId="77777777" w:rsidR="00902B2F" w:rsidRDefault="00902B2F">
      <w:pPr>
        <w:pStyle w:val="LD10"/>
      </w:pPr>
    </w:p>
    <w:p w14:paraId="49277BDF" w14:textId="77777777" w:rsidR="00902B2F" w:rsidRDefault="00902B2F">
      <w:pPr>
        <w:pStyle w:val="LD10"/>
      </w:pPr>
      <w:r>
        <w:t xml:space="preserve">  dist_min = MAX_32;</w:t>
      </w:r>
    </w:p>
    <w:p w14:paraId="0AC80217" w14:textId="77777777" w:rsidR="00902B2F" w:rsidRDefault="00902B2F">
      <w:pPr>
        <w:pStyle w:val="LD10"/>
      </w:pPr>
      <w:r>
        <w:t xml:space="preserve">  p = t_qua_ener;</w:t>
      </w:r>
    </w:p>
    <w:p w14:paraId="3604EB4C" w14:textId="77777777" w:rsidR="00902B2F" w:rsidRDefault="00902B2F">
      <w:pPr>
        <w:pStyle w:val="LD10"/>
      </w:pPr>
    </w:p>
    <w:p w14:paraId="75C38C43" w14:textId="77777777" w:rsidR="00902B2F" w:rsidRDefault="00902B2F">
      <w:pPr>
        <w:pStyle w:val="LD10"/>
      </w:pPr>
      <w:r>
        <w:t xml:space="preserve">  for (i = 0; i&lt; nb_qua_ener; i++)</w:t>
      </w:r>
    </w:p>
    <w:p w14:paraId="69E8D562" w14:textId="77777777" w:rsidR="00902B2F" w:rsidRDefault="00902B2F">
      <w:pPr>
        <w:pStyle w:val="LD10"/>
      </w:pPr>
      <w:r>
        <w:t xml:space="preserve">  {</w:t>
      </w:r>
    </w:p>
    <w:p w14:paraId="244EF1EF" w14:textId="77777777" w:rsidR="00902B2F" w:rsidRDefault="00902B2F">
      <w:pPr>
        <w:pStyle w:val="LD10"/>
      </w:pPr>
      <w:r>
        <w:t xml:space="preserve">     tmp  = sub(*p++, err_pit);</w:t>
      </w:r>
    </w:p>
    <w:p w14:paraId="03A435CB" w14:textId="77777777" w:rsidR="00902B2F" w:rsidRDefault="00902B2F">
      <w:pPr>
        <w:pStyle w:val="LD10"/>
      </w:pPr>
      <w:r>
        <w:t xml:space="preserve">     dist = L_mult0(tmp, tmp);</w:t>
      </w:r>
    </w:p>
    <w:p w14:paraId="4DB069AA" w14:textId="77777777" w:rsidR="00902B2F" w:rsidRDefault="00902B2F">
      <w:pPr>
        <w:pStyle w:val="LD10"/>
      </w:pPr>
      <w:r>
        <w:t xml:space="preserve">     tmp  = sub(*p++, err_cod);</w:t>
      </w:r>
    </w:p>
    <w:p w14:paraId="03D26C16" w14:textId="77777777" w:rsidR="00902B2F" w:rsidRDefault="00902B2F">
      <w:pPr>
        <w:pStyle w:val="LD10"/>
      </w:pPr>
      <w:r>
        <w:t xml:space="preserve">     dist = L_mac0(dist, tmp, tmp);</w:t>
      </w:r>
    </w:p>
    <w:p w14:paraId="3A894CDA" w14:textId="77777777" w:rsidR="00902B2F" w:rsidRDefault="00902B2F">
      <w:pPr>
        <w:pStyle w:val="LD10"/>
      </w:pPr>
    </w:p>
    <w:p w14:paraId="40561E43" w14:textId="77777777" w:rsidR="00902B2F" w:rsidRDefault="00902B2F">
      <w:pPr>
        <w:pStyle w:val="LD10"/>
      </w:pPr>
    </w:p>
    <w:p w14:paraId="42D3CCBA" w14:textId="77777777" w:rsidR="00902B2F" w:rsidRDefault="00902B2F">
      <w:pPr>
        <w:pStyle w:val="LD10"/>
      </w:pPr>
    </w:p>
    <w:p w14:paraId="5261D3FC" w14:textId="77777777" w:rsidR="00902B2F" w:rsidRDefault="00902B2F">
      <w:pPr>
        <w:pStyle w:val="LD10"/>
      </w:pPr>
      <w:r>
        <w:t xml:space="preserve">     if (L_sub(dist, dist_min) &lt; 0) { dist_min = dist; index = i; }</w:t>
      </w:r>
    </w:p>
    <w:p w14:paraId="0E0E5147" w14:textId="77777777" w:rsidR="00902B2F" w:rsidRDefault="00902B2F">
      <w:pPr>
        <w:pStyle w:val="LD10"/>
      </w:pPr>
      <w:r>
        <w:t xml:space="preserve">  }</w:t>
      </w:r>
    </w:p>
    <w:p w14:paraId="5650C564" w14:textId="77777777" w:rsidR="00902B2F" w:rsidRDefault="00902B2F">
      <w:pPr>
        <w:pStyle w:val="LD10"/>
      </w:pPr>
    </w:p>
    <w:p w14:paraId="73B17ACC" w14:textId="77777777" w:rsidR="00902B2F" w:rsidRDefault="00902B2F">
      <w:pPr>
        <w:pStyle w:val="LD10"/>
      </w:pPr>
      <w:r>
        <w:t xml:space="preserve">  j = shl(index, (Word16)1);</w:t>
      </w:r>
    </w:p>
    <w:p w14:paraId="7AC0CC68" w14:textId="77777777" w:rsidR="00902B2F" w:rsidRDefault="00902B2F">
      <w:pPr>
        <w:pStyle w:val="LD10"/>
      </w:pPr>
      <w:r>
        <w:t xml:space="preserve">  last_ener_pit = add(t_qua_ener[j],   pred_pit);</w:t>
      </w:r>
    </w:p>
    <w:p w14:paraId="516EABFD" w14:textId="77777777" w:rsidR="00902B2F" w:rsidRDefault="00902B2F">
      <w:pPr>
        <w:pStyle w:val="LD10"/>
      </w:pPr>
      <w:r>
        <w:t xml:space="preserve">  last_ener_cod = add(t_qua_ener[j+1], pred_cod);</w:t>
      </w:r>
    </w:p>
    <w:p w14:paraId="1DC8ECA4" w14:textId="77777777" w:rsidR="00902B2F" w:rsidRDefault="00902B2F">
      <w:pPr>
        <w:pStyle w:val="LD10"/>
      </w:pPr>
    </w:p>
    <w:p w14:paraId="402B205A" w14:textId="77777777" w:rsidR="00902B2F" w:rsidRDefault="00902B2F">
      <w:pPr>
        <w:pStyle w:val="LD10"/>
      </w:pPr>
      <w:r>
        <w:t xml:space="preserve">  /* Limit energies -&gt;for transmission errors */</w:t>
      </w:r>
    </w:p>
    <w:p w14:paraId="5184EF31" w14:textId="77777777" w:rsidR="00902B2F" w:rsidRDefault="00902B2F">
      <w:pPr>
        <w:pStyle w:val="LD10"/>
      </w:pPr>
    </w:p>
    <w:p w14:paraId="73D9041D" w14:textId="77777777" w:rsidR="00902B2F" w:rsidRDefault="00902B2F">
      <w:pPr>
        <w:pStyle w:val="LD10"/>
      </w:pPr>
      <w:r>
        <w:t xml:space="preserve">  if(sub(last_ener_pit, (Word16)6912) &gt; 0) last_ener_pit = 6912;</w:t>
      </w:r>
    </w:p>
    <w:p w14:paraId="677FBA27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6912 = 27 in Q8 */</w:t>
      </w:r>
    </w:p>
    <w:p w14:paraId="2A15607B" w14:textId="77777777" w:rsidR="00902B2F" w:rsidRDefault="00902B2F">
      <w:pPr>
        <w:pStyle w:val="LD10"/>
      </w:pPr>
      <w:r>
        <w:t xml:space="preserve">  if(sub(last_ener_cod, (Word16)6400) &gt; 0) last_ener_cod = 6400;</w:t>
      </w:r>
    </w:p>
    <w:p w14:paraId="11232142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6400 = 25 in Q8 */</w:t>
      </w:r>
    </w:p>
    <w:p w14:paraId="0BBF9AE6" w14:textId="77777777" w:rsidR="00902B2F" w:rsidRDefault="00902B2F">
      <w:pPr>
        <w:pStyle w:val="LD10"/>
      </w:pPr>
    </w:p>
    <w:p w14:paraId="50A62CB1" w14:textId="77777777" w:rsidR="00902B2F" w:rsidRDefault="00902B2F">
      <w:pPr>
        <w:pStyle w:val="LD10"/>
      </w:pPr>
      <w:r>
        <w:t xml:space="preserve">  /*---------------------------------------------------*</w:t>
      </w:r>
    </w:p>
    <w:p w14:paraId="120D528D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2424B34E" w14:textId="77777777" w:rsidR="00902B2F" w:rsidRDefault="00902B2F">
      <w:pPr>
        <w:pStyle w:val="LD10"/>
      </w:pPr>
      <w:r>
        <w:t xml:space="preserve">   *  Compute the quantized pitch gain.                *</w:t>
      </w:r>
    </w:p>
    <w:p w14:paraId="2EFF8723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1BF00E5A" w14:textId="77777777" w:rsidR="00902B2F" w:rsidRDefault="00902B2F">
      <w:pPr>
        <w:pStyle w:val="LD10"/>
      </w:pPr>
      <w:r>
        <w:t xml:space="preserve">   *     temp = 0.5 * ( last_ener_pit - ener_plt );    *</w:t>
      </w:r>
    </w:p>
    <w:p w14:paraId="636354DB" w14:textId="77777777" w:rsidR="00902B2F" w:rsidRDefault="00902B2F">
      <w:pPr>
        <w:pStyle w:val="LD10"/>
      </w:pPr>
      <w:r>
        <w:t xml:space="preserve">   *     temp = pow(2.0, temp);                        *</w:t>
      </w:r>
    </w:p>
    <w:p w14:paraId="74BB3E4E" w14:textId="77777777" w:rsidR="00902B2F" w:rsidRDefault="00902B2F">
      <w:pPr>
        <w:pStyle w:val="LD10"/>
      </w:pPr>
      <w:r>
        <w:t xml:space="preserve">   *     if( temp &gt; 1.2) temp = 1.2;                   *</w:t>
      </w:r>
    </w:p>
    <w:p w14:paraId="4E5233FD" w14:textId="77777777" w:rsidR="00902B2F" w:rsidRDefault="00902B2F">
      <w:pPr>
        <w:pStyle w:val="LD10"/>
      </w:pPr>
      <w:r>
        <w:t xml:space="preserve">   *     *gain_pit = temp;                             *</w:t>
      </w:r>
    </w:p>
    <w:p w14:paraId="42A16247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444410D0" w14:textId="77777777" w:rsidR="00902B2F" w:rsidRDefault="00902B2F">
      <w:pPr>
        <w:pStyle w:val="LD10"/>
      </w:pPr>
      <w:r>
        <w:t xml:space="preserve">   *---------------------------------------------------*/</w:t>
      </w:r>
    </w:p>
    <w:p w14:paraId="0245DF4C" w14:textId="77777777" w:rsidR="00902B2F" w:rsidRDefault="00902B2F">
      <w:pPr>
        <w:pStyle w:val="LD10"/>
      </w:pPr>
    </w:p>
    <w:p w14:paraId="4D941105" w14:textId="77777777" w:rsidR="00902B2F" w:rsidRDefault="00902B2F">
      <w:pPr>
        <w:pStyle w:val="LD10"/>
      </w:pPr>
      <w:r>
        <w:t xml:space="preserve">  L_tmp = Load_sh(last_ener_pit, (Word16)6);</w:t>
      </w:r>
      <w:r>
        <w:tab/>
        <w:t>/* last_ener_pit/2 in Q15 */</w:t>
      </w:r>
    </w:p>
    <w:p w14:paraId="445DBF51" w14:textId="77777777" w:rsidR="00902B2F" w:rsidRDefault="00902B2F">
      <w:pPr>
        <w:pStyle w:val="LD10"/>
      </w:pPr>
      <w:r>
        <w:t xml:space="preserve">  L_tmp = sub_sh(L_tmp, ener_plt, (Word16)6);</w:t>
      </w:r>
      <w:r>
        <w:tab/>
        <w:t>/* - ener_plt/2    in Q15 */</w:t>
      </w:r>
    </w:p>
    <w:p w14:paraId="5B815061" w14:textId="77777777" w:rsidR="00902B2F" w:rsidRDefault="00902B2F">
      <w:pPr>
        <w:pStyle w:val="LD10"/>
      </w:pPr>
      <w:r>
        <w:lastRenderedPageBreak/>
        <w:t xml:space="preserve">  L_tmp = add_sh(L_tmp, (Word16)12, (Word16)15); /* to have gain in Q12   */</w:t>
      </w:r>
    </w:p>
    <w:p w14:paraId="0AF57DCC" w14:textId="77777777" w:rsidR="00902B2F" w:rsidRDefault="00902B2F">
      <w:pPr>
        <w:pStyle w:val="LD10"/>
      </w:pPr>
      <w:r>
        <w:t xml:space="preserve">  L_extract(L_tmp, &amp;exp, &amp;frac);</w:t>
      </w:r>
    </w:p>
    <w:p w14:paraId="06E7A573" w14:textId="77777777" w:rsidR="00902B2F" w:rsidRDefault="00902B2F">
      <w:pPr>
        <w:pStyle w:val="LD10"/>
      </w:pPr>
      <w:r>
        <w:t xml:space="preserve">  L_tmp = pow2(exp, frac);</w:t>
      </w:r>
    </w:p>
    <w:p w14:paraId="7FC2D1F0" w14:textId="77777777" w:rsidR="00902B2F" w:rsidRDefault="00902B2F">
      <w:pPr>
        <w:pStyle w:val="LD10"/>
      </w:pPr>
      <w:r>
        <w:t xml:space="preserve">  if( L_sub(L_tmp, (Word32)4915) &gt; 0) L_tmp = 4915; /* 4915 = 1.2 in Q12  */</w:t>
      </w:r>
    </w:p>
    <w:p w14:paraId="6FFCE7FC" w14:textId="77777777" w:rsidR="00902B2F" w:rsidRDefault="00902B2F">
      <w:pPr>
        <w:pStyle w:val="LD10"/>
      </w:pPr>
      <w:r>
        <w:t xml:space="preserve">  *gain_pit = extract_l(L_tmp);</w:t>
      </w:r>
    </w:p>
    <w:p w14:paraId="545C9BDE" w14:textId="77777777" w:rsidR="00902B2F" w:rsidRDefault="00902B2F">
      <w:pPr>
        <w:pStyle w:val="LD10"/>
      </w:pPr>
      <w:r>
        <w:br w:type="page"/>
      </w:r>
    </w:p>
    <w:p w14:paraId="7FD46E15" w14:textId="77777777" w:rsidR="00902B2F" w:rsidRDefault="00902B2F">
      <w:pPr>
        <w:pStyle w:val="LD10"/>
      </w:pPr>
      <w:r>
        <w:t xml:space="preserve">  /*---------------------------------------------------*</w:t>
      </w:r>
    </w:p>
    <w:p w14:paraId="1390250D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1BEA1C4C" w14:textId="77777777" w:rsidR="00902B2F" w:rsidRDefault="00902B2F">
      <w:pPr>
        <w:pStyle w:val="LD10"/>
      </w:pPr>
      <w:r>
        <w:t xml:space="preserve">   *  Compute the innovative code gain.                *</w:t>
      </w:r>
    </w:p>
    <w:p w14:paraId="7F4C4867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2C828B7C" w14:textId="77777777" w:rsidR="00902B2F" w:rsidRDefault="00902B2F">
      <w:pPr>
        <w:pStyle w:val="LD10"/>
      </w:pPr>
      <w:r>
        <w:t xml:space="preserve">   *     temp = 0.5 * ( last_ener_cod - ener_c );      *</w:t>
      </w:r>
    </w:p>
    <w:p w14:paraId="272DD576" w14:textId="77777777" w:rsidR="00902B2F" w:rsidRDefault="00902B2F">
      <w:pPr>
        <w:pStyle w:val="LD10"/>
      </w:pPr>
      <w:r>
        <w:t xml:space="preserve">   *     *gain_cod = pow(2.0, temp);                   *</w:t>
      </w:r>
    </w:p>
    <w:p w14:paraId="2462D94D" w14:textId="77777777" w:rsidR="00902B2F" w:rsidRDefault="00902B2F">
      <w:pPr>
        <w:pStyle w:val="LD10"/>
      </w:pPr>
      <w:r>
        <w:t xml:space="preserve">   *                                                   *</w:t>
      </w:r>
    </w:p>
    <w:p w14:paraId="7F3712BF" w14:textId="77777777" w:rsidR="00902B2F" w:rsidRDefault="00902B2F">
      <w:pPr>
        <w:pStyle w:val="LD10"/>
      </w:pPr>
      <w:r>
        <w:t xml:space="preserve">   *---------------------------------------------------*/</w:t>
      </w:r>
    </w:p>
    <w:p w14:paraId="7ED716EE" w14:textId="77777777" w:rsidR="00902B2F" w:rsidRDefault="00902B2F">
      <w:pPr>
        <w:pStyle w:val="LD10"/>
      </w:pPr>
    </w:p>
    <w:p w14:paraId="1C9797E2" w14:textId="77777777" w:rsidR="00902B2F" w:rsidRDefault="00902B2F">
      <w:pPr>
        <w:pStyle w:val="LD10"/>
      </w:pPr>
      <w:r>
        <w:t xml:space="preserve">  L_tmp = Load_sh(last_ener_cod, (Word16)6);</w:t>
      </w:r>
      <w:r>
        <w:tab/>
        <w:t>/* last_ener_cod/2 in Q15 */</w:t>
      </w:r>
    </w:p>
    <w:p w14:paraId="7EAA7078" w14:textId="77777777" w:rsidR="00902B2F" w:rsidRDefault="00902B2F">
      <w:pPr>
        <w:pStyle w:val="LD10"/>
      </w:pPr>
      <w:r>
        <w:t xml:space="preserve">  L_tmp = sub_sh(L_tmp, ener_c, (Word16)6);</w:t>
      </w:r>
      <w:r>
        <w:tab/>
        <w:t>/* - ener_c/2      in Q15 */</w:t>
      </w:r>
    </w:p>
    <w:p w14:paraId="6BA9B4B6" w14:textId="77777777" w:rsidR="00902B2F" w:rsidRDefault="00902B2F">
      <w:pPr>
        <w:pStyle w:val="LD10"/>
      </w:pPr>
      <w:r>
        <w:t xml:space="preserve">  L_extract(L_tmp, &amp;exp, &amp;frac);</w:t>
      </w:r>
    </w:p>
    <w:p w14:paraId="6886938A" w14:textId="77777777" w:rsidR="00902B2F" w:rsidRDefault="00902B2F">
      <w:pPr>
        <w:pStyle w:val="LD10"/>
      </w:pPr>
      <w:r>
        <w:t xml:space="preserve">  L_tmp = pow2(exp, frac);</w:t>
      </w:r>
    </w:p>
    <w:p w14:paraId="0DD704DB" w14:textId="77777777" w:rsidR="00902B2F" w:rsidRDefault="00902B2F">
      <w:pPr>
        <w:pStyle w:val="LD10"/>
      </w:pPr>
      <w:r>
        <w:t xml:space="preserve">  *gain_cod = extract_l(L_tmp);</w:t>
      </w:r>
    </w:p>
    <w:p w14:paraId="0CE1F25F" w14:textId="77777777" w:rsidR="00902B2F" w:rsidRDefault="00902B2F">
      <w:pPr>
        <w:pStyle w:val="LD10"/>
      </w:pPr>
    </w:p>
    <w:p w14:paraId="531BCB73" w14:textId="77777777" w:rsidR="00902B2F" w:rsidRDefault="00902B2F">
      <w:pPr>
        <w:pStyle w:val="LD10"/>
      </w:pPr>
      <w:r>
        <w:t xml:space="preserve">  return index;</w:t>
      </w:r>
    </w:p>
    <w:p w14:paraId="6C58E9AB" w14:textId="77777777" w:rsidR="00902B2F" w:rsidRDefault="00902B2F">
      <w:pPr>
        <w:pStyle w:val="LD10"/>
      </w:pPr>
      <w:r>
        <w:t>}</w:t>
      </w:r>
    </w:p>
    <w:p w14:paraId="2A093EBB" w14:textId="77777777" w:rsidR="00902B2F" w:rsidRDefault="00902B2F">
      <w:pPr>
        <w:pStyle w:val="WP"/>
        <w:keepLines/>
      </w:pPr>
    </w:p>
    <w:p w14:paraId="3FB85E48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1F05BB8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9F8464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G_Code</w:t>
      </w:r>
      <w:r>
        <w:fldChar w:fldCharType="begin"/>
      </w:r>
      <w:r>
        <w:instrText>xe "G_Code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04AC943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BBDEE7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gain of innovative code</w:t>
      </w:r>
    </w:p>
    <w:p w14:paraId="707172A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B48C949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425ED42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AFDC5D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G_Code(buffer_in1,buffer_in2,L_subfr)</w:t>
      </w:r>
    </w:p>
    <w:p w14:paraId="049AC11D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(Routine_Name(input1,input2,input3))</w:t>
      </w:r>
    </w:p>
    <w:p w14:paraId="3FEF356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6DF746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5582373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F8C121D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Code target</w:t>
      </w:r>
    </w:p>
    <w:p w14:paraId="3B9FCF0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CD64057" w14:textId="77777777" w:rsidR="00902B2F" w:rsidRDefault="00902B2F">
      <w:pPr>
        <w:pStyle w:val="WP"/>
        <w:keepNext/>
        <w:keepLines/>
      </w:pPr>
      <w:r>
        <w:t>*</w:t>
      </w:r>
    </w:p>
    <w:p w14:paraId="426F530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Filtered innovation code (with sign)</w:t>
      </w:r>
    </w:p>
    <w:p w14:paraId="43D0EC1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0FEF3B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FD7C15E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Length of subframe</w:t>
      </w:r>
    </w:p>
    <w:p w14:paraId="6321F47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8AD21E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4F9464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3A09B23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1079A9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Gain of innovation code</w:t>
      </w:r>
    </w:p>
    <w:p w14:paraId="3BC250D2" w14:textId="77777777" w:rsidR="00902B2F" w:rsidRDefault="00902B2F">
      <w:pPr>
        <w:pStyle w:val="WP"/>
        <w:keepNext/>
      </w:pPr>
      <w:r>
        <w:t>*</w:t>
      </w:r>
    </w:p>
    <w:p w14:paraId="28A36A72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20376F4F" w14:textId="77777777" w:rsidR="00902B2F" w:rsidRDefault="00902B2F">
      <w:pPr>
        <w:pStyle w:val="LD10"/>
        <w:keepNext w:val="0"/>
      </w:pPr>
    </w:p>
    <w:p w14:paraId="09B5DFA7" w14:textId="77777777" w:rsidR="00902B2F" w:rsidRDefault="00902B2F">
      <w:pPr>
        <w:pStyle w:val="LD10"/>
        <w:keepNext w:val="0"/>
      </w:pPr>
      <w:r>
        <w:t>Word16 G_Code(Word16 xn2[], Word16 y2[], Word16 L_subfr)</w:t>
      </w:r>
    </w:p>
    <w:p w14:paraId="2151B4C1" w14:textId="77777777" w:rsidR="00902B2F" w:rsidRDefault="00902B2F">
      <w:pPr>
        <w:pStyle w:val="LD10"/>
        <w:keepNext w:val="0"/>
      </w:pPr>
      <w:r>
        <w:t>{</w:t>
      </w:r>
    </w:p>
    <w:p w14:paraId="56901499" w14:textId="77777777" w:rsidR="00902B2F" w:rsidRDefault="00902B2F">
      <w:pPr>
        <w:pStyle w:val="LD10"/>
        <w:keepNext w:val="0"/>
      </w:pPr>
      <w:r>
        <w:t xml:space="preserve">   Word16 i;</w:t>
      </w:r>
    </w:p>
    <w:p w14:paraId="70730C2B" w14:textId="77777777" w:rsidR="00902B2F" w:rsidRDefault="00902B2F">
      <w:pPr>
        <w:pStyle w:val="LD10"/>
        <w:keepNext w:val="0"/>
      </w:pPr>
      <w:r>
        <w:t xml:space="preserve">   Word16 xy, yy, exp_xy, exp_yy, gain;</w:t>
      </w:r>
    </w:p>
    <w:p w14:paraId="08A6BE9E" w14:textId="77777777" w:rsidR="00902B2F" w:rsidRDefault="00902B2F">
      <w:pPr>
        <w:pStyle w:val="LD10"/>
        <w:keepNext w:val="0"/>
      </w:pPr>
      <w:r>
        <w:t xml:space="preserve">   Word32 s, L_tmp;</w:t>
      </w:r>
    </w:p>
    <w:p w14:paraId="7FEB6393" w14:textId="77777777" w:rsidR="00902B2F" w:rsidRDefault="00902B2F">
      <w:pPr>
        <w:pStyle w:val="LD10"/>
        <w:keepNext w:val="0"/>
      </w:pPr>
    </w:p>
    <w:p w14:paraId="0457F6BE" w14:textId="77777777" w:rsidR="00902B2F" w:rsidRDefault="00902B2F">
      <w:pPr>
        <w:pStyle w:val="LD10"/>
        <w:keepNext w:val="0"/>
      </w:pPr>
      <w:r>
        <w:t xml:space="preserve">   Overflow = 0;</w:t>
      </w:r>
    </w:p>
    <w:p w14:paraId="3DA17FB6" w14:textId="77777777" w:rsidR="00902B2F" w:rsidRDefault="00902B2F">
      <w:pPr>
        <w:pStyle w:val="LD10"/>
        <w:keepNext w:val="0"/>
      </w:pPr>
    </w:p>
    <w:p w14:paraId="77AD34CB" w14:textId="77777777" w:rsidR="00902B2F" w:rsidRDefault="00902B2F">
      <w:pPr>
        <w:pStyle w:val="LD10"/>
        <w:keepNext w:val="0"/>
      </w:pPr>
      <w:r>
        <w:t>/* Compute scalar product &lt;xn2[],y2[]&gt; */</w:t>
      </w:r>
    </w:p>
    <w:p w14:paraId="4ACF3B1E" w14:textId="77777777" w:rsidR="00902B2F" w:rsidRDefault="00902B2F">
      <w:pPr>
        <w:pStyle w:val="LD10"/>
        <w:keepNext w:val="0"/>
      </w:pPr>
    </w:p>
    <w:p w14:paraId="0B1BD2FB" w14:textId="77777777" w:rsidR="00902B2F" w:rsidRDefault="00902B2F">
      <w:pPr>
        <w:pStyle w:val="LD10"/>
        <w:keepNext w:val="0"/>
      </w:pPr>
      <w:r>
        <w:t xml:space="preserve">   s = 1;</w:t>
      </w:r>
      <w:r>
        <w:tab/>
      </w:r>
      <w:r>
        <w:tab/>
      </w:r>
      <w:r>
        <w:tab/>
      </w:r>
      <w:r>
        <w:tab/>
      </w:r>
      <w:r>
        <w:tab/>
        <w:t>/* Avoid case of all zeros */</w:t>
      </w:r>
    </w:p>
    <w:p w14:paraId="45799BEF" w14:textId="77777777" w:rsidR="00902B2F" w:rsidRDefault="00902B2F">
      <w:pPr>
        <w:pStyle w:val="LD10"/>
        <w:keepNext w:val="0"/>
      </w:pPr>
      <w:r>
        <w:t xml:space="preserve">   for(i=0; i&lt;L_subfr; i++)</w:t>
      </w:r>
    </w:p>
    <w:p w14:paraId="655FF4DE" w14:textId="77777777" w:rsidR="00902B2F" w:rsidRDefault="00902B2F">
      <w:pPr>
        <w:pStyle w:val="LD10"/>
        <w:keepNext w:val="0"/>
      </w:pPr>
      <w:r>
        <w:t xml:space="preserve">     s = L_mac0(s, xn2[i], y2[i]);</w:t>
      </w:r>
    </w:p>
    <w:p w14:paraId="2D41C8B5" w14:textId="77777777" w:rsidR="00902B2F" w:rsidRDefault="00902B2F">
      <w:pPr>
        <w:pStyle w:val="LD10"/>
        <w:keepNext w:val="0"/>
      </w:pPr>
    </w:p>
    <w:p w14:paraId="4FBD9C59" w14:textId="77777777" w:rsidR="00902B2F" w:rsidRDefault="00902B2F">
      <w:pPr>
        <w:pStyle w:val="LD10"/>
        <w:keepNext w:val="0"/>
      </w:pPr>
      <w:r>
        <w:t xml:space="preserve">   exp_xy = norm_l(s);</w:t>
      </w:r>
    </w:p>
    <w:p w14:paraId="3823DEF2" w14:textId="77777777" w:rsidR="00902B2F" w:rsidRDefault="00902B2F">
      <w:pPr>
        <w:pStyle w:val="LD10"/>
        <w:keepNext w:val="0"/>
      </w:pPr>
      <w:r>
        <w:t xml:space="preserve">   xy     = extract_h( L_shl(s, exp_xy) );</w:t>
      </w:r>
    </w:p>
    <w:p w14:paraId="532CB0DF" w14:textId="77777777" w:rsidR="00902B2F" w:rsidRDefault="00902B2F">
      <w:pPr>
        <w:pStyle w:val="LD10"/>
        <w:keepNext w:val="0"/>
      </w:pPr>
    </w:p>
    <w:p w14:paraId="748A355F" w14:textId="77777777" w:rsidR="00902B2F" w:rsidRDefault="00902B2F">
      <w:pPr>
        <w:pStyle w:val="LD10"/>
        <w:keepNext w:val="0"/>
      </w:pPr>
      <w:r>
        <w:t>/* Compute scalar product &lt;y2[],y2[]&gt; */</w:t>
      </w:r>
    </w:p>
    <w:p w14:paraId="752E7FF5" w14:textId="77777777" w:rsidR="00902B2F" w:rsidRDefault="00902B2F">
      <w:pPr>
        <w:pStyle w:val="LD10"/>
        <w:keepNext w:val="0"/>
      </w:pPr>
    </w:p>
    <w:p w14:paraId="13EFE35A" w14:textId="77777777" w:rsidR="00902B2F" w:rsidRDefault="00902B2F">
      <w:pPr>
        <w:pStyle w:val="LD10"/>
        <w:keepNext w:val="0"/>
      </w:pPr>
      <w:r>
        <w:t xml:space="preserve">   s = 1;</w:t>
      </w:r>
      <w:r>
        <w:tab/>
      </w:r>
      <w:r>
        <w:tab/>
      </w:r>
      <w:r>
        <w:tab/>
      </w:r>
      <w:r>
        <w:tab/>
      </w:r>
      <w:r>
        <w:tab/>
        <w:t>/* Avoid case of all zeros */</w:t>
      </w:r>
    </w:p>
    <w:p w14:paraId="74F1A538" w14:textId="77777777" w:rsidR="00902B2F" w:rsidRDefault="00902B2F">
      <w:pPr>
        <w:pStyle w:val="LD10"/>
        <w:keepNext w:val="0"/>
      </w:pPr>
      <w:r>
        <w:t xml:space="preserve">   for(i=0; i&lt;L_subfr; i++)</w:t>
      </w:r>
    </w:p>
    <w:p w14:paraId="755C5804" w14:textId="77777777" w:rsidR="00902B2F" w:rsidRDefault="00902B2F">
      <w:pPr>
        <w:pStyle w:val="LD10"/>
        <w:keepNext w:val="0"/>
      </w:pPr>
      <w:r>
        <w:t xml:space="preserve">     s = L_mac0(s, y2[i], y2[i]);</w:t>
      </w:r>
    </w:p>
    <w:p w14:paraId="72A98943" w14:textId="77777777" w:rsidR="00902B2F" w:rsidRDefault="00902B2F">
      <w:pPr>
        <w:pStyle w:val="LD10"/>
        <w:keepNext w:val="0"/>
      </w:pPr>
    </w:p>
    <w:p w14:paraId="6D03BA43" w14:textId="77777777" w:rsidR="00902B2F" w:rsidRDefault="00902B2F">
      <w:pPr>
        <w:pStyle w:val="LD10"/>
        <w:keepNext w:val="0"/>
      </w:pPr>
      <w:r>
        <w:t xml:space="preserve">   exp_yy = norm_l(s);</w:t>
      </w:r>
    </w:p>
    <w:p w14:paraId="430D7DF9" w14:textId="77777777" w:rsidR="00902B2F" w:rsidRDefault="00902B2F">
      <w:pPr>
        <w:pStyle w:val="LD10"/>
        <w:keepNext w:val="0"/>
      </w:pPr>
      <w:r>
        <w:t xml:space="preserve">   yy     = extract_h( L_shl(s, exp_yy) );</w:t>
      </w:r>
    </w:p>
    <w:p w14:paraId="77A68701" w14:textId="77777777" w:rsidR="00902B2F" w:rsidRDefault="00902B2F">
      <w:pPr>
        <w:pStyle w:val="LD10"/>
        <w:keepNext w:val="0"/>
      </w:pPr>
      <w:r>
        <w:br w:type="page"/>
      </w:r>
    </w:p>
    <w:p w14:paraId="4A96317E" w14:textId="77777777" w:rsidR="00902B2F" w:rsidRDefault="00902B2F">
      <w:pPr>
        <w:pStyle w:val="LD10"/>
        <w:keepNext w:val="0"/>
      </w:pPr>
      <w:r>
        <w:t>/* Test if Overflow */</w:t>
      </w:r>
    </w:p>
    <w:p w14:paraId="7EF579A0" w14:textId="77777777" w:rsidR="00902B2F" w:rsidRDefault="00902B2F">
      <w:pPr>
        <w:pStyle w:val="LD10"/>
        <w:keepNext w:val="0"/>
      </w:pPr>
    </w:p>
    <w:p w14:paraId="2A47DA93" w14:textId="77777777" w:rsidR="00902B2F" w:rsidRDefault="00902B2F">
      <w:pPr>
        <w:pStyle w:val="LD10"/>
        <w:keepNext w:val="0"/>
      </w:pPr>
      <w:r>
        <w:t xml:space="preserve">   if(Overflow == 1)</w:t>
      </w:r>
    </w:p>
    <w:p w14:paraId="2198FF2A" w14:textId="77777777" w:rsidR="00902B2F" w:rsidRDefault="00902B2F">
      <w:pPr>
        <w:pStyle w:val="LD10"/>
        <w:keepNext w:val="0"/>
      </w:pPr>
      <w:r>
        <w:t xml:space="preserve">   {</w:t>
      </w:r>
    </w:p>
    <w:p w14:paraId="0581A5DC" w14:textId="77777777" w:rsidR="00902B2F" w:rsidRDefault="00902B2F">
      <w:pPr>
        <w:pStyle w:val="LD10"/>
        <w:keepNext w:val="0"/>
      </w:pPr>
      <w:r>
        <w:t xml:space="preserve">      /* Compute scalar product &lt;xn2[],y2[]&gt; */</w:t>
      </w:r>
    </w:p>
    <w:p w14:paraId="59C493DB" w14:textId="77777777" w:rsidR="00902B2F" w:rsidRDefault="00902B2F">
      <w:pPr>
        <w:pStyle w:val="LD10"/>
        <w:keepNext w:val="0"/>
      </w:pPr>
    </w:p>
    <w:p w14:paraId="65691578" w14:textId="77777777" w:rsidR="00902B2F" w:rsidRDefault="00902B2F">
      <w:pPr>
        <w:pStyle w:val="LD10"/>
        <w:keepNext w:val="0"/>
      </w:pPr>
      <w:r>
        <w:t xml:space="preserve">      s = 1;</w:t>
      </w:r>
      <w:r>
        <w:tab/>
      </w:r>
      <w:r>
        <w:tab/>
      </w:r>
      <w:r>
        <w:tab/>
      </w:r>
      <w:r>
        <w:tab/>
        <w:t>/* Avoid case of all zeros */</w:t>
      </w:r>
    </w:p>
    <w:p w14:paraId="0B697F6D" w14:textId="77777777" w:rsidR="00902B2F" w:rsidRDefault="00902B2F">
      <w:pPr>
        <w:pStyle w:val="LD10"/>
        <w:keepNext w:val="0"/>
      </w:pPr>
      <w:r>
        <w:t xml:space="preserve">      for(i=0; i&lt;L_subfr; i++)</w:t>
      </w:r>
    </w:p>
    <w:p w14:paraId="694A427A" w14:textId="77777777" w:rsidR="00902B2F" w:rsidRDefault="00902B2F">
      <w:pPr>
        <w:pStyle w:val="LD10"/>
        <w:keepNext w:val="0"/>
      </w:pPr>
      <w:r>
        <w:t xml:space="preserve">      {</w:t>
      </w:r>
    </w:p>
    <w:p w14:paraId="60E51FE7" w14:textId="77777777" w:rsidR="00902B2F" w:rsidRDefault="00902B2F">
      <w:pPr>
        <w:pStyle w:val="LD10"/>
        <w:keepNext w:val="0"/>
      </w:pPr>
      <w:r>
        <w:t xml:space="preserve">        L_tmp = L_mult0(xn2[i], y2[i]);</w:t>
      </w:r>
    </w:p>
    <w:p w14:paraId="5105DC19" w14:textId="77777777" w:rsidR="00902B2F" w:rsidRDefault="00902B2F">
      <w:pPr>
        <w:pStyle w:val="LD10"/>
        <w:keepNext w:val="0"/>
      </w:pPr>
      <w:r>
        <w:tab/>
        <w:t>L_tmp = L_shr(L_tmp, (Word16)6);</w:t>
      </w:r>
    </w:p>
    <w:p w14:paraId="68D99C99" w14:textId="77777777" w:rsidR="00902B2F" w:rsidRDefault="00902B2F">
      <w:pPr>
        <w:pStyle w:val="LD10"/>
        <w:keepNext w:val="0"/>
      </w:pPr>
      <w:r>
        <w:t xml:space="preserve">        s = L_add(s, L_tmp);</w:t>
      </w:r>
    </w:p>
    <w:p w14:paraId="7F597A89" w14:textId="77777777" w:rsidR="00902B2F" w:rsidRDefault="00902B2F">
      <w:pPr>
        <w:pStyle w:val="LD10"/>
        <w:keepNext w:val="0"/>
      </w:pPr>
      <w:r>
        <w:t xml:space="preserve">      }</w:t>
      </w:r>
    </w:p>
    <w:p w14:paraId="26BEDB9F" w14:textId="77777777" w:rsidR="00902B2F" w:rsidRDefault="00902B2F">
      <w:pPr>
        <w:pStyle w:val="LD10"/>
        <w:keepNext w:val="0"/>
      </w:pPr>
    </w:p>
    <w:p w14:paraId="02FC345D" w14:textId="77777777" w:rsidR="00902B2F" w:rsidRDefault="00902B2F">
      <w:pPr>
        <w:pStyle w:val="LD10"/>
        <w:keepNext w:val="0"/>
      </w:pPr>
      <w:r>
        <w:t xml:space="preserve">      exp_xy = norm_l(s);</w:t>
      </w:r>
    </w:p>
    <w:p w14:paraId="20717FD8" w14:textId="77777777" w:rsidR="00902B2F" w:rsidRDefault="00902B2F">
      <w:pPr>
        <w:pStyle w:val="LD10"/>
        <w:keepNext w:val="0"/>
      </w:pPr>
      <w:r>
        <w:t xml:space="preserve">      xy     = extract_h( L_shl(s, exp_xy) );</w:t>
      </w:r>
    </w:p>
    <w:p w14:paraId="3D4253D1" w14:textId="77777777" w:rsidR="00902B2F" w:rsidRDefault="00902B2F">
      <w:pPr>
        <w:pStyle w:val="LD10"/>
        <w:keepNext w:val="0"/>
      </w:pPr>
    </w:p>
    <w:p w14:paraId="34965B4F" w14:textId="77777777" w:rsidR="00902B2F" w:rsidRDefault="00902B2F">
      <w:pPr>
        <w:pStyle w:val="LD10"/>
        <w:keepNext w:val="0"/>
      </w:pPr>
      <w:r>
        <w:t xml:space="preserve">      /* Compute scalar product &lt;y2[],y2[]&gt; */</w:t>
      </w:r>
    </w:p>
    <w:p w14:paraId="0739AC23" w14:textId="77777777" w:rsidR="00902B2F" w:rsidRDefault="00902B2F">
      <w:pPr>
        <w:pStyle w:val="LD10"/>
        <w:keepNext w:val="0"/>
      </w:pPr>
    </w:p>
    <w:p w14:paraId="4A8D644D" w14:textId="77777777" w:rsidR="00902B2F" w:rsidRDefault="00902B2F">
      <w:pPr>
        <w:pStyle w:val="LD10"/>
        <w:keepNext w:val="0"/>
      </w:pPr>
      <w:r>
        <w:t xml:space="preserve">      s = 1;</w:t>
      </w:r>
      <w:r>
        <w:tab/>
      </w:r>
      <w:r>
        <w:tab/>
      </w:r>
      <w:r>
        <w:tab/>
      </w:r>
      <w:r>
        <w:tab/>
        <w:t>/* Avoid case of all zeros */</w:t>
      </w:r>
    </w:p>
    <w:p w14:paraId="2D4DB08C" w14:textId="77777777" w:rsidR="00902B2F" w:rsidRDefault="00902B2F">
      <w:pPr>
        <w:pStyle w:val="LD10"/>
        <w:keepNext w:val="0"/>
      </w:pPr>
      <w:r>
        <w:t xml:space="preserve">      for(i=0; i&lt;L_subfr; i++)</w:t>
      </w:r>
    </w:p>
    <w:p w14:paraId="187AA4C8" w14:textId="77777777" w:rsidR="00902B2F" w:rsidRDefault="00902B2F">
      <w:pPr>
        <w:pStyle w:val="LD10"/>
        <w:keepNext w:val="0"/>
      </w:pPr>
      <w:r>
        <w:t xml:space="preserve">      {</w:t>
      </w:r>
    </w:p>
    <w:p w14:paraId="34104FCB" w14:textId="77777777" w:rsidR="00902B2F" w:rsidRDefault="00902B2F">
      <w:pPr>
        <w:pStyle w:val="LD10"/>
        <w:keepNext w:val="0"/>
      </w:pPr>
      <w:r>
        <w:t xml:space="preserve">        L_tmp = L_mult0(y2[i], y2[i]);</w:t>
      </w:r>
    </w:p>
    <w:p w14:paraId="70D1EEFE" w14:textId="77777777" w:rsidR="00902B2F" w:rsidRDefault="00902B2F">
      <w:pPr>
        <w:pStyle w:val="LD10"/>
        <w:keepNext w:val="0"/>
      </w:pPr>
      <w:r>
        <w:tab/>
        <w:t>L_tmp = L_shr(L_tmp, (Word16)6);</w:t>
      </w:r>
    </w:p>
    <w:p w14:paraId="40CA74B8" w14:textId="77777777" w:rsidR="00902B2F" w:rsidRDefault="00902B2F">
      <w:pPr>
        <w:pStyle w:val="LD10"/>
        <w:keepNext w:val="0"/>
      </w:pPr>
      <w:r>
        <w:t xml:space="preserve">        s = L_add(s, L_tmp);</w:t>
      </w:r>
    </w:p>
    <w:p w14:paraId="31EC86CB" w14:textId="77777777" w:rsidR="00902B2F" w:rsidRDefault="00902B2F">
      <w:pPr>
        <w:pStyle w:val="LD10"/>
        <w:keepNext w:val="0"/>
      </w:pPr>
      <w:r>
        <w:t xml:space="preserve">      }</w:t>
      </w:r>
    </w:p>
    <w:p w14:paraId="59FBEC51" w14:textId="77777777" w:rsidR="00902B2F" w:rsidRDefault="00902B2F">
      <w:pPr>
        <w:pStyle w:val="LD10"/>
        <w:keepNext w:val="0"/>
      </w:pPr>
    </w:p>
    <w:p w14:paraId="30A5BFB6" w14:textId="77777777" w:rsidR="00902B2F" w:rsidRDefault="00902B2F">
      <w:pPr>
        <w:pStyle w:val="LD10"/>
        <w:keepNext w:val="0"/>
      </w:pPr>
      <w:r>
        <w:t xml:space="preserve">      exp_yy = norm_l(s);</w:t>
      </w:r>
    </w:p>
    <w:p w14:paraId="61B86C40" w14:textId="77777777" w:rsidR="00902B2F" w:rsidRDefault="00902B2F">
      <w:pPr>
        <w:pStyle w:val="LD10"/>
        <w:keepNext w:val="0"/>
      </w:pPr>
      <w:r>
        <w:t xml:space="preserve">      yy     = extract_h( L_shl(s, exp_yy) );</w:t>
      </w:r>
    </w:p>
    <w:p w14:paraId="7B1DC9DC" w14:textId="77777777" w:rsidR="00902B2F" w:rsidRDefault="00902B2F">
      <w:pPr>
        <w:pStyle w:val="LD10"/>
        <w:keepNext w:val="0"/>
      </w:pPr>
    </w:p>
    <w:p w14:paraId="40D5EB5E" w14:textId="77777777" w:rsidR="00902B2F" w:rsidRDefault="00902B2F">
      <w:pPr>
        <w:pStyle w:val="LD10"/>
        <w:keepNext w:val="0"/>
      </w:pPr>
      <w:r>
        <w:t xml:space="preserve">   }</w:t>
      </w:r>
    </w:p>
    <w:p w14:paraId="69B34518" w14:textId="77777777" w:rsidR="00902B2F" w:rsidRDefault="00902B2F">
      <w:pPr>
        <w:pStyle w:val="LD10"/>
        <w:keepNext w:val="0"/>
      </w:pPr>
    </w:p>
    <w:p w14:paraId="1D6EA2A8" w14:textId="77777777" w:rsidR="00902B2F" w:rsidRDefault="00902B2F">
      <w:pPr>
        <w:pStyle w:val="LD10"/>
        <w:keepNext w:val="0"/>
      </w:pPr>
      <w:r>
        <w:t>/* If (xy &lt; 0) gain = 0  */</w:t>
      </w:r>
    </w:p>
    <w:p w14:paraId="3862C0F4" w14:textId="77777777" w:rsidR="00902B2F" w:rsidRDefault="00902B2F">
      <w:pPr>
        <w:pStyle w:val="LD10"/>
        <w:keepNext w:val="0"/>
      </w:pPr>
    </w:p>
    <w:p w14:paraId="3F9113C7" w14:textId="77777777" w:rsidR="00902B2F" w:rsidRDefault="00902B2F">
      <w:pPr>
        <w:pStyle w:val="LD10"/>
        <w:keepNext w:val="0"/>
      </w:pPr>
      <w:r>
        <w:t xml:space="preserve">   if( xy &lt;= 0) return( (Word16) 0);</w:t>
      </w:r>
    </w:p>
    <w:p w14:paraId="3BB0898B" w14:textId="77777777" w:rsidR="00902B2F" w:rsidRDefault="00902B2F">
      <w:pPr>
        <w:pStyle w:val="LD10"/>
        <w:keepNext w:val="0"/>
      </w:pPr>
    </w:p>
    <w:p w14:paraId="7E996193" w14:textId="77777777" w:rsidR="00902B2F" w:rsidRDefault="00902B2F">
      <w:pPr>
        <w:pStyle w:val="LD10"/>
        <w:keepNext w:val="0"/>
      </w:pPr>
      <w:r>
        <w:t>/* compute gain = xy/yy */</w:t>
      </w:r>
    </w:p>
    <w:p w14:paraId="5D413A90" w14:textId="77777777" w:rsidR="00902B2F" w:rsidRDefault="00902B2F">
      <w:pPr>
        <w:pStyle w:val="LD10"/>
        <w:keepNext w:val="0"/>
      </w:pPr>
    </w:p>
    <w:p w14:paraId="2A709163" w14:textId="77777777" w:rsidR="00902B2F" w:rsidRDefault="00902B2F">
      <w:pPr>
        <w:pStyle w:val="LD10"/>
        <w:keepNext w:val="0"/>
      </w:pPr>
      <w:r>
        <w:t xml:space="preserve">   xy = shr(xy, (Word16)1);</w:t>
      </w:r>
      <w:r>
        <w:tab/>
      </w:r>
      <w:r>
        <w:tab/>
      </w:r>
      <w:r>
        <w:tab/>
        <w:t>/* Be sure xy &lt; yy */</w:t>
      </w:r>
    </w:p>
    <w:p w14:paraId="3B864C18" w14:textId="77777777" w:rsidR="00902B2F" w:rsidRDefault="00902B2F">
      <w:pPr>
        <w:pStyle w:val="LD10"/>
        <w:keepNext w:val="0"/>
      </w:pPr>
      <w:r>
        <w:t xml:space="preserve">   gain = div_s( xy, yy);</w:t>
      </w:r>
    </w:p>
    <w:p w14:paraId="2A221959" w14:textId="77777777" w:rsidR="00902B2F" w:rsidRDefault="00902B2F">
      <w:pPr>
        <w:pStyle w:val="LD10"/>
        <w:keepNext w:val="0"/>
      </w:pPr>
    </w:p>
    <w:p w14:paraId="793342FF" w14:textId="77777777" w:rsidR="00902B2F" w:rsidRDefault="00902B2F">
      <w:pPr>
        <w:pStyle w:val="LD10"/>
        <w:keepNext w:val="0"/>
      </w:pPr>
      <w:r>
        <w:t xml:space="preserve">   i = add(exp_xy, (Word16)2);</w:t>
      </w:r>
      <w:r>
        <w:tab/>
      </w:r>
      <w:r>
        <w:tab/>
        <w:t>/* Denormalization of division */</w:t>
      </w:r>
    </w:p>
    <w:p w14:paraId="3E9E1E68" w14:textId="77777777" w:rsidR="00902B2F" w:rsidRDefault="00902B2F">
      <w:pPr>
        <w:pStyle w:val="LD10"/>
        <w:keepNext w:val="0"/>
      </w:pPr>
      <w:r>
        <w:t xml:space="preserve">   i = sub(i, exp_yy);</w:t>
      </w:r>
    </w:p>
    <w:p w14:paraId="530159AA" w14:textId="77777777" w:rsidR="00902B2F" w:rsidRDefault="00902B2F">
      <w:pPr>
        <w:pStyle w:val="LD10"/>
        <w:keepNext w:val="0"/>
      </w:pPr>
    </w:p>
    <w:p w14:paraId="75D9BF72" w14:textId="77777777" w:rsidR="00902B2F" w:rsidRDefault="00902B2F">
      <w:pPr>
        <w:pStyle w:val="LD10"/>
        <w:keepNext w:val="0"/>
      </w:pPr>
      <w:r>
        <w:t xml:space="preserve">   gain = shr(gain, i);</w:t>
      </w:r>
    </w:p>
    <w:p w14:paraId="3D927FCF" w14:textId="77777777" w:rsidR="00902B2F" w:rsidRDefault="00902B2F">
      <w:pPr>
        <w:pStyle w:val="LD10"/>
        <w:keepNext w:val="0"/>
      </w:pPr>
    </w:p>
    <w:p w14:paraId="383E0ABB" w14:textId="77777777" w:rsidR="00902B2F" w:rsidRDefault="00902B2F">
      <w:pPr>
        <w:pStyle w:val="LD10"/>
        <w:keepNext w:val="0"/>
      </w:pPr>
      <w:r>
        <w:t xml:space="preserve">   return(gain);</w:t>
      </w:r>
    </w:p>
    <w:p w14:paraId="3F2E7C4E" w14:textId="77777777" w:rsidR="00902B2F" w:rsidRDefault="00902B2F">
      <w:pPr>
        <w:pStyle w:val="LD10"/>
        <w:keepNext w:val="0"/>
      </w:pPr>
      <w:r>
        <w:t>}</w:t>
      </w:r>
    </w:p>
    <w:p w14:paraId="7563840A" w14:textId="77777777" w:rsidR="00902B2F" w:rsidRDefault="00902B2F">
      <w:pPr>
        <w:pStyle w:val="WP"/>
        <w:keepLines/>
      </w:pPr>
    </w:p>
    <w:p w14:paraId="05CD6D52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4E795A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365816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G_Pitch</w:t>
      </w:r>
      <w:r>
        <w:fldChar w:fldCharType="begin"/>
      </w:r>
      <w:r>
        <w:instrText>xe "G_Pitch</w:instrText>
      </w:r>
      <w:r>
        <w:tab/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58226D2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BC1C94F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gain of pitch. Result in Q12</w:t>
      </w:r>
    </w:p>
    <w:p w14:paraId="14549D4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if (gain &lt; 0)  gain =0</w:t>
      </w:r>
    </w:p>
    <w:p w14:paraId="0D21EAB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if (gain &gt;1.2) gain =1.2</w:t>
      </w:r>
    </w:p>
    <w:p w14:paraId="6935F3A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5D11599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513676C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178B01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G_Pitch(buffer_in1,buffer_in2,L_subfr)</w:t>
      </w:r>
    </w:p>
    <w:p w14:paraId="7E07B0AD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(Routine_Name(input1,input2,input3))</w:t>
      </w:r>
    </w:p>
    <w:p w14:paraId="0811CCA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DE489B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3841F0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EA71872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Pitch target</w:t>
      </w:r>
    </w:p>
    <w:p w14:paraId="1B61C38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095E988" w14:textId="77777777" w:rsidR="00902B2F" w:rsidRDefault="00902B2F">
      <w:pPr>
        <w:pStyle w:val="WP"/>
        <w:keepNext/>
        <w:keepLines/>
      </w:pPr>
      <w:r>
        <w:t>*</w:t>
      </w:r>
    </w:p>
    <w:p w14:paraId="622CCCB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Filtered adaptive codebook</w:t>
      </w:r>
    </w:p>
    <w:p w14:paraId="6BB5644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8D62BE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B5E0FE9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Length of subframe</w:t>
      </w:r>
    </w:p>
    <w:p w14:paraId="229527D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F259CB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FB361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7056B6A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9A9AAE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Gain of pitch lag in Q12 saturated to 1.2</w:t>
      </w:r>
    </w:p>
    <w:p w14:paraId="0D0DA34E" w14:textId="77777777" w:rsidR="00902B2F" w:rsidRDefault="00902B2F">
      <w:pPr>
        <w:pStyle w:val="WP"/>
        <w:keepNext/>
      </w:pPr>
      <w:r>
        <w:t>*</w:t>
      </w:r>
    </w:p>
    <w:p w14:paraId="5F3E9CD5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00138BBF" w14:textId="77777777" w:rsidR="00902B2F" w:rsidRDefault="00902B2F">
      <w:pPr>
        <w:pStyle w:val="LD10"/>
        <w:keepNext w:val="0"/>
      </w:pPr>
    </w:p>
    <w:p w14:paraId="08E4D53D" w14:textId="77777777" w:rsidR="00902B2F" w:rsidRDefault="00902B2F">
      <w:pPr>
        <w:pStyle w:val="LD10"/>
        <w:keepNext w:val="0"/>
      </w:pPr>
      <w:r>
        <w:t>Word16 G_Pitch(Word16 xn[], Word16 y1[], Word16 L_subfr)</w:t>
      </w:r>
    </w:p>
    <w:p w14:paraId="4DD53723" w14:textId="77777777" w:rsidR="00902B2F" w:rsidRDefault="00902B2F">
      <w:pPr>
        <w:pStyle w:val="LD10"/>
        <w:keepNext w:val="0"/>
      </w:pPr>
      <w:r>
        <w:t>{</w:t>
      </w:r>
    </w:p>
    <w:p w14:paraId="07B12722" w14:textId="77777777" w:rsidR="00902B2F" w:rsidRDefault="00902B2F">
      <w:pPr>
        <w:pStyle w:val="LD10"/>
        <w:keepNext w:val="0"/>
      </w:pPr>
      <w:r>
        <w:t xml:space="preserve">   Word16 i;</w:t>
      </w:r>
    </w:p>
    <w:p w14:paraId="3236F674" w14:textId="77777777" w:rsidR="00902B2F" w:rsidRDefault="00902B2F">
      <w:pPr>
        <w:pStyle w:val="LD10"/>
        <w:keepNext w:val="0"/>
      </w:pPr>
      <w:r>
        <w:t xml:space="preserve">   Word16 xy, yy, exp_xy, exp_yy, gain;</w:t>
      </w:r>
    </w:p>
    <w:p w14:paraId="01999557" w14:textId="77777777" w:rsidR="00902B2F" w:rsidRDefault="00902B2F">
      <w:pPr>
        <w:pStyle w:val="LD10"/>
        <w:keepNext w:val="0"/>
      </w:pPr>
      <w:r>
        <w:t xml:space="preserve">   Word32 s, L_tmp;</w:t>
      </w:r>
    </w:p>
    <w:p w14:paraId="7C02CBDF" w14:textId="77777777" w:rsidR="00902B2F" w:rsidRDefault="00902B2F">
      <w:pPr>
        <w:pStyle w:val="LD10"/>
        <w:keepNext w:val="0"/>
      </w:pPr>
    </w:p>
    <w:p w14:paraId="12541CBB" w14:textId="77777777" w:rsidR="00902B2F" w:rsidRDefault="00902B2F">
      <w:pPr>
        <w:pStyle w:val="LD10"/>
        <w:keepNext w:val="0"/>
      </w:pPr>
      <w:r>
        <w:t xml:space="preserve">   Overflow = 0;</w:t>
      </w:r>
    </w:p>
    <w:p w14:paraId="3FDEF48C" w14:textId="77777777" w:rsidR="00902B2F" w:rsidRDefault="00902B2F">
      <w:pPr>
        <w:pStyle w:val="LD10"/>
        <w:keepNext w:val="0"/>
      </w:pPr>
    </w:p>
    <w:p w14:paraId="675864B1" w14:textId="77777777" w:rsidR="00902B2F" w:rsidRDefault="00902B2F">
      <w:pPr>
        <w:pStyle w:val="LD10"/>
        <w:keepNext w:val="0"/>
      </w:pPr>
      <w:r>
        <w:t>/* Compute scalar product &lt;xn[],y1[]&gt; */</w:t>
      </w:r>
    </w:p>
    <w:p w14:paraId="451BBF3B" w14:textId="77777777" w:rsidR="00902B2F" w:rsidRDefault="00902B2F">
      <w:pPr>
        <w:pStyle w:val="LD10"/>
        <w:keepNext w:val="0"/>
      </w:pPr>
    </w:p>
    <w:p w14:paraId="5484079C" w14:textId="77777777" w:rsidR="00902B2F" w:rsidRDefault="00902B2F">
      <w:pPr>
        <w:pStyle w:val="LD10"/>
        <w:keepNext w:val="0"/>
      </w:pPr>
      <w:r>
        <w:t xml:space="preserve">   s = 1;</w:t>
      </w:r>
      <w:r>
        <w:tab/>
      </w:r>
      <w:r>
        <w:tab/>
      </w:r>
      <w:r>
        <w:tab/>
      </w:r>
      <w:r>
        <w:tab/>
      </w:r>
      <w:r>
        <w:tab/>
        <w:t>/* Avoid case of all zeros */</w:t>
      </w:r>
    </w:p>
    <w:p w14:paraId="6824C8F5" w14:textId="77777777" w:rsidR="00902B2F" w:rsidRDefault="00902B2F">
      <w:pPr>
        <w:pStyle w:val="LD10"/>
        <w:keepNext w:val="0"/>
      </w:pPr>
      <w:r>
        <w:t xml:space="preserve">   for(i=0; i&lt;L_subfr; i++)</w:t>
      </w:r>
    </w:p>
    <w:p w14:paraId="663E3E50" w14:textId="77777777" w:rsidR="00902B2F" w:rsidRDefault="00902B2F">
      <w:pPr>
        <w:pStyle w:val="LD10"/>
        <w:keepNext w:val="0"/>
      </w:pPr>
      <w:r>
        <w:t xml:space="preserve">     s = L_mac0(s, xn[i], y1[i]);</w:t>
      </w:r>
    </w:p>
    <w:p w14:paraId="7CE95EB2" w14:textId="77777777" w:rsidR="00902B2F" w:rsidRDefault="00902B2F">
      <w:pPr>
        <w:pStyle w:val="LD10"/>
        <w:keepNext w:val="0"/>
      </w:pPr>
    </w:p>
    <w:p w14:paraId="1FE2D87D" w14:textId="77777777" w:rsidR="00902B2F" w:rsidRDefault="00902B2F">
      <w:pPr>
        <w:pStyle w:val="LD10"/>
        <w:keepNext w:val="0"/>
      </w:pPr>
      <w:r>
        <w:t xml:space="preserve">   exp_xy = norm_l(s);</w:t>
      </w:r>
    </w:p>
    <w:p w14:paraId="5C97F6C5" w14:textId="77777777" w:rsidR="00902B2F" w:rsidRDefault="00902B2F">
      <w:pPr>
        <w:pStyle w:val="LD10"/>
        <w:keepNext w:val="0"/>
      </w:pPr>
      <w:r>
        <w:t xml:space="preserve">   xy     = extract_h( L_shl(s, exp_xy) );</w:t>
      </w:r>
    </w:p>
    <w:p w14:paraId="4CE2C8B8" w14:textId="77777777" w:rsidR="00902B2F" w:rsidRDefault="00902B2F">
      <w:pPr>
        <w:pStyle w:val="LD10"/>
        <w:keepNext w:val="0"/>
      </w:pPr>
    </w:p>
    <w:p w14:paraId="333B1CED" w14:textId="77777777" w:rsidR="00902B2F" w:rsidRDefault="00902B2F">
      <w:pPr>
        <w:pStyle w:val="LD10"/>
        <w:keepNext w:val="0"/>
      </w:pPr>
      <w:r>
        <w:t>/* Compute scalar product &lt;y1[],y1[]&gt; */</w:t>
      </w:r>
    </w:p>
    <w:p w14:paraId="7DD18104" w14:textId="77777777" w:rsidR="00902B2F" w:rsidRDefault="00902B2F">
      <w:pPr>
        <w:pStyle w:val="LD10"/>
        <w:keepNext w:val="0"/>
      </w:pPr>
    </w:p>
    <w:p w14:paraId="694F7D3F" w14:textId="77777777" w:rsidR="00902B2F" w:rsidRDefault="00902B2F">
      <w:pPr>
        <w:pStyle w:val="LD10"/>
        <w:keepNext w:val="0"/>
      </w:pPr>
      <w:r>
        <w:t xml:space="preserve">   s = 1;</w:t>
      </w:r>
      <w:r>
        <w:tab/>
      </w:r>
      <w:r>
        <w:tab/>
      </w:r>
      <w:r>
        <w:tab/>
      </w:r>
      <w:r>
        <w:tab/>
      </w:r>
      <w:r>
        <w:tab/>
        <w:t>/* Avoid case of all zeros */</w:t>
      </w:r>
    </w:p>
    <w:p w14:paraId="2984D166" w14:textId="77777777" w:rsidR="00902B2F" w:rsidRDefault="00902B2F">
      <w:pPr>
        <w:pStyle w:val="LD10"/>
        <w:keepNext w:val="0"/>
      </w:pPr>
      <w:r>
        <w:t xml:space="preserve">   for(i=0; i&lt;L_subfr; i++)</w:t>
      </w:r>
    </w:p>
    <w:p w14:paraId="67620507" w14:textId="77777777" w:rsidR="00902B2F" w:rsidRDefault="00902B2F">
      <w:pPr>
        <w:pStyle w:val="LD10"/>
        <w:keepNext w:val="0"/>
      </w:pPr>
      <w:r>
        <w:t xml:space="preserve">     s = L_mac0(s, y1[i], y1[i]);</w:t>
      </w:r>
    </w:p>
    <w:p w14:paraId="3667C89E" w14:textId="77777777" w:rsidR="00902B2F" w:rsidRDefault="00902B2F">
      <w:pPr>
        <w:pStyle w:val="LD10"/>
        <w:keepNext w:val="0"/>
      </w:pPr>
    </w:p>
    <w:p w14:paraId="46881E87" w14:textId="77777777" w:rsidR="00902B2F" w:rsidRDefault="00902B2F">
      <w:pPr>
        <w:pStyle w:val="LD10"/>
        <w:keepNext w:val="0"/>
      </w:pPr>
      <w:r>
        <w:t xml:space="preserve">   exp_yy = norm_l(s);</w:t>
      </w:r>
    </w:p>
    <w:p w14:paraId="6F0805AB" w14:textId="77777777" w:rsidR="00902B2F" w:rsidRDefault="00902B2F">
      <w:pPr>
        <w:pStyle w:val="LD10"/>
        <w:keepNext w:val="0"/>
      </w:pPr>
      <w:r>
        <w:t xml:space="preserve">   yy     = extract_h( L_shl(s, exp_yy) );</w:t>
      </w:r>
    </w:p>
    <w:p w14:paraId="21CE6F27" w14:textId="77777777" w:rsidR="00902B2F" w:rsidRDefault="00902B2F">
      <w:pPr>
        <w:pStyle w:val="LD10"/>
        <w:keepNext w:val="0"/>
      </w:pPr>
      <w:r>
        <w:br w:type="page"/>
      </w:r>
    </w:p>
    <w:p w14:paraId="078AF2BA" w14:textId="77777777" w:rsidR="00902B2F" w:rsidRDefault="00902B2F">
      <w:pPr>
        <w:pStyle w:val="LD10"/>
        <w:keepNext w:val="0"/>
      </w:pPr>
      <w:r>
        <w:t>/* Test if Overflow */</w:t>
      </w:r>
    </w:p>
    <w:p w14:paraId="788E8EF3" w14:textId="77777777" w:rsidR="00902B2F" w:rsidRDefault="00902B2F">
      <w:pPr>
        <w:pStyle w:val="LD10"/>
        <w:keepNext w:val="0"/>
      </w:pPr>
    </w:p>
    <w:p w14:paraId="100F0820" w14:textId="77777777" w:rsidR="00902B2F" w:rsidRDefault="00902B2F">
      <w:pPr>
        <w:pStyle w:val="LD10"/>
        <w:keepNext w:val="0"/>
      </w:pPr>
      <w:r>
        <w:t xml:space="preserve">   if(Overflow != 0)</w:t>
      </w:r>
    </w:p>
    <w:p w14:paraId="2BB7733E" w14:textId="77777777" w:rsidR="00902B2F" w:rsidRDefault="00902B2F">
      <w:pPr>
        <w:pStyle w:val="LD10"/>
        <w:keepNext w:val="0"/>
      </w:pPr>
      <w:r>
        <w:t xml:space="preserve">   {</w:t>
      </w:r>
    </w:p>
    <w:p w14:paraId="37CCCD2B" w14:textId="77777777" w:rsidR="00902B2F" w:rsidRDefault="00902B2F">
      <w:pPr>
        <w:pStyle w:val="LD10"/>
        <w:keepNext w:val="0"/>
      </w:pPr>
      <w:r>
        <w:t xml:space="preserve">     /* Compute scalar product &lt;xn[],y1[]&gt; */</w:t>
      </w:r>
    </w:p>
    <w:p w14:paraId="46E7B493" w14:textId="77777777" w:rsidR="00902B2F" w:rsidRDefault="00902B2F">
      <w:pPr>
        <w:pStyle w:val="LD10"/>
        <w:keepNext w:val="0"/>
      </w:pPr>
    </w:p>
    <w:p w14:paraId="42074FF5" w14:textId="77777777" w:rsidR="00902B2F" w:rsidRDefault="00902B2F">
      <w:pPr>
        <w:pStyle w:val="LD10"/>
        <w:keepNext w:val="0"/>
      </w:pPr>
      <w:r>
        <w:t xml:space="preserve">      s = 1;</w:t>
      </w:r>
      <w:r>
        <w:tab/>
      </w:r>
      <w:r>
        <w:tab/>
      </w:r>
      <w:r>
        <w:tab/>
      </w:r>
      <w:r>
        <w:tab/>
        <w:t>/* Avoid case of all zeros */</w:t>
      </w:r>
    </w:p>
    <w:p w14:paraId="2D933AB4" w14:textId="77777777" w:rsidR="00902B2F" w:rsidRDefault="00902B2F">
      <w:pPr>
        <w:pStyle w:val="LD10"/>
        <w:keepNext w:val="0"/>
      </w:pPr>
      <w:r>
        <w:t xml:space="preserve">      for(i=0; i&lt;L_subfr; i++)</w:t>
      </w:r>
    </w:p>
    <w:p w14:paraId="043FD6EC" w14:textId="77777777" w:rsidR="00902B2F" w:rsidRDefault="00902B2F">
      <w:pPr>
        <w:pStyle w:val="LD10"/>
        <w:keepNext w:val="0"/>
      </w:pPr>
      <w:r>
        <w:t xml:space="preserve">      {</w:t>
      </w:r>
    </w:p>
    <w:p w14:paraId="2024D2CF" w14:textId="77777777" w:rsidR="00902B2F" w:rsidRDefault="00902B2F">
      <w:pPr>
        <w:pStyle w:val="LD10"/>
        <w:keepNext w:val="0"/>
      </w:pPr>
      <w:r>
        <w:t xml:space="preserve">        L_tmp = L_mult0(xn[i], y1[i]);</w:t>
      </w:r>
    </w:p>
    <w:p w14:paraId="3FB81615" w14:textId="77777777" w:rsidR="00902B2F" w:rsidRDefault="00902B2F">
      <w:pPr>
        <w:pStyle w:val="LD10"/>
        <w:keepNext w:val="0"/>
      </w:pPr>
      <w:r>
        <w:t xml:space="preserve">        L_tmp = L_shr(L_tmp, (Word16)6);</w:t>
      </w:r>
    </w:p>
    <w:p w14:paraId="1433F707" w14:textId="77777777" w:rsidR="00902B2F" w:rsidRDefault="00902B2F">
      <w:pPr>
        <w:pStyle w:val="LD10"/>
        <w:keepNext w:val="0"/>
      </w:pPr>
      <w:r>
        <w:t xml:space="preserve">        s = L_add(s, L_tmp);</w:t>
      </w:r>
    </w:p>
    <w:p w14:paraId="28988164" w14:textId="77777777" w:rsidR="00902B2F" w:rsidRDefault="00902B2F">
      <w:pPr>
        <w:pStyle w:val="LD10"/>
        <w:keepNext w:val="0"/>
      </w:pPr>
      <w:r>
        <w:t xml:space="preserve">      }</w:t>
      </w:r>
    </w:p>
    <w:p w14:paraId="7DA8957E" w14:textId="77777777" w:rsidR="00902B2F" w:rsidRDefault="00902B2F">
      <w:pPr>
        <w:pStyle w:val="LD10"/>
        <w:keepNext w:val="0"/>
      </w:pPr>
    </w:p>
    <w:p w14:paraId="477BFD82" w14:textId="77777777" w:rsidR="00902B2F" w:rsidRDefault="00902B2F">
      <w:pPr>
        <w:pStyle w:val="LD10"/>
        <w:keepNext w:val="0"/>
      </w:pPr>
      <w:r>
        <w:t xml:space="preserve">      exp_xy = norm_l(s);</w:t>
      </w:r>
    </w:p>
    <w:p w14:paraId="7AB92C14" w14:textId="77777777" w:rsidR="00902B2F" w:rsidRDefault="00902B2F">
      <w:pPr>
        <w:pStyle w:val="LD10"/>
        <w:keepNext w:val="0"/>
      </w:pPr>
      <w:r>
        <w:t xml:space="preserve">      xy     = extract_h( L_shl(s, exp_xy) );</w:t>
      </w:r>
    </w:p>
    <w:p w14:paraId="2CDD02E3" w14:textId="77777777" w:rsidR="00902B2F" w:rsidRDefault="00902B2F">
      <w:pPr>
        <w:pStyle w:val="LD10"/>
        <w:keepNext w:val="0"/>
      </w:pPr>
    </w:p>
    <w:p w14:paraId="35C48F9D" w14:textId="77777777" w:rsidR="00902B2F" w:rsidRDefault="00902B2F">
      <w:pPr>
        <w:pStyle w:val="LD10"/>
        <w:keepNext w:val="0"/>
      </w:pPr>
      <w:r>
        <w:t xml:space="preserve">      /* Compute scalar product &lt;y1[],y1[]&gt; */</w:t>
      </w:r>
    </w:p>
    <w:p w14:paraId="50C64902" w14:textId="77777777" w:rsidR="00902B2F" w:rsidRDefault="00902B2F">
      <w:pPr>
        <w:pStyle w:val="LD10"/>
        <w:keepNext w:val="0"/>
      </w:pPr>
    </w:p>
    <w:p w14:paraId="61EBBCCC" w14:textId="77777777" w:rsidR="00902B2F" w:rsidRDefault="00902B2F">
      <w:pPr>
        <w:pStyle w:val="LD10"/>
        <w:keepNext w:val="0"/>
      </w:pPr>
      <w:r>
        <w:t xml:space="preserve">      s = 1;</w:t>
      </w:r>
      <w:r>
        <w:tab/>
      </w:r>
      <w:r>
        <w:tab/>
      </w:r>
      <w:r>
        <w:tab/>
      </w:r>
      <w:r>
        <w:tab/>
        <w:t>/* Avoid case of all zeros */</w:t>
      </w:r>
    </w:p>
    <w:p w14:paraId="2BB6CD9B" w14:textId="77777777" w:rsidR="00902B2F" w:rsidRDefault="00902B2F">
      <w:pPr>
        <w:pStyle w:val="LD10"/>
        <w:keepNext w:val="0"/>
      </w:pPr>
      <w:r>
        <w:t xml:space="preserve">      for(i=0; i&lt;L_subfr; i++)</w:t>
      </w:r>
    </w:p>
    <w:p w14:paraId="1EFA7194" w14:textId="77777777" w:rsidR="00902B2F" w:rsidRDefault="00902B2F">
      <w:pPr>
        <w:pStyle w:val="LD10"/>
        <w:keepNext w:val="0"/>
      </w:pPr>
      <w:r>
        <w:t xml:space="preserve">      {</w:t>
      </w:r>
    </w:p>
    <w:p w14:paraId="08E3EC12" w14:textId="77777777" w:rsidR="00902B2F" w:rsidRDefault="00902B2F">
      <w:pPr>
        <w:pStyle w:val="LD10"/>
        <w:keepNext w:val="0"/>
      </w:pPr>
      <w:r>
        <w:t xml:space="preserve">        L_tmp = L_mult0(y1[i], y1[i]);</w:t>
      </w:r>
    </w:p>
    <w:p w14:paraId="2AE435F3" w14:textId="77777777" w:rsidR="00902B2F" w:rsidRDefault="00902B2F">
      <w:pPr>
        <w:pStyle w:val="LD10"/>
        <w:keepNext w:val="0"/>
      </w:pPr>
      <w:r>
        <w:t xml:space="preserve">        L_tmp = L_shr(L_tmp, (Word16)6);</w:t>
      </w:r>
    </w:p>
    <w:p w14:paraId="0FF662BA" w14:textId="77777777" w:rsidR="00902B2F" w:rsidRDefault="00902B2F">
      <w:pPr>
        <w:pStyle w:val="LD10"/>
        <w:keepNext w:val="0"/>
      </w:pPr>
      <w:r>
        <w:t xml:space="preserve">        s = L_add(s, L_tmp);</w:t>
      </w:r>
    </w:p>
    <w:p w14:paraId="7A363CED" w14:textId="77777777" w:rsidR="00902B2F" w:rsidRDefault="00902B2F">
      <w:pPr>
        <w:pStyle w:val="LD10"/>
        <w:keepNext w:val="0"/>
      </w:pPr>
      <w:r>
        <w:t xml:space="preserve">      }</w:t>
      </w:r>
    </w:p>
    <w:p w14:paraId="0DCC5B9E" w14:textId="77777777" w:rsidR="00902B2F" w:rsidRDefault="00902B2F">
      <w:pPr>
        <w:pStyle w:val="LD10"/>
        <w:keepNext w:val="0"/>
      </w:pPr>
    </w:p>
    <w:p w14:paraId="73E37843" w14:textId="77777777" w:rsidR="00902B2F" w:rsidRDefault="00902B2F">
      <w:pPr>
        <w:pStyle w:val="LD10"/>
        <w:keepNext w:val="0"/>
      </w:pPr>
      <w:r>
        <w:t xml:space="preserve">      exp_yy = norm_l(s);</w:t>
      </w:r>
    </w:p>
    <w:p w14:paraId="7889A78F" w14:textId="77777777" w:rsidR="00902B2F" w:rsidRDefault="00902B2F">
      <w:pPr>
        <w:pStyle w:val="LD10"/>
        <w:keepNext w:val="0"/>
      </w:pPr>
      <w:r>
        <w:t xml:space="preserve">      yy     = extract_h( L_shl(s, exp_yy) );</w:t>
      </w:r>
    </w:p>
    <w:p w14:paraId="53EE17A7" w14:textId="77777777" w:rsidR="00902B2F" w:rsidRDefault="00902B2F">
      <w:pPr>
        <w:pStyle w:val="LD10"/>
        <w:keepNext w:val="0"/>
      </w:pPr>
    </w:p>
    <w:p w14:paraId="700E4180" w14:textId="77777777" w:rsidR="00902B2F" w:rsidRDefault="00902B2F">
      <w:pPr>
        <w:pStyle w:val="LD10"/>
        <w:keepNext w:val="0"/>
      </w:pPr>
      <w:r>
        <w:t xml:space="preserve">   }</w:t>
      </w:r>
    </w:p>
    <w:p w14:paraId="6DF3B18D" w14:textId="77777777" w:rsidR="00902B2F" w:rsidRDefault="00902B2F">
      <w:pPr>
        <w:pStyle w:val="LD10"/>
        <w:keepNext w:val="0"/>
      </w:pPr>
    </w:p>
    <w:p w14:paraId="38EF5759" w14:textId="77777777" w:rsidR="00902B2F" w:rsidRDefault="00902B2F">
      <w:pPr>
        <w:pStyle w:val="LD10"/>
        <w:keepNext w:val="0"/>
      </w:pPr>
      <w:r>
        <w:t>/* If (xy &lt; 4) gain = 0 */</w:t>
      </w:r>
    </w:p>
    <w:p w14:paraId="50F6C52D" w14:textId="77777777" w:rsidR="00902B2F" w:rsidRDefault="00902B2F">
      <w:pPr>
        <w:pStyle w:val="LD10"/>
        <w:keepNext w:val="0"/>
      </w:pPr>
    </w:p>
    <w:p w14:paraId="25F73301" w14:textId="77777777" w:rsidR="00902B2F" w:rsidRDefault="00902B2F">
      <w:pPr>
        <w:pStyle w:val="LD10"/>
        <w:keepNext w:val="0"/>
      </w:pPr>
      <w:r>
        <w:t xml:space="preserve">   if( sub(xy, (Word16)4) &lt; 0) return( (Word16) 0);</w:t>
      </w:r>
    </w:p>
    <w:p w14:paraId="176C772C" w14:textId="77777777" w:rsidR="00902B2F" w:rsidRDefault="00902B2F">
      <w:pPr>
        <w:pStyle w:val="LD10"/>
        <w:keepNext w:val="0"/>
      </w:pPr>
    </w:p>
    <w:p w14:paraId="3724833D" w14:textId="77777777" w:rsidR="00902B2F" w:rsidRDefault="00902B2F">
      <w:pPr>
        <w:pStyle w:val="LD10"/>
        <w:keepNext w:val="0"/>
      </w:pPr>
      <w:r>
        <w:t>/* compute gain = xy/yy */</w:t>
      </w:r>
    </w:p>
    <w:p w14:paraId="0ECB941A" w14:textId="77777777" w:rsidR="00902B2F" w:rsidRDefault="00902B2F">
      <w:pPr>
        <w:pStyle w:val="LD10"/>
        <w:keepNext w:val="0"/>
      </w:pPr>
    </w:p>
    <w:p w14:paraId="32FD743A" w14:textId="77777777" w:rsidR="00902B2F" w:rsidRDefault="00902B2F">
      <w:pPr>
        <w:pStyle w:val="LD10"/>
        <w:keepNext w:val="0"/>
      </w:pPr>
      <w:r>
        <w:t xml:space="preserve">   xy = shr(xy, (Word16)1);</w:t>
      </w:r>
      <w:r>
        <w:tab/>
      </w:r>
      <w:r>
        <w:tab/>
      </w:r>
      <w:r>
        <w:tab/>
        <w:t>/* Be sure xy &lt; yy */</w:t>
      </w:r>
    </w:p>
    <w:p w14:paraId="40609330" w14:textId="77777777" w:rsidR="00902B2F" w:rsidRDefault="00902B2F">
      <w:pPr>
        <w:pStyle w:val="LD10"/>
        <w:keepNext w:val="0"/>
      </w:pPr>
      <w:r>
        <w:t xml:space="preserve">   gain = div_s( xy, yy);</w:t>
      </w:r>
    </w:p>
    <w:p w14:paraId="53FB622B" w14:textId="77777777" w:rsidR="00902B2F" w:rsidRDefault="00902B2F">
      <w:pPr>
        <w:pStyle w:val="LD10"/>
        <w:keepNext w:val="0"/>
      </w:pPr>
    </w:p>
    <w:p w14:paraId="6DF1DB44" w14:textId="77777777" w:rsidR="00902B2F" w:rsidRDefault="00902B2F">
      <w:pPr>
        <w:pStyle w:val="LD10"/>
        <w:keepNext w:val="0"/>
      </w:pPr>
      <w:r>
        <w:t xml:space="preserve">   i = add(exp_xy, (Word16)2);</w:t>
      </w:r>
      <w:r>
        <w:tab/>
      </w:r>
      <w:r>
        <w:tab/>
        <w:t>/* Denormalization of division */</w:t>
      </w:r>
    </w:p>
    <w:p w14:paraId="7275C320" w14:textId="77777777" w:rsidR="00902B2F" w:rsidRDefault="00902B2F">
      <w:pPr>
        <w:pStyle w:val="LD10"/>
        <w:keepNext w:val="0"/>
      </w:pPr>
      <w:r>
        <w:t xml:space="preserve">   i = sub(i, exp_yy);</w:t>
      </w:r>
    </w:p>
    <w:p w14:paraId="2ACB938B" w14:textId="77777777" w:rsidR="00902B2F" w:rsidRDefault="00902B2F">
      <w:pPr>
        <w:pStyle w:val="LD10"/>
        <w:keepNext w:val="0"/>
      </w:pPr>
    </w:p>
    <w:p w14:paraId="5EE80B25" w14:textId="77777777" w:rsidR="00902B2F" w:rsidRDefault="00902B2F">
      <w:pPr>
        <w:pStyle w:val="LD10"/>
        <w:keepNext w:val="0"/>
      </w:pPr>
      <w:r>
        <w:t xml:space="preserve">   gain = shr(gain, i);</w:t>
      </w:r>
    </w:p>
    <w:p w14:paraId="07006782" w14:textId="77777777" w:rsidR="00902B2F" w:rsidRDefault="00902B2F">
      <w:pPr>
        <w:pStyle w:val="LD10"/>
        <w:keepNext w:val="0"/>
      </w:pPr>
    </w:p>
    <w:p w14:paraId="358F8A45" w14:textId="77777777" w:rsidR="00902B2F" w:rsidRDefault="00902B2F">
      <w:pPr>
        <w:pStyle w:val="LD10"/>
        <w:keepNext w:val="0"/>
      </w:pPr>
      <w:r>
        <w:t>/* if(gain &gt;1.2) gain = 1.2  in Q12 */</w:t>
      </w:r>
    </w:p>
    <w:p w14:paraId="5EB83AB4" w14:textId="77777777" w:rsidR="00902B2F" w:rsidRDefault="00902B2F">
      <w:pPr>
        <w:pStyle w:val="LD10"/>
        <w:keepNext w:val="0"/>
      </w:pPr>
    </w:p>
    <w:p w14:paraId="5CB0E9B9" w14:textId="77777777" w:rsidR="00902B2F" w:rsidRDefault="00902B2F">
      <w:pPr>
        <w:pStyle w:val="LD10"/>
        <w:keepNext w:val="0"/>
      </w:pPr>
      <w:r>
        <w:t xml:space="preserve">   if( sub(gain, (Word16)4915) &gt; 0) gain = 4915;</w:t>
      </w:r>
    </w:p>
    <w:p w14:paraId="0A035259" w14:textId="77777777" w:rsidR="00902B2F" w:rsidRDefault="00902B2F">
      <w:pPr>
        <w:pStyle w:val="LD10"/>
        <w:keepNext w:val="0"/>
      </w:pPr>
    </w:p>
    <w:p w14:paraId="3C7AE8A3" w14:textId="77777777" w:rsidR="00902B2F" w:rsidRDefault="00902B2F">
      <w:pPr>
        <w:pStyle w:val="LD10"/>
        <w:keepNext w:val="0"/>
      </w:pPr>
      <w:r>
        <w:t xml:space="preserve">   return(gain);</w:t>
      </w:r>
    </w:p>
    <w:p w14:paraId="523B99EB" w14:textId="77777777" w:rsidR="00902B2F" w:rsidRDefault="00902B2F">
      <w:pPr>
        <w:pStyle w:val="LD10"/>
        <w:keepNext w:val="0"/>
      </w:pPr>
      <w:r>
        <w:t>}</w:t>
      </w:r>
    </w:p>
    <w:p w14:paraId="538CAB01" w14:textId="77777777" w:rsidR="00902B2F" w:rsidRDefault="00902B2F">
      <w:pPr>
        <w:pStyle w:val="WP"/>
        <w:keepLines/>
      </w:pPr>
    </w:p>
    <w:p w14:paraId="56892F03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7DD644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35CB7A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Inter8_M1_3</w:t>
      </w:r>
      <w:r>
        <w:fldChar w:fldCharType="begin"/>
      </w:r>
      <w:r>
        <w:instrText>xe "Inter8_M1_3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06FD926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8E6370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Fractional interpolation -1/3 with 8 coefficients</w:t>
      </w:r>
    </w:p>
    <w:p w14:paraId="42D92D6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0AFB4EB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0FBC4F7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640AB7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Inter8_M1_3(buffer_in)</w:t>
      </w:r>
    </w:p>
    <w:p w14:paraId="39FEF961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(Routine_Name(input1))</w:t>
      </w:r>
    </w:p>
    <w:p w14:paraId="05B1CF7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170B7D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C48672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AA0CA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Buffer containing the function</w:t>
      </w:r>
    </w:p>
    <w:p w14:paraId="46B5039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 be interpolated </w:t>
      </w:r>
    </w:p>
    <w:p w14:paraId="2957A14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1D31070" w14:textId="77777777" w:rsidR="00902B2F" w:rsidRDefault="00902B2F">
      <w:pPr>
        <w:pStyle w:val="WP"/>
        <w:keepNext/>
        <w:keepLines/>
      </w:pPr>
      <w:r>
        <w:t>*</w:t>
      </w:r>
    </w:p>
    <w:p w14:paraId="392A64E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2A6D4E4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E5FDBC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 xml:space="preserve">- Description : Interpolated value </w:t>
      </w:r>
    </w:p>
    <w:p w14:paraId="7E7EEB5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Word32</w:t>
      </w:r>
    </w:p>
    <w:p w14:paraId="661702C1" w14:textId="77777777" w:rsidR="00902B2F" w:rsidRDefault="00902B2F">
      <w:pPr>
        <w:pStyle w:val="WP"/>
        <w:keepNext/>
      </w:pPr>
      <w:r>
        <w:t>*</w:t>
      </w:r>
    </w:p>
    <w:p w14:paraId="1BD18F17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516B2B30" w14:textId="77777777" w:rsidR="00902B2F" w:rsidRDefault="00902B2F">
      <w:pPr>
        <w:pStyle w:val="LD10"/>
        <w:keepNext w:val="0"/>
      </w:pPr>
    </w:p>
    <w:p w14:paraId="1764B55E" w14:textId="77777777" w:rsidR="00902B2F" w:rsidRDefault="00902B2F">
      <w:pPr>
        <w:pStyle w:val="LD10"/>
        <w:keepNext w:val="0"/>
      </w:pPr>
      <w:r>
        <w:t>Word32 Inter8_M1_3(Word16 x[])</w:t>
      </w:r>
    </w:p>
    <w:p w14:paraId="0D8EA454" w14:textId="77777777" w:rsidR="00902B2F" w:rsidRDefault="00902B2F">
      <w:pPr>
        <w:pStyle w:val="LD10"/>
        <w:keepNext w:val="0"/>
      </w:pPr>
      <w:r>
        <w:t>{</w:t>
      </w:r>
    </w:p>
    <w:p w14:paraId="3442E170" w14:textId="77777777" w:rsidR="00902B2F" w:rsidRDefault="00902B2F">
      <w:pPr>
        <w:pStyle w:val="LD10"/>
        <w:keepNext w:val="0"/>
      </w:pPr>
      <w:r>
        <w:t xml:space="preserve">  Word16 i;</w:t>
      </w:r>
    </w:p>
    <w:p w14:paraId="04CF6500" w14:textId="77777777" w:rsidR="00902B2F" w:rsidRDefault="00902B2F">
      <w:pPr>
        <w:pStyle w:val="LD10"/>
        <w:keepNext w:val="0"/>
      </w:pPr>
      <w:r>
        <w:t xml:space="preserve">  Word32 s;</w:t>
      </w:r>
    </w:p>
    <w:p w14:paraId="23626647" w14:textId="77777777" w:rsidR="00902B2F" w:rsidRDefault="00902B2F">
      <w:pPr>
        <w:pStyle w:val="LD10"/>
        <w:keepNext w:val="0"/>
      </w:pPr>
      <w:r>
        <w:t xml:space="preserve">  static Word16 coef[8] = {-236,1050,-3572,12714,26674,-5217,1630,-384};</w:t>
      </w:r>
    </w:p>
    <w:p w14:paraId="10FA6AE4" w14:textId="77777777" w:rsidR="00902B2F" w:rsidRDefault="00902B2F">
      <w:pPr>
        <w:pStyle w:val="LD10"/>
        <w:keepNext w:val="0"/>
      </w:pPr>
    </w:p>
    <w:p w14:paraId="71E37009" w14:textId="77777777" w:rsidR="00902B2F" w:rsidRDefault="00902B2F">
      <w:pPr>
        <w:pStyle w:val="LD10"/>
        <w:keepNext w:val="0"/>
      </w:pPr>
      <w:r>
        <w:t xml:space="preserve">  s = 0;</w:t>
      </w:r>
    </w:p>
    <w:p w14:paraId="3D4E06DA" w14:textId="77777777" w:rsidR="00902B2F" w:rsidRDefault="00902B2F">
      <w:pPr>
        <w:pStyle w:val="LD10"/>
        <w:keepNext w:val="0"/>
      </w:pPr>
      <w:r>
        <w:t xml:space="preserve">  for(i=0; i&lt;8; i++)</w:t>
      </w:r>
    </w:p>
    <w:p w14:paraId="75699D27" w14:textId="77777777" w:rsidR="00902B2F" w:rsidRDefault="00902B2F">
      <w:pPr>
        <w:pStyle w:val="LD10"/>
        <w:keepNext w:val="0"/>
      </w:pPr>
      <w:r>
        <w:t xml:space="preserve">    s = L_mac0(s, x[i-4], coef[i]);</w:t>
      </w:r>
    </w:p>
    <w:p w14:paraId="6FBED7B4" w14:textId="77777777" w:rsidR="00902B2F" w:rsidRDefault="00902B2F">
      <w:pPr>
        <w:pStyle w:val="LD10"/>
        <w:keepNext w:val="0"/>
      </w:pPr>
    </w:p>
    <w:p w14:paraId="0765FC05" w14:textId="77777777" w:rsidR="00902B2F" w:rsidRDefault="00902B2F">
      <w:pPr>
        <w:pStyle w:val="LD10"/>
        <w:keepNext w:val="0"/>
      </w:pPr>
      <w:r>
        <w:t xml:space="preserve">  return(s);</w:t>
      </w:r>
    </w:p>
    <w:p w14:paraId="6E820762" w14:textId="77777777" w:rsidR="00902B2F" w:rsidRDefault="00902B2F">
      <w:pPr>
        <w:pStyle w:val="LD10"/>
        <w:keepNext w:val="0"/>
      </w:pPr>
      <w:r>
        <w:t>}</w:t>
      </w:r>
    </w:p>
    <w:p w14:paraId="0D6223F4" w14:textId="77777777" w:rsidR="00902B2F" w:rsidRDefault="00902B2F">
      <w:pPr>
        <w:pStyle w:val="WP"/>
        <w:keepLines/>
      </w:pPr>
    </w:p>
    <w:p w14:paraId="090A0A1B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13265B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574978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Inter8_1_3</w:t>
      </w:r>
      <w:r>
        <w:fldChar w:fldCharType="begin"/>
      </w:r>
      <w:r>
        <w:instrText>xe "Inter8_1_3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44E73BB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5EBA5F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Fractional interpolation 1/3 with 8 coefficients</w:t>
      </w:r>
    </w:p>
    <w:p w14:paraId="6C4BBD1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0A10D38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2D84E14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DC43D8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Inter8_1_3(buffer_in)</w:t>
      </w:r>
    </w:p>
    <w:p w14:paraId="4C788BB4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(Routine_Name(input1))</w:t>
      </w:r>
    </w:p>
    <w:p w14:paraId="47944C4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F405D5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348FED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2652EB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Buffer containing the function</w:t>
      </w:r>
    </w:p>
    <w:p w14:paraId="1EBEB7B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 be interpolated </w:t>
      </w:r>
    </w:p>
    <w:p w14:paraId="159ADB0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0D12C19" w14:textId="77777777" w:rsidR="00902B2F" w:rsidRDefault="00902B2F">
      <w:pPr>
        <w:pStyle w:val="WP"/>
        <w:keepNext/>
        <w:keepLines/>
      </w:pPr>
      <w:r>
        <w:t>*</w:t>
      </w:r>
    </w:p>
    <w:p w14:paraId="2395C0C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431087C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C34B03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 xml:space="preserve">- Description : Interpolated value </w:t>
      </w:r>
    </w:p>
    <w:p w14:paraId="3C58CAD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Word32</w:t>
      </w:r>
    </w:p>
    <w:p w14:paraId="3569FE4F" w14:textId="77777777" w:rsidR="00902B2F" w:rsidRDefault="00902B2F">
      <w:pPr>
        <w:pStyle w:val="WP"/>
        <w:keepNext/>
      </w:pPr>
      <w:r>
        <w:t>*</w:t>
      </w:r>
    </w:p>
    <w:p w14:paraId="3E4DE7A1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4DBBD78A" w14:textId="77777777" w:rsidR="00902B2F" w:rsidRDefault="00902B2F">
      <w:pPr>
        <w:pStyle w:val="LD10"/>
        <w:keepNext w:val="0"/>
      </w:pPr>
    </w:p>
    <w:p w14:paraId="3A48B0FC" w14:textId="77777777" w:rsidR="00902B2F" w:rsidRDefault="00902B2F">
      <w:pPr>
        <w:pStyle w:val="LD10"/>
        <w:keepNext w:val="0"/>
      </w:pPr>
      <w:r>
        <w:t>Word32 Inter8_1_3(Word16 x[])</w:t>
      </w:r>
    </w:p>
    <w:p w14:paraId="11BA83F3" w14:textId="77777777" w:rsidR="00902B2F" w:rsidRDefault="00902B2F">
      <w:pPr>
        <w:pStyle w:val="LD10"/>
        <w:keepNext w:val="0"/>
      </w:pPr>
      <w:r>
        <w:t>{</w:t>
      </w:r>
    </w:p>
    <w:p w14:paraId="3B64B0EF" w14:textId="77777777" w:rsidR="00902B2F" w:rsidRDefault="00902B2F">
      <w:pPr>
        <w:pStyle w:val="LD10"/>
        <w:keepNext w:val="0"/>
      </w:pPr>
      <w:r>
        <w:t xml:space="preserve">  Word16 i;</w:t>
      </w:r>
    </w:p>
    <w:p w14:paraId="20E48862" w14:textId="77777777" w:rsidR="00902B2F" w:rsidRDefault="00902B2F">
      <w:pPr>
        <w:pStyle w:val="LD10"/>
        <w:keepNext w:val="0"/>
      </w:pPr>
      <w:r>
        <w:t xml:space="preserve">  Word32 s;</w:t>
      </w:r>
    </w:p>
    <w:p w14:paraId="7A50DCFB" w14:textId="77777777" w:rsidR="00902B2F" w:rsidRDefault="00902B2F">
      <w:pPr>
        <w:pStyle w:val="LD10"/>
        <w:keepNext w:val="0"/>
      </w:pPr>
      <w:r>
        <w:t xml:space="preserve">  static Word16 coef[8] = {-384,1630,-5217,26674,12714,-3572,1050,-236};</w:t>
      </w:r>
    </w:p>
    <w:p w14:paraId="0B3A9108" w14:textId="77777777" w:rsidR="00902B2F" w:rsidRDefault="00902B2F">
      <w:pPr>
        <w:pStyle w:val="LD10"/>
        <w:keepNext w:val="0"/>
      </w:pPr>
    </w:p>
    <w:p w14:paraId="60DA9F85" w14:textId="77777777" w:rsidR="00902B2F" w:rsidRDefault="00902B2F">
      <w:pPr>
        <w:pStyle w:val="LD10"/>
        <w:keepNext w:val="0"/>
      </w:pPr>
      <w:r>
        <w:t xml:space="preserve">  s = 0;</w:t>
      </w:r>
    </w:p>
    <w:p w14:paraId="3E269353" w14:textId="77777777" w:rsidR="00902B2F" w:rsidRDefault="00902B2F">
      <w:pPr>
        <w:pStyle w:val="LD10"/>
        <w:keepNext w:val="0"/>
      </w:pPr>
      <w:r>
        <w:t xml:space="preserve">  for(i=0; i&lt;8; i++)</w:t>
      </w:r>
    </w:p>
    <w:p w14:paraId="68EEA11B" w14:textId="77777777" w:rsidR="00902B2F" w:rsidRDefault="00902B2F">
      <w:pPr>
        <w:pStyle w:val="LD10"/>
        <w:keepNext w:val="0"/>
      </w:pPr>
      <w:r>
        <w:t xml:space="preserve">    s = L_mac0(s, x[i-3], coef[i]);</w:t>
      </w:r>
    </w:p>
    <w:p w14:paraId="25A76D5D" w14:textId="77777777" w:rsidR="00902B2F" w:rsidRDefault="00902B2F">
      <w:pPr>
        <w:pStyle w:val="LD10"/>
        <w:keepNext w:val="0"/>
      </w:pPr>
    </w:p>
    <w:p w14:paraId="231B597C" w14:textId="77777777" w:rsidR="00902B2F" w:rsidRDefault="00902B2F">
      <w:pPr>
        <w:pStyle w:val="LD10"/>
        <w:keepNext w:val="0"/>
      </w:pPr>
      <w:r>
        <w:t xml:space="preserve">  return(s);</w:t>
      </w:r>
    </w:p>
    <w:p w14:paraId="6B44B593" w14:textId="77777777" w:rsidR="00902B2F" w:rsidRDefault="00902B2F">
      <w:pPr>
        <w:pStyle w:val="LD10"/>
        <w:keepNext w:val="0"/>
      </w:pPr>
      <w:r>
        <w:t>}</w:t>
      </w:r>
    </w:p>
    <w:p w14:paraId="45F6A5D7" w14:textId="77777777" w:rsidR="00902B2F" w:rsidRDefault="00902B2F">
      <w:pPr>
        <w:pStyle w:val="WP"/>
        <w:keepLines/>
      </w:pPr>
    </w:p>
    <w:p w14:paraId="2244F011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9BA702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06E4A7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Inter32_M1_3</w:t>
      </w:r>
      <w:r>
        <w:fldChar w:fldCharType="begin"/>
      </w:r>
      <w:r>
        <w:instrText>xe "Inter32_M1_3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722A673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FC7134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Fractional interpolation -1/3 with 32 coefficients</w:t>
      </w:r>
    </w:p>
    <w:p w14:paraId="733B8AB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E44AAD3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3B5A4AA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1EFA98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Inter32_M1_3(buffer_in)</w:t>
      </w:r>
    </w:p>
    <w:p w14:paraId="3246D830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(Routine_Name(input1))</w:t>
      </w:r>
    </w:p>
    <w:p w14:paraId="62E07BD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8FC794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8C5177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C213FE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Buffer containing the function</w:t>
      </w:r>
    </w:p>
    <w:p w14:paraId="529DC32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 be interpolated </w:t>
      </w:r>
    </w:p>
    <w:p w14:paraId="0953C20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D463AE3" w14:textId="77777777" w:rsidR="00902B2F" w:rsidRDefault="00902B2F">
      <w:pPr>
        <w:pStyle w:val="WP"/>
        <w:keepNext/>
        <w:keepLines/>
      </w:pPr>
      <w:r>
        <w:t>*</w:t>
      </w:r>
    </w:p>
    <w:p w14:paraId="3A4DFBD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5CC35E2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E00632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 xml:space="preserve">- Description : Interpolated value </w:t>
      </w:r>
    </w:p>
    <w:p w14:paraId="7FE8863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672BF6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B25CC53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For long term prediction, it must be noted that</w:t>
      </w:r>
    </w:p>
    <w:p w14:paraId="041C7A4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exc[-(T0-1/3)] corresponds to exc[-T0+1/3]</w:t>
      </w:r>
    </w:p>
    <w:p w14:paraId="538C8FE6" w14:textId="77777777" w:rsidR="00902B2F" w:rsidRDefault="00902B2F">
      <w:pPr>
        <w:pStyle w:val="WP"/>
        <w:keepNext/>
      </w:pPr>
      <w:r>
        <w:t>*</w:t>
      </w:r>
    </w:p>
    <w:p w14:paraId="52793FAC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108C9084" w14:textId="77777777" w:rsidR="00902B2F" w:rsidRDefault="00902B2F">
      <w:pPr>
        <w:pStyle w:val="LD10"/>
        <w:keepNext w:val="0"/>
      </w:pPr>
    </w:p>
    <w:p w14:paraId="7B90C20F" w14:textId="77777777" w:rsidR="00902B2F" w:rsidRDefault="00902B2F">
      <w:pPr>
        <w:pStyle w:val="LD10"/>
        <w:keepNext w:val="0"/>
      </w:pPr>
      <w:r>
        <w:t>Word16 Inter32_M1_3(Word16 x[])</w:t>
      </w:r>
    </w:p>
    <w:p w14:paraId="7B71BCCC" w14:textId="77777777" w:rsidR="00902B2F" w:rsidRDefault="00902B2F">
      <w:pPr>
        <w:pStyle w:val="LD10"/>
        <w:keepNext w:val="0"/>
      </w:pPr>
      <w:r>
        <w:t>{</w:t>
      </w:r>
    </w:p>
    <w:p w14:paraId="5564C7FB" w14:textId="77777777" w:rsidR="00902B2F" w:rsidRDefault="00902B2F">
      <w:pPr>
        <w:pStyle w:val="LD10"/>
        <w:keepNext w:val="0"/>
      </w:pPr>
      <w:r>
        <w:t xml:space="preserve">  Word16 i;</w:t>
      </w:r>
    </w:p>
    <w:p w14:paraId="1658DB5A" w14:textId="77777777" w:rsidR="00902B2F" w:rsidRDefault="00902B2F">
      <w:pPr>
        <w:pStyle w:val="LD10"/>
        <w:keepNext w:val="0"/>
      </w:pPr>
      <w:r>
        <w:t xml:space="preserve">  Word32 s;</w:t>
      </w:r>
    </w:p>
    <w:p w14:paraId="69E3C623" w14:textId="77777777" w:rsidR="00902B2F" w:rsidRDefault="00902B2F">
      <w:pPr>
        <w:pStyle w:val="LD10"/>
        <w:keepNext w:val="0"/>
      </w:pPr>
    </w:p>
    <w:p w14:paraId="623520A1" w14:textId="77777777" w:rsidR="00902B2F" w:rsidRDefault="00902B2F">
      <w:pPr>
        <w:pStyle w:val="LD10"/>
        <w:keepNext w:val="0"/>
      </w:pPr>
      <w:r>
        <w:t xml:space="preserve">  static Word16 coef[32] = {</w:t>
      </w:r>
    </w:p>
    <w:p w14:paraId="2B319A41" w14:textId="77777777" w:rsidR="00902B2F" w:rsidRDefault="00902B2F">
      <w:pPr>
        <w:pStyle w:val="LD10"/>
        <w:keepNext w:val="0"/>
      </w:pPr>
      <w:r>
        <w:t xml:space="preserve">              -49,    66,   -96,   142,  -207,   294,  -407,   553,  -739,</w:t>
      </w:r>
    </w:p>
    <w:p w14:paraId="28F77A52" w14:textId="77777777" w:rsidR="00902B2F" w:rsidRDefault="00902B2F">
      <w:pPr>
        <w:pStyle w:val="LD10"/>
        <w:keepNext w:val="0"/>
      </w:pPr>
      <w:r>
        <w:t xml:space="preserve">       981, -1304,  1758, -2452,  3688, -6669, 27072, 13496, -5287,  3179,</w:t>
      </w:r>
    </w:p>
    <w:p w14:paraId="391C52F0" w14:textId="77777777" w:rsidR="00902B2F" w:rsidRDefault="00902B2F">
      <w:pPr>
        <w:pStyle w:val="LD10"/>
        <w:keepNext w:val="0"/>
      </w:pPr>
      <w:r>
        <w:t xml:space="preserve">     -2182,  1587, -1185,   893,  -672,   500,  -366,   263,  -183,   125,</w:t>
      </w:r>
    </w:p>
    <w:p w14:paraId="0EA68F0B" w14:textId="77777777" w:rsidR="00902B2F" w:rsidRDefault="00902B2F">
      <w:pPr>
        <w:pStyle w:val="LD10"/>
        <w:keepNext w:val="0"/>
      </w:pPr>
      <w:r>
        <w:t xml:space="preserve">       -84,    59,   -47 };</w:t>
      </w:r>
    </w:p>
    <w:p w14:paraId="26CA41E9" w14:textId="77777777" w:rsidR="00902B2F" w:rsidRDefault="00902B2F">
      <w:pPr>
        <w:pStyle w:val="LD10"/>
        <w:keepNext w:val="0"/>
      </w:pPr>
    </w:p>
    <w:p w14:paraId="384F41DD" w14:textId="77777777" w:rsidR="00902B2F" w:rsidRDefault="00902B2F">
      <w:pPr>
        <w:pStyle w:val="LD10"/>
        <w:keepNext w:val="0"/>
      </w:pPr>
      <w:r>
        <w:t xml:space="preserve">  s = 0;</w:t>
      </w:r>
    </w:p>
    <w:p w14:paraId="539E9A4B" w14:textId="77777777" w:rsidR="00902B2F" w:rsidRDefault="00902B2F">
      <w:pPr>
        <w:pStyle w:val="LD10"/>
        <w:keepNext w:val="0"/>
      </w:pPr>
      <w:r>
        <w:t xml:space="preserve">  for(i=0; i&lt;32; i++)</w:t>
      </w:r>
    </w:p>
    <w:p w14:paraId="06921561" w14:textId="77777777" w:rsidR="00902B2F" w:rsidRDefault="00902B2F">
      <w:pPr>
        <w:pStyle w:val="LD10"/>
        <w:keepNext w:val="0"/>
      </w:pPr>
      <w:r>
        <w:t xml:space="preserve">    s = L_mac0(s, x[i-15], coef[i]);</w:t>
      </w:r>
    </w:p>
    <w:p w14:paraId="2D4ACD75" w14:textId="77777777" w:rsidR="00902B2F" w:rsidRDefault="00902B2F">
      <w:pPr>
        <w:pStyle w:val="LD10"/>
        <w:keepNext w:val="0"/>
      </w:pPr>
    </w:p>
    <w:p w14:paraId="29B8C338" w14:textId="77777777" w:rsidR="00902B2F" w:rsidRDefault="00902B2F">
      <w:pPr>
        <w:pStyle w:val="LD10"/>
        <w:keepNext w:val="0"/>
      </w:pPr>
      <w:r>
        <w:t xml:space="preserve">  s = L_add(s, s);</w:t>
      </w:r>
    </w:p>
    <w:p w14:paraId="3025FA49" w14:textId="77777777" w:rsidR="00902B2F" w:rsidRDefault="00902B2F">
      <w:pPr>
        <w:pStyle w:val="LD10"/>
        <w:keepNext w:val="0"/>
      </w:pPr>
      <w:r>
        <w:t xml:space="preserve">  i = round(s);</w:t>
      </w:r>
    </w:p>
    <w:p w14:paraId="3BFF8C2D" w14:textId="77777777" w:rsidR="00902B2F" w:rsidRDefault="00902B2F">
      <w:pPr>
        <w:pStyle w:val="LD10"/>
        <w:keepNext w:val="0"/>
      </w:pPr>
      <w:r>
        <w:t xml:space="preserve">  return(i);</w:t>
      </w:r>
    </w:p>
    <w:p w14:paraId="55B16307" w14:textId="77777777" w:rsidR="00902B2F" w:rsidRDefault="00902B2F">
      <w:pPr>
        <w:pStyle w:val="LD10"/>
        <w:keepNext w:val="0"/>
      </w:pPr>
      <w:r>
        <w:t>}</w:t>
      </w:r>
    </w:p>
    <w:p w14:paraId="1130E4BA" w14:textId="77777777" w:rsidR="00902B2F" w:rsidRDefault="00902B2F">
      <w:pPr>
        <w:pStyle w:val="WP"/>
        <w:keepLines/>
      </w:pPr>
    </w:p>
    <w:p w14:paraId="1BC37D9A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35B6421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C12D26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Inter32_1_3</w:t>
      </w:r>
      <w:r>
        <w:fldChar w:fldCharType="begin"/>
      </w:r>
      <w:r>
        <w:instrText>xe "Inter32_1_3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691DEBD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BEE7D9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Fractional interpolation 1/3 with 32 coefficients</w:t>
      </w:r>
    </w:p>
    <w:p w14:paraId="4753D5F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643C6E8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2132A73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F46E43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Inter32_1_3(buffer_in)</w:t>
      </w:r>
    </w:p>
    <w:p w14:paraId="4DAD1081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(Routine_Name(input1))</w:t>
      </w:r>
    </w:p>
    <w:p w14:paraId="035F038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F1608C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B5BE53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F74E2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Buffer containing the function</w:t>
      </w:r>
    </w:p>
    <w:p w14:paraId="5215632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 be interpolated </w:t>
      </w:r>
    </w:p>
    <w:p w14:paraId="1989158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B0C81EA" w14:textId="77777777" w:rsidR="00902B2F" w:rsidRDefault="00902B2F">
      <w:pPr>
        <w:pStyle w:val="WP"/>
        <w:keepNext/>
        <w:keepLines/>
      </w:pPr>
      <w:r>
        <w:t>*</w:t>
      </w:r>
    </w:p>
    <w:p w14:paraId="69E0B09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6BE4899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97F712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 xml:space="preserve">- Description : Interpolated value </w:t>
      </w:r>
    </w:p>
    <w:p w14:paraId="69248C0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A1DD95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627B9CC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For long term prediction, it must be noted that</w:t>
      </w:r>
    </w:p>
    <w:p w14:paraId="5D0F7CC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exc[-(T0+1/3)] corresponds to exc[-T0-1/3]</w:t>
      </w:r>
    </w:p>
    <w:p w14:paraId="3631FA6A" w14:textId="77777777" w:rsidR="00902B2F" w:rsidRDefault="00902B2F">
      <w:pPr>
        <w:pStyle w:val="WP"/>
        <w:keepNext/>
      </w:pPr>
      <w:r>
        <w:t>*</w:t>
      </w:r>
    </w:p>
    <w:p w14:paraId="3660897A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3086E669" w14:textId="77777777" w:rsidR="00902B2F" w:rsidRDefault="00902B2F">
      <w:pPr>
        <w:pStyle w:val="LD10"/>
        <w:keepNext w:val="0"/>
      </w:pPr>
    </w:p>
    <w:p w14:paraId="424222DC" w14:textId="77777777" w:rsidR="00902B2F" w:rsidRDefault="00902B2F">
      <w:pPr>
        <w:pStyle w:val="LD10"/>
        <w:keepNext w:val="0"/>
      </w:pPr>
      <w:r>
        <w:t>Word16 Inter32_1_3(Word16 x[])</w:t>
      </w:r>
    </w:p>
    <w:p w14:paraId="7E402E28" w14:textId="77777777" w:rsidR="00902B2F" w:rsidRDefault="00902B2F">
      <w:pPr>
        <w:pStyle w:val="LD10"/>
        <w:keepNext w:val="0"/>
      </w:pPr>
      <w:r>
        <w:t>{</w:t>
      </w:r>
    </w:p>
    <w:p w14:paraId="7F37A55F" w14:textId="77777777" w:rsidR="00902B2F" w:rsidRDefault="00902B2F">
      <w:pPr>
        <w:pStyle w:val="LD10"/>
        <w:keepNext w:val="0"/>
      </w:pPr>
      <w:r>
        <w:t xml:space="preserve">  Word16 i;</w:t>
      </w:r>
    </w:p>
    <w:p w14:paraId="14D01CA2" w14:textId="77777777" w:rsidR="00902B2F" w:rsidRDefault="00902B2F">
      <w:pPr>
        <w:pStyle w:val="LD10"/>
        <w:keepNext w:val="0"/>
      </w:pPr>
      <w:r>
        <w:t xml:space="preserve">  Word32 s;</w:t>
      </w:r>
    </w:p>
    <w:p w14:paraId="0EE734B8" w14:textId="77777777" w:rsidR="00902B2F" w:rsidRDefault="00902B2F">
      <w:pPr>
        <w:pStyle w:val="LD10"/>
        <w:keepNext w:val="0"/>
      </w:pPr>
    </w:p>
    <w:p w14:paraId="56DE1D5B" w14:textId="77777777" w:rsidR="00902B2F" w:rsidRDefault="00902B2F">
      <w:pPr>
        <w:pStyle w:val="LD10"/>
        <w:keepNext w:val="0"/>
      </w:pPr>
      <w:r>
        <w:t xml:space="preserve">  static Word16 coef[32] = {</w:t>
      </w:r>
    </w:p>
    <w:p w14:paraId="221913D6" w14:textId="77777777" w:rsidR="00902B2F" w:rsidRDefault="00902B2F">
      <w:pPr>
        <w:pStyle w:val="LD10"/>
        <w:keepNext w:val="0"/>
      </w:pPr>
      <w:r>
        <w:t xml:space="preserve">      -47,    59,   -84,   125,  -183,   263,  -366,   500,  -672,   893,</w:t>
      </w:r>
    </w:p>
    <w:p w14:paraId="371AC22C" w14:textId="77777777" w:rsidR="00902B2F" w:rsidRDefault="00902B2F">
      <w:pPr>
        <w:pStyle w:val="LD10"/>
        <w:keepNext w:val="0"/>
      </w:pPr>
      <w:r>
        <w:t xml:space="preserve">    -1185,  1587, -2182,  3179, -5287, 13496, 27072, -6669,  3688, -2452,</w:t>
      </w:r>
    </w:p>
    <w:p w14:paraId="1897EC20" w14:textId="77777777" w:rsidR="00902B2F" w:rsidRDefault="00902B2F">
      <w:pPr>
        <w:pStyle w:val="LD10"/>
        <w:keepNext w:val="0"/>
      </w:pPr>
      <w:r>
        <w:t xml:space="preserve">     1758, -1304,   981,  -739,   553,  -407,   294,  -207,   142,   -96,</w:t>
      </w:r>
    </w:p>
    <w:p w14:paraId="174A4ECF" w14:textId="77777777" w:rsidR="00902B2F" w:rsidRDefault="00902B2F">
      <w:pPr>
        <w:pStyle w:val="LD10"/>
        <w:keepNext w:val="0"/>
      </w:pPr>
      <w:r>
        <w:t xml:space="preserve">       66,   -49};</w:t>
      </w:r>
    </w:p>
    <w:p w14:paraId="18BE241B" w14:textId="77777777" w:rsidR="00902B2F" w:rsidRDefault="00902B2F">
      <w:pPr>
        <w:pStyle w:val="LD10"/>
        <w:keepNext w:val="0"/>
      </w:pPr>
    </w:p>
    <w:p w14:paraId="517BEF88" w14:textId="77777777" w:rsidR="00902B2F" w:rsidRDefault="00902B2F">
      <w:pPr>
        <w:pStyle w:val="LD10"/>
        <w:keepNext w:val="0"/>
      </w:pPr>
      <w:r>
        <w:t xml:space="preserve">  s = 0;</w:t>
      </w:r>
    </w:p>
    <w:p w14:paraId="1AA11870" w14:textId="77777777" w:rsidR="00902B2F" w:rsidRDefault="00902B2F">
      <w:pPr>
        <w:pStyle w:val="LD10"/>
        <w:keepNext w:val="0"/>
      </w:pPr>
      <w:r>
        <w:t xml:space="preserve">  for(i=0; i&lt;32; i++)</w:t>
      </w:r>
    </w:p>
    <w:p w14:paraId="313346F9" w14:textId="77777777" w:rsidR="00902B2F" w:rsidRDefault="00902B2F">
      <w:pPr>
        <w:pStyle w:val="LD10"/>
        <w:keepNext w:val="0"/>
      </w:pPr>
      <w:r>
        <w:t xml:space="preserve">    s = L_mac0(s, x[i-16], coef[i]);</w:t>
      </w:r>
    </w:p>
    <w:p w14:paraId="17368079" w14:textId="77777777" w:rsidR="00902B2F" w:rsidRDefault="00902B2F">
      <w:pPr>
        <w:pStyle w:val="LD10"/>
        <w:keepNext w:val="0"/>
      </w:pPr>
    </w:p>
    <w:p w14:paraId="20EB5669" w14:textId="77777777" w:rsidR="00902B2F" w:rsidRDefault="00902B2F">
      <w:pPr>
        <w:pStyle w:val="LD10"/>
        <w:keepNext w:val="0"/>
      </w:pPr>
      <w:r>
        <w:t xml:space="preserve">  s = L_add(s, s);</w:t>
      </w:r>
    </w:p>
    <w:p w14:paraId="7F5EB350" w14:textId="77777777" w:rsidR="00902B2F" w:rsidRDefault="00902B2F">
      <w:pPr>
        <w:pStyle w:val="LD10"/>
        <w:keepNext w:val="0"/>
      </w:pPr>
      <w:r>
        <w:t xml:space="preserve">  i = round(s);</w:t>
      </w:r>
    </w:p>
    <w:p w14:paraId="6F11F49A" w14:textId="77777777" w:rsidR="00902B2F" w:rsidRDefault="00902B2F">
      <w:pPr>
        <w:pStyle w:val="LD10"/>
        <w:keepNext w:val="0"/>
      </w:pPr>
      <w:r>
        <w:t xml:space="preserve">  return(i);</w:t>
      </w:r>
    </w:p>
    <w:p w14:paraId="1EE1B18E" w14:textId="77777777" w:rsidR="00902B2F" w:rsidRDefault="00902B2F">
      <w:pPr>
        <w:pStyle w:val="LD10"/>
        <w:keepNext w:val="0"/>
      </w:pPr>
      <w:r>
        <w:t>}</w:t>
      </w:r>
    </w:p>
    <w:p w14:paraId="536566EE" w14:textId="77777777" w:rsidR="00902B2F" w:rsidRDefault="00902B2F">
      <w:pPr>
        <w:pStyle w:val="WP"/>
        <w:keepLines/>
      </w:pPr>
    </w:p>
    <w:p w14:paraId="742AAA33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23D05C6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B75378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Lag_Max</w:t>
      </w:r>
      <w:r>
        <w:fldChar w:fldCharType="begin"/>
      </w:r>
      <w:r>
        <w:instrText>xe "Lag_Max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2AE00FA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C5832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Find the lag that has maximum correlation with</w:t>
      </w:r>
    </w:p>
    <w:p w14:paraId="6445A1A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the input buffer sig_dec[]</w:t>
      </w:r>
    </w:p>
    <w:p w14:paraId="5E572A8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1086DD7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4B6AAC4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660954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Lag_Max(buffer_in1,buffer_in2,</w:t>
      </w:r>
    </w:p>
    <w:p w14:paraId="524AE0E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L_frame, lag_max,lag_min,cor_max)</w:t>
      </w:r>
    </w:p>
    <w:p w14:paraId="1DA345FB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</w:t>
      </w:r>
    </w:p>
    <w:p w14:paraId="1BC060EA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input3,input4,input5,output1))</w:t>
      </w:r>
    </w:p>
    <w:p w14:paraId="3E52A35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351DCA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768B09D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F069EFB" w14:textId="77777777" w:rsidR="00902B2F" w:rsidRDefault="00902B2F">
      <w:pPr>
        <w:pStyle w:val="WP"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 xml:space="preserve">- Signal used to compute </w:t>
      </w:r>
    </w:p>
    <w:p w14:paraId="4C0DF466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the open loop pitch</w:t>
      </w:r>
    </w:p>
    <w:p w14:paraId="4E65D88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Buffer_in1[-142] to buffer_in1[-1] </w:t>
      </w:r>
    </w:p>
    <w:p w14:paraId="342F927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should be known</w:t>
      </w:r>
    </w:p>
    <w:p w14:paraId="2012FBF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359A5BA" w14:textId="77777777" w:rsidR="00902B2F" w:rsidRDefault="00902B2F">
      <w:pPr>
        <w:pStyle w:val="WP"/>
        <w:keepNext/>
        <w:keepLines/>
      </w:pPr>
      <w:r>
        <w:t>*</w:t>
      </w:r>
    </w:p>
    <w:p w14:paraId="7137865E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Decimated signal (buffer sig_dec[])</w:t>
      </w:r>
    </w:p>
    <w:p w14:paraId="7A2AAE0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262E8FB" w14:textId="77777777" w:rsidR="00902B2F" w:rsidRDefault="00902B2F">
      <w:pPr>
        <w:pStyle w:val="WP"/>
        <w:keepNext/>
        <w:keepLines/>
      </w:pPr>
      <w:r>
        <w:t>*</w:t>
      </w:r>
    </w:p>
    <w:p w14:paraId="3790C611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Length of frame to compute pitch</w:t>
      </w:r>
    </w:p>
    <w:p w14:paraId="480B4EB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4D6D84E" w14:textId="77777777" w:rsidR="00902B2F" w:rsidRDefault="00902B2F">
      <w:pPr>
        <w:pStyle w:val="WP"/>
        <w:keepNext/>
        <w:keepLines/>
      </w:pPr>
      <w:r>
        <w:t>*</w:t>
      </w:r>
    </w:p>
    <w:p w14:paraId="713519C6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Maximum lag</w:t>
      </w:r>
    </w:p>
    <w:p w14:paraId="1D2AC16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C4B8696" w14:textId="77777777" w:rsidR="00902B2F" w:rsidRDefault="00902B2F">
      <w:pPr>
        <w:pStyle w:val="WP"/>
        <w:keepNext/>
        <w:keepLines/>
      </w:pPr>
      <w:r>
        <w:t>*</w:t>
      </w:r>
    </w:p>
    <w:p w14:paraId="4876D20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INPUT5</w:t>
      </w:r>
      <w:r>
        <w:tab/>
      </w:r>
      <w:r>
        <w:tab/>
      </w:r>
      <w:r>
        <w:tab/>
        <w:t>:</w:t>
      </w:r>
      <w:r>
        <w:tab/>
        <w:t>- Description : Minimum lag</w:t>
      </w:r>
    </w:p>
    <w:p w14:paraId="11633BF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700572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</w:p>
    <w:p w14:paraId="531B9C7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654EC81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A5EF70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 xml:space="preserve">- Description : Maximum of normalized correlation </w:t>
      </w:r>
    </w:p>
    <w:p w14:paraId="48382EE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of lag found</w:t>
      </w:r>
    </w:p>
    <w:p w14:paraId="2E6CE9F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358F84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739C18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- Description : Lag found</w:t>
      </w:r>
    </w:p>
    <w:p w14:paraId="6DC2ADB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09006FF" w14:textId="77777777" w:rsidR="00902B2F" w:rsidRDefault="00902B2F">
      <w:pPr>
        <w:pStyle w:val="WP"/>
        <w:keepNext/>
      </w:pPr>
      <w:r>
        <w:t>*</w:t>
      </w:r>
    </w:p>
    <w:p w14:paraId="10694EAA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32FB840F" w14:textId="77777777" w:rsidR="00902B2F" w:rsidRDefault="00902B2F">
      <w:pPr>
        <w:pStyle w:val="LD10"/>
        <w:keepNext w:val="0"/>
      </w:pPr>
    </w:p>
    <w:p w14:paraId="7606050B" w14:textId="77777777" w:rsidR="00902B2F" w:rsidRDefault="00902B2F">
      <w:pPr>
        <w:pStyle w:val="LD10"/>
        <w:keepNext w:val="0"/>
      </w:pPr>
      <w:r>
        <w:t>Word16 Lag_Max(Word16 signal[], Word16 sig_dec[], Word16 L_frame,</w:t>
      </w:r>
    </w:p>
    <w:p w14:paraId="5FFC6FC7" w14:textId="77777777" w:rsidR="00902B2F" w:rsidRDefault="00902B2F">
      <w:pPr>
        <w:pStyle w:val="LD10"/>
        <w:keepNext w:val="0"/>
      </w:pPr>
      <w:r>
        <w:t xml:space="preserve">               Word16 lag_max, Word16 lag_min, Word16 *cor_max)</w:t>
      </w:r>
    </w:p>
    <w:p w14:paraId="72591E00" w14:textId="77777777" w:rsidR="00902B2F" w:rsidRDefault="00902B2F">
      <w:pPr>
        <w:pStyle w:val="LD10"/>
        <w:keepNext w:val="0"/>
      </w:pPr>
      <w:r>
        <w:t>{</w:t>
      </w:r>
    </w:p>
    <w:p w14:paraId="5FE0D7BD" w14:textId="77777777" w:rsidR="00902B2F" w:rsidRDefault="00902B2F">
      <w:pPr>
        <w:pStyle w:val="LD10"/>
        <w:keepNext w:val="0"/>
      </w:pPr>
      <w:r>
        <w:t xml:space="preserve">  Word16  i, j;</w:t>
      </w:r>
    </w:p>
    <w:p w14:paraId="4FC163AC" w14:textId="77777777" w:rsidR="00902B2F" w:rsidRDefault="00902B2F">
      <w:pPr>
        <w:pStyle w:val="LD10"/>
        <w:keepNext w:val="0"/>
      </w:pPr>
      <w:r>
        <w:t xml:space="preserve">  Word16  *p, *p1;</w:t>
      </w:r>
    </w:p>
    <w:p w14:paraId="49199A8C" w14:textId="77777777" w:rsidR="00902B2F" w:rsidRDefault="00902B2F">
      <w:pPr>
        <w:pStyle w:val="LD10"/>
        <w:keepNext w:val="0"/>
      </w:pPr>
      <w:r>
        <w:t xml:space="preserve">  Word32  max, t0;</w:t>
      </w:r>
    </w:p>
    <w:p w14:paraId="764AB743" w14:textId="77777777" w:rsidR="00902B2F" w:rsidRDefault="00902B2F">
      <w:pPr>
        <w:pStyle w:val="LD10"/>
        <w:keepNext w:val="0"/>
      </w:pPr>
      <w:r>
        <w:t xml:space="preserve">  Word16  max_h, max_l, ener_h, ener_l;</w:t>
      </w:r>
    </w:p>
    <w:p w14:paraId="2B656D58" w14:textId="77777777" w:rsidR="00902B2F" w:rsidRDefault="00902B2F">
      <w:pPr>
        <w:pStyle w:val="LD10"/>
        <w:keepNext w:val="0"/>
      </w:pPr>
      <w:r>
        <w:t xml:space="preserve">  Word16  p_max;</w:t>
      </w:r>
    </w:p>
    <w:p w14:paraId="6D2080F0" w14:textId="77777777" w:rsidR="00902B2F" w:rsidRDefault="00902B2F">
      <w:pPr>
        <w:pStyle w:val="LD10"/>
        <w:keepNext w:val="0"/>
      </w:pPr>
    </w:p>
    <w:p w14:paraId="12FF6B54" w14:textId="77777777" w:rsidR="00902B2F" w:rsidRDefault="00902B2F">
      <w:pPr>
        <w:pStyle w:val="LD10"/>
        <w:keepNext w:val="0"/>
      </w:pPr>
      <w:r>
        <w:t xml:space="preserve">  max = MIN_32;</w:t>
      </w:r>
    </w:p>
    <w:p w14:paraId="6BC53DF8" w14:textId="77777777" w:rsidR="00902B2F" w:rsidRDefault="00902B2F">
      <w:pPr>
        <w:pStyle w:val="LD10"/>
        <w:keepNext w:val="0"/>
      </w:pPr>
      <w:r>
        <w:br w:type="page"/>
      </w:r>
    </w:p>
    <w:p w14:paraId="08E745BD" w14:textId="77777777" w:rsidR="00902B2F" w:rsidRDefault="00902B2F">
      <w:pPr>
        <w:pStyle w:val="LD10"/>
        <w:keepNext w:val="0"/>
      </w:pPr>
      <w:r>
        <w:t xml:space="preserve">  for (i = lag_max; i &gt;= lag_min; i--)</w:t>
      </w:r>
    </w:p>
    <w:p w14:paraId="2B6B13D7" w14:textId="77777777" w:rsidR="00902B2F" w:rsidRDefault="00902B2F">
      <w:pPr>
        <w:pStyle w:val="LD10"/>
        <w:keepNext w:val="0"/>
      </w:pPr>
      <w:r>
        <w:t xml:space="preserve">  {</w:t>
      </w:r>
    </w:p>
    <w:p w14:paraId="45E4F114" w14:textId="77777777" w:rsidR="00902B2F" w:rsidRDefault="00902B2F">
      <w:pPr>
        <w:pStyle w:val="LD10"/>
        <w:keepNext w:val="0"/>
      </w:pPr>
      <w:r>
        <w:t xml:space="preserve">    p  = sig_dec;</w:t>
      </w:r>
    </w:p>
    <w:p w14:paraId="7B015B29" w14:textId="77777777" w:rsidR="00902B2F" w:rsidRDefault="00902B2F">
      <w:pPr>
        <w:pStyle w:val="LD10"/>
        <w:keepNext w:val="0"/>
      </w:pPr>
      <w:r>
        <w:t xml:space="preserve">    p1 = &amp;signal[-i];</w:t>
      </w:r>
    </w:p>
    <w:p w14:paraId="7E133E5C" w14:textId="77777777" w:rsidR="00902B2F" w:rsidRDefault="00902B2F">
      <w:pPr>
        <w:pStyle w:val="LD10"/>
        <w:keepNext w:val="0"/>
      </w:pPr>
      <w:r>
        <w:t xml:space="preserve">    t0 = 0;</w:t>
      </w:r>
    </w:p>
    <w:p w14:paraId="434C4309" w14:textId="77777777" w:rsidR="00902B2F" w:rsidRDefault="00902B2F">
      <w:pPr>
        <w:pStyle w:val="LD10"/>
        <w:keepNext w:val="0"/>
      </w:pPr>
    </w:p>
    <w:p w14:paraId="5FB49499" w14:textId="77777777" w:rsidR="00902B2F" w:rsidRDefault="00902B2F">
      <w:pPr>
        <w:pStyle w:val="LD10"/>
        <w:keepNext w:val="0"/>
      </w:pPr>
      <w:r>
        <w:t xml:space="preserve">    for (j=0; j&lt;L_frame; j+=2, p++, p1+=2)</w:t>
      </w:r>
    </w:p>
    <w:p w14:paraId="2DB593BD" w14:textId="77777777" w:rsidR="00902B2F" w:rsidRDefault="00902B2F">
      <w:pPr>
        <w:pStyle w:val="LD10"/>
        <w:keepNext w:val="0"/>
      </w:pPr>
      <w:r>
        <w:t xml:space="preserve">      t0 = L_mac0(t0, *p, *p1);</w:t>
      </w:r>
    </w:p>
    <w:p w14:paraId="29F1918D" w14:textId="77777777" w:rsidR="00902B2F" w:rsidRDefault="00902B2F">
      <w:pPr>
        <w:pStyle w:val="LD10"/>
        <w:keepNext w:val="0"/>
      </w:pPr>
    </w:p>
    <w:p w14:paraId="3369AA89" w14:textId="77777777" w:rsidR="00902B2F" w:rsidRDefault="00902B2F">
      <w:pPr>
        <w:pStyle w:val="LD10"/>
        <w:keepNext w:val="0"/>
      </w:pPr>
      <w:r>
        <w:t xml:space="preserve">    if (L_sub(t0,max) &gt;= 0)</w:t>
      </w:r>
    </w:p>
    <w:p w14:paraId="77C01B37" w14:textId="77777777" w:rsidR="00902B2F" w:rsidRDefault="00902B2F">
      <w:pPr>
        <w:pStyle w:val="LD10"/>
        <w:keepNext w:val="0"/>
      </w:pPr>
      <w:r>
        <w:t xml:space="preserve">    {</w:t>
      </w:r>
    </w:p>
    <w:p w14:paraId="1FE0F7D5" w14:textId="77777777" w:rsidR="00902B2F" w:rsidRDefault="00902B2F">
      <w:pPr>
        <w:pStyle w:val="LD10"/>
        <w:keepNext w:val="0"/>
      </w:pPr>
      <w:r>
        <w:t xml:space="preserve">      max    = t0;</w:t>
      </w:r>
    </w:p>
    <w:p w14:paraId="14905AC2" w14:textId="77777777" w:rsidR="00902B2F" w:rsidRDefault="00902B2F">
      <w:pPr>
        <w:pStyle w:val="LD10"/>
        <w:keepNext w:val="0"/>
      </w:pPr>
      <w:r>
        <w:t xml:space="preserve">      p_max = i;</w:t>
      </w:r>
    </w:p>
    <w:p w14:paraId="00F676AF" w14:textId="77777777" w:rsidR="00902B2F" w:rsidRDefault="00902B2F">
      <w:pPr>
        <w:pStyle w:val="LD10"/>
        <w:keepNext w:val="0"/>
      </w:pPr>
      <w:r>
        <w:t xml:space="preserve">    }</w:t>
      </w:r>
    </w:p>
    <w:p w14:paraId="0A33BF84" w14:textId="77777777" w:rsidR="00902B2F" w:rsidRDefault="00902B2F">
      <w:pPr>
        <w:pStyle w:val="LD10"/>
        <w:keepNext w:val="0"/>
      </w:pPr>
      <w:r>
        <w:t xml:space="preserve">  }</w:t>
      </w:r>
    </w:p>
    <w:p w14:paraId="7E46D74F" w14:textId="77777777" w:rsidR="00902B2F" w:rsidRDefault="00902B2F">
      <w:pPr>
        <w:pStyle w:val="LD10"/>
        <w:keepNext w:val="0"/>
      </w:pPr>
    </w:p>
    <w:p w14:paraId="7EBEEB6B" w14:textId="77777777" w:rsidR="00902B2F" w:rsidRDefault="00902B2F">
      <w:pPr>
        <w:pStyle w:val="LD10"/>
        <w:keepNext w:val="0"/>
      </w:pPr>
      <w:r>
        <w:t xml:space="preserve">  max = L_shr(max, (Word16)1);</w:t>
      </w:r>
      <w:r>
        <w:tab/>
        <w:t>/* for special double precision format */</w:t>
      </w:r>
    </w:p>
    <w:p w14:paraId="7D5A57E3" w14:textId="77777777" w:rsidR="00902B2F" w:rsidRDefault="00902B2F">
      <w:pPr>
        <w:pStyle w:val="LD10"/>
        <w:keepNext w:val="0"/>
      </w:pPr>
      <w:r>
        <w:t xml:space="preserve">  L_extract(max, &amp;max_h, &amp;max_l);</w:t>
      </w:r>
    </w:p>
    <w:p w14:paraId="0DEA8E96" w14:textId="77777777" w:rsidR="00902B2F" w:rsidRDefault="00902B2F">
      <w:pPr>
        <w:pStyle w:val="LD10"/>
        <w:keepNext w:val="0"/>
      </w:pPr>
    </w:p>
    <w:p w14:paraId="7A6CD25A" w14:textId="77777777" w:rsidR="00902B2F" w:rsidRDefault="00902B2F">
      <w:pPr>
        <w:pStyle w:val="LD10"/>
        <w:keepNext w:val="0"/>
      </w:pPr>
      <w:r>
        <w:t xml:space="preserve">  /* compute energie */</w:t>
      </w:r>
    </w:p>
    <w:p w14:paraId="3BCEB9F0" w14:textId="77777777" w:rsidR="00902B2F" w:rsidRDefault="00902B2F">
      <w:pPr>
        <w:pStyle w:val="LD10"/>
        <w:keepNext w:val="0"/>
      </w:pPr>
    </w:p>
    <w:p w14:paraId="04BFEDC1" w14:textId="77777777" w:rsidR="00902B2F" w:rsidRDefault="00902B2F">
      <w:pPr>
        <w:pStyle w:val="LD10"/>
        <w:keepNext w:val="0"/>
      </w:pPr>
      <w:r>
        <w:t xml:space="preserve">  t0 = 0;</w:t>
      </w:r>
    </w:p>
    <w:p w14:paraId="5210B61E" w14:textId="77777777" w:rsidR="00902B2F" w:rsidRDefault="00902B2F">
      <w:pPr>
        <w:pStyle w:val="LD10"/>
        <w:keepNext w:val="0"/>
      </w:pPr>
      <w:r>
        <w:t xml:space="preserve">  p = &amp;signal[-p_max];</w:t>
      </w:r>
    </w:p>
    <w:p w14:paraId="66276ECB" w14:textId="77777777" w:rsidR="00902B2F" w:rsidRDefault="00902B2F">
      <w:pPr>
        <w:pStyle w:val="LD10"/>
        <w:keepNext w:val="0"/>
      </w:pPr>
      <w:r>
        <w:t xml:space="preserve">  for(i=0; i&lt;L_frame; i+=2, p+=2)</w:t>
      </w:r>
    </w:p>
    <w:p w14:paraId="11D2500B" w14:textId="77777777" w:rsidR="00902B2F" w:rsidRDefault="00902B2F">
      <w:pPr>
        <w:pStyle w:val="LD10"/>
        <w:keepNext w:val="0"/>
      </w:pPr>
      <w:r>
        <w:t xml:space="preserve">    t0 = L_mac0(t0, *p, *p);</w:t>
      </w:r>
    </w:p>
    <w:p w14:paraId="4C5577DC" w14:textId="77777777" w:rsidR="00902B2F" w:rsidRDefault="00902B2F">
      <w:pPr>
        <w:pStyle w:val="LD10"/>
        <w:keepNext w:val="0"/>
      </w:pPr>
    </w:p>
    <w:p w14:paraId="05E3FFCD" w14:textId="77777777" w:rsidR="00902B2F" w:rsidRDefault="00902B2F">
      <w:pPr>
        <w:pStyle w:val="LD10"/>
        <w:keepNext w:val="0"/>
      </w:pPr>
      <w:r>
        <w:t xml:space="preserve">  /* 1/sqrt(energie),    result in Q30 */</w:t>
      </w:r>
    </w:p>
    <w:p w14:paraId="16D91CE3" w14:textId="77777777" w:rsidR="00902B2F" w:rsidRDefault="00902B2F">
      <w:pPr>
        <w:pStyle w:val="LD10"/>
        <w:keepNext w:val="0"/>
      </w:pPr>
    </w:p>
    <w:p w14:paraId="2235F9E6" w14:textId="77777777" w:rsidR="00902B2F" w:rsidRDefault="00902B2F">
      <w:pPr>
        <w:pStyle w:val="LD10"/>
        <w:keepNext w:val="0"/>
      </w:pPr>
      <w:r>
        <w:t xml:space="preserve">  t0 = inv_sqrt(t0);</w:t>
      </w:r>
    </w:p>
    <w:p w14:paraId="0BC0A055" w14:textId="77777777" w:rsidR="00902B2F" w:rsidRDefault="00902B2F">
      <w:pPr>
        <w:pStyle w:val="LD10"/>
        <w:keepNext w:val="0"/>
      </w:pPr>
      <w:r>
        <w:t xml:space="preserve">  L_extract(t0, &amp;ener_h, &amp;ener_l);</w:t>
      </w:r>
    </w:p>
    <w:p w14:paraId="77D3A40F" w14:textId="77777777" w:rsidR="00902B2F" w:rsidRDefault="00902B2F">
      <w:pPr>
        <w:pStyle w:val="LD10"/>
        <w:keepNext w:val="0"/>
      </w:pPr>
    </w:p>
    <w:p w14:paraId="0D49C2B9" w14:textId="77777777" w:rsidR="00902B2F" w:rsidRDefault="00902B2F">
      <w:pPr>
        <w:pStyle w:val="LD10"/>
        <w:keepNext w:val="0"/>
      </w:pPr>
      <w:r>
        <w:t xml:space="preserve">  /* max = max/sqrt(energie)                  */</w:t>
      </w:r>
    </w:p>
    <w:p w14:paraId="61BFDCA4" w14:textId="77777777" w:rsidR="00902B2F" w:rsidRDefault="00902B2F">
      <w:pPr>
        <w:pStyle w:val="LD10"/>
        <w:keepNext w:val="0"/>
      </w:pPr>
      <w:r>
        <w:t xml:space="preserve">  /* This result will always be on 16 bits !! */</w:t>
      </w:r>
    </w:p>
    <w:p w14:paraId="18806A94" w14:textId="77777777" w:rsidR="00902B2F" w:rsidRDefault="00902B2F">
      <w:pPr>
        <w:pStyle w:val="LD10"/>
        <w:keepNext w:val="0"/>
      </w:pPr>
    </w:p>
    <w:p w14:paraId="118571EE" w14:textId="77777777" w:rsidR="00902B2F" w:rsidRDefault="00902B2F">
      <w:pPr>
        <w:pStyle w:val="LD10"/>
        <w:keepNext w:val="0"/>
      </w:pPr>
      <w:r>
        <w:t xml:space="preserve">  t0 = mpy_32(max_h, max_l, ener_h, ener_l);</w:t>
      </w:r>
    </w:p>
    <w:p w14:paraId="477079D9" w14:textId="77777777" w:rsidR="00902B2F" w:rsidRDefault="00902B2F">
      <w:pPr>
        <w:pStyle w:val="LD10"/>
        <w:keepNext w:val="0"/>
      </w:pPr>
      <w:r>
        <w:t xml:space="preserve">  *cor_max = extract_l(t0);</w:t>
      </w:r>
    </w:p>
    <w:p w14:paraId="40FF5120" w14:textId="77777777" w:rsidR="00902B2F" w:rsidRDefault="00902B2F">
      <w:pPr>
        <w:pStyle w:val="LD10"/>
        <w:keepNext w:val="0"/>
      </w:pPr>
    </w:p>
    <w:p w14:paraId="1DD8038E" w14:textId="77777777" w:rsidR="00902B2F" w:rsidRDefault="00902B2F">
      <w:pPr>
        <w:pStyle w:val="LD10"/>
        <w:keepNext w:val="0"/>
      </w:pPr>
      <w:r>
        <w:t xml:space="preserve">  return(p_max);</w:t>
      </w:r>
    </w:p>
    <w:p w14:paraId="030D2AA4" w14:textId="77777777" w:rsidR="00902B2F" w:rsidRDefault="00902B2F">
      <w:pPr>
        <w:pStyle w:val="LD10"/>
        <w:keepNext w:val="0"/>
      </w:pPr>
      <w:r>
        <w:t>}</w:t>
      </w:r>
    </w:p>
    <w:p w14:paraId="2B299711" w14:textId="77777777" w:rsidR="00902B2F" w:rsidRDefault="00902B2F">
      <w:pPr>
        <w:pStyle w:val="WP"/>
      </w:pPr>
    </w:p>
    <w:p w14:paraId="75953793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881EF6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BCAE72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Norm_Corr</w:t>
      </w:r>
      <w:r>
        <w:fldChar w:fldCharType="begin"/>
      </w:r>
      <w:r>
        <w:instrText>xe "Norm_Corr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2213038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E7A767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Find the normalized correlation </w:t>
      </w:r>
    </w:p>
    <w:p w14:paraId="4B2027D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(correlation between the target vector and </w:t>
      </w:r>
    </w:p>
    <w:p w14:paraId="2BA6720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the filtered past excitation divided by the square root</w:t>
      </w:r>
    </w:p>
    <w:p w14:paraId="2B712C1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of  energy of filtered excitation) </w:t>
      </w:r>
    </w:p>
    <w:p w14:paraId="2FB64FD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022D0B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52AEBB6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4572E1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Norm_Corr(buffer_in1,buffer_in2,buffer_in3,</w:t>
      </w:r>
    </w:p>
    <w:p w14:paraId="6F90E76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L_subfr,t_min,t_max,corr_norm)</w:t>
      </w:r>
    </w:p>
    <w:p w14:paraId="250A1E3B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</w:t>
      </w:r>
    </w:p>
    <w:p w14:paraId="10367FC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input4,input5,input6,output1))</w:t>
      </w:r>
    </w:p>
    <w:p w14:paraId="15CF92B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73C1F2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884804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E3ACEFB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Excitation buffer</w:t>
      </w:r>
    </w:p>
    <w:p w14:paraId="4123583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3FAFD96" w14:textId="77777777" w:rsidR="00902B2F" w:rsidRDefault="00902B2F">
      <w:pPr>
        <w:pStyle w:val="WP"/>
        <w:keepNext/>
        <w:keepLines/>
      </w:pPr>
      <w:r>
        <w:t>*</w:t>
      </w:r>
    </w:p>
    <w:p w14:paraId="4EDF164B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Target vector</w:t>
      </w:r>
    </w:p>
    <w:p w14:paraId="5F671AE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180F494" w14:textId="77777777" w:rsidR="00902B2F" w:rsidRDefault="00902B2F">
      <w:pPr>
        <w:pStyle w:val="WP"/>
        <w:keepNext/>
        <w:keepLines/>
      </w:pPr>
      <w:r>
        <w:t>*</w:t>
      </w:r>
    </w:p>
    <w:p w14:paraId="1B339C9F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 xml:space="preserve">- Description : Impulse response of synthesis </w:t>
      </w:r>
    </w:p>
    <w:p w14:paraId="260C44D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and weighting filters</w:t>
      </w:r>
    </w:p>
    <w:p w14:paraId="3FB9FE7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5D630513" w14:textId="77777777" w:rsidR="00902B2F" w:rsidRDefault="00902B2F">
      <w:pPr>
        <w:pStyle w:val="WP"/>
        <w:keepNext/>
        <w:keepLines/>
      </w:pPr>
      <w:r>
        <w:t>*</w:t>
      </w:r>
    </w:p>
    <w:p w14:paraId="3AC68371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Length of subframe</w:t>
      </w:r>
    </w:p>
    <w:p w14:paraId="6CAD623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29D9B7D" w14:textId="77777777" w:rsidR="00902B2F" w:rsidRDefault="00902B2F">
      <w:pPr>
        <w:pStyle w:val="WP"/>
        <w:keepNext/>
        <w:keepLines/>
      </w:pPr>
      <w:r>
        <w:t>*</w:t>
      </w:r>
    </w:p>
    <w:p w14:paraId="0362FD9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INPUT5</w:t>
      </w:r>
      <w:r>
        <w:tab/>
      </w:r>
      <w:r>
        <w:tab/>
      </w:r>
      <w:r>
        <w:tab/>
        <w:t>:</w:t>
      </w:r>
      <w:r>
        <w:tab/>
        <w:t>- Description : Minimum value of pitch lag</w:t>
      </w:r>
    </w:p>
    <w:p w14:paraId="07A6D13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5B4D22B" w14:textId="77777777" w:rsidR="00902B2F" w:rsidRDefault="00902B2F">
      <w:pPr>
        <w:pStyle w:val="WP"/>
        <w:keepNext/>
        <w:keepLines/>
      </w:pPr>
      <w:r>
        <w:t>*</w:t>
      </w:r>
    </w:p>
    <w:p w14:paraId="24EF956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INPUT6</w:t>
      </w:r>
      <w:r>
        <w:tab/>
      </w:r>
      <w:r>
        <w:tab/>
      </w:r>
      <w:r>
        <w:tab/>
        <w:t>:</w:t>
      </w:r>
      <w:r>
        <w:tab/>
        <w:t>- Description : Maximum value of pitch lag</w:t>
      </w:r>
    </w:p>
    <w:p w14:paraId="1642C1A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A0C9AA2" w14:textId="77777777" w:rsidR="00902B2F" w:rsidRDefault="00902B2F">
      <w:pPr>
        <w:pStyle w:val="WP"/>
        <w:keepNext/>
        <w:keepLines/>
      </w:pPr>
      <w:r>
        <w:t>*</w:t>
      </w:r>
    </w:p>
    <w:p w14:paraId="709506B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02EF6A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4B9B87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Normalized correlation</w:t>
      </w:r>
    </w:p>
    <w:p w14:paraId="23E7805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33400F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D150E3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2BD0418F" w14:textId="77777777" w:rsidR="00902B2F" w:rsidRDefault="00902B2F">
      <w:pPr>
        <w:pStyle w:val="WP"/>
        <w:keepNext/>
        <w:keepLines/>
      </w:pPr>
      <w:r>
        <w:t>*</w:t>
      </w:r>
    </w:p>
    <w:p w14:paraId="6F6FDE0B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31A636B2" w14:textId="77777777" w:rsidR="00902B2F" w:rsidRDefault="00902B2F">
      <w:pPr>
        <w:pStyle w:val="LD10"/>
      </w:pPr>
    </w:p>
    <w:p w14:paraId="508D1751" w14:textId="77777777" w:rsidR="00902B2F" w:rsidRDefault="00902B2F">
      <w:pPr>
        <w:pStyle w:val="LD10"/>
      </w:pPr>
      <w:r>
        <w:t>void Norm_Corr(Word16 exc[], Word16 xn[], Word16 h[], Word16 L_subfr,</w:t>
      </w:r>
    </w:p>
    <w:p w14:paraId="4FC4514C" w14:textId="77777777" w:rsidR="00902B2F" w:rsidRDefault="00902B2F">
      <w:pPr>
        <w:pStyle w:val="LD10"/>
      </w:pPr>
      <w:r>
        <w:t xml:space="preserve">               Word16 t_min, Word16 t_max, Word16 corr_norm[])</w:t>
      </w:r>
    </w:p>
    <w:p w14:paraId="396FA667" w14:textId="77777777" w:rsidR="00902B2F" w:rsidRDefault="00902B2F">
      <w:pPr>
        <w:pStyle w:val="LD10"/>
      </w:pPr>
      <w:r>
        <w:t>{</w:t>
      </w:r>
    </w:p>
    <w:p w14:paraId="0B4F9670" w14:textId="77777777" w:rsidR="00902B2F" w:rsidRDefault="00902B2F">
      <w:pPr>
        <w:pStyle w:val="LD10"/>
      </w:pPr>
      <w:r>
        <w:t xml:space="preserve"> Word16 i,j,k;</w:t>
      </w:r>
    </w:p>
    <w:p w14:paraId="074AF213" w14:textId="77777777" w:rsidR="00902B2F" w:rsidRDefault="00902B2F">
      <w:pPr>
        <w:pStyle w:val="LD10"/>
      </w:pPr>
      <w:r>
        <w:t xml:space="preserve"> Word16 corr_h, corr_l, norm_hi, norm_lo;</w:t>
      </w:r>
    </w:p>
    <w:p w14:paraId="61357CE5" w14:textId="77777777" w:rsidR="00902B2F" w:rsidRDefault="00902B2F">
      <w:pPr>
        <w:pStyle w:val="LD10"/>
      </w:pPr>
      <w:r>
        <w:t xml:space="preserve"> Word32 s;</w:t>
      </w:r>
    </w:p>
    <w:p w14:paraId="5C054DA8" w14:textId="77777777" w:rsidR="00902B2F" w:rsidRDefault="00902B2F">
      <w:pPr>
        <w:pStyle w:val="LD10"/>
      </w:pPr>
      <w:r>
        <w:t xml:space="preserve"> Word16 excf[80];</w:t>
      </w:r>
      <w:r>
        <w:tab/>
      </w:r>
      <w:r>
        <w:tab/>
      </w:r>
      <w:r>
        <w:tab/>
        <w:t>/* Usally dynamic allocation of (L_subfr) */</w:t>
      </w:r>
    </w:p>
    <w:p w14:paraId="52811885" w14:textId="77777777" w:rsidR="00902B2F" w:rsidRDefault="00902B2F">
      <w:pPr>
        <w:pStyle w:val="LD10"/>
      </w:pPr>
    </w:p>
    <w:p w14:paraId="3D969523" w14:textId="77777777" w:rsidR="00902B2F" w:rsidRDefault="00902B2F">
      <w:pPr>
        <w:pStyle w:val="LD10"/>
      </w:pPr>
      <w:r>
        <w:br w:type="page"/>
      </w:r>
    </w:p>
    <w:p w14:paraId="54E42BFE" w14:textId="77777777" w:rsidR="00902B2F" w:rsidRDefault="00902B2F">
      <w:pPr>
        <w:pStyle w:val="LD10"/>
      </w:pPr>
      <w:r>
        <w:t xml:space="preserve"> k = - t_min;</w:t>
      </w:r>
    </w:p>
    <w:p w14:paraId="507885AA" w14:textId="77777777" w:rsidR="00902B2F" w:rsidRDefault="00902B2F">
      <w:pPr>
        <w:pStyle w:val="LD10"/>
      </w:pPr>
    </w:p>
    <w:p w14:paraId="3AACB528" w14:textId="77777777" w:rsidR="00902B2F" w:rsidRDefault="00902B2F">
      <w:pPr>
        <w:pStyle w:val="LD10"/>
      </w:pPr>
      <w:r>
        <w:t xml:space="preserve"> /* compute the filtered excitation for the first delay t_min */</w:t>
      </w:r>
    </w:p>
    <w:p w14:paraId="0EAE96AD" w14:textId="77777777" w:rsidR="00902B2F" w:rsidRDefault="00902B2F">
      <w:pPr>
        <w:pStyle w:val="LD10"/>
      </w:pPr>
    </w:p>
    <w:p w14:paraId="5AD727D7" w14:textId="77777777" w:rsidR="00902B2F" w:rsidRDefault="00902B2F">
      <w:pPr>
        <w:pStyle w:val="LD10"/>
      </w:pPr>
      <w:r>
        <w:t xml:space="preserve"> Convolve(&amp;exc[k], h, excf, L_subfr);</w:t>
      </w:r>
    </w:p>
    <w:p w14:paraId="0B203767" w14:textId="77777777" w:rsidR="00902B2F" w:rsidRDefault="00902B2F">
      <w:pPr>
        <w:pStyle w:val="LD10"/>
      </w:pPr>
    </w:p>
    <w:p w14:paraId="6DFA2B27" w14:textId="77777777" w:rsidR="00902B2F" w:rsidRDefault="00902B2F">
      <w:pPr>
        <w:pStyle w:val="LD10"/>
      </w:pPr>
      <w:r>
        <w:t xml:space="preserve"> /* loop for every possible period */</w:t>
      </w:r>
    </w:p>
    <w:p w14:paraId="315674F9" w14:textId="77777777" w:rsidR="00902B2F" w:rsidRDefault="00902B2F">
      <w:pPr>
        <w:pStyle w:val="LD10"/>
      </w:pPr>
    </w:p>
    <w:p w14:paraId="5CD24D65" w14:textId="77777777" w:rsidR="00902B2F" w:rsidRDefault="00902B2F">
      <w:pPr>
        <w:pStyle w:val="LD10"/>
      </w:pPr>
      <w:r>
        <w:t xml:space="preserve"> for (i = t_min; i &lt;= t_max; ++i)</w:t>
      </w:r>
    </w:p>
    <w:p w14:paraId="0AF00CD6" w14:textId="77777777" w:rsidR="00902B2F" w:rsidRDefault="00902B2F">
      <w:pPr>
        <w:pStyle w:val="LD10"/>
      </w:pPr>
      <w:r>
        <w:t xml:space="preserve"> {</w:t>
      </w:r>
    </w:p>
    <w:p w14:paraId="36292BDC" w14:textId="77777777" w:rsidR="00902B2F" w:rsidRDefault="00902B2F">
      <w:pPr>
        <w:pStyle w:val="LD10"/>
      </w:pPr>
    </w:p>
    <w:p w14:paraId="648460A6" w14:textId="77777777" w:rsidR="00902B2F" w:rsidRDefault="00902B2F">
      <w:pPr>
        <w:pStyle w:val="LD10"/>
      </w:pPr>
      <w:r>
        <w:t xml:space="preserve">   /* Compute correlation between xn[] and excf[] */</w:t>
      </w:r>
    </w:p>
    <w:p w14:paraId="457CB651" w14:textId="77777777" w:rsidR="00902B2F" w:rsidRDefault="00902B2F">
      <w:pPr>
        <w:pStyle w:val="LD10"/>
      </w:pPr>
    </w:p>
    <w:p w14:paraId="5C6B1E7C" w14:textId="77777777" w:rsidR="00902B2F" w:rsidRDefault="00902B2F">
      <w:pPr>
        <w:pStyle w:val="LD10"/>
      </w:pPr>
      <w:r>
        <w:t xml:space="preserve">   s = 0;</w:t>
      </w:r>
    </w:p>
    <w:p w14:paraId="147D6BD1" w14:textId="77777777" w:rsidR="00902B2F" w:rsidRDefault="00902B2F">
      <w:pPr>
        <w:pStyle w:val="LD10"/>
      </w:pPr>
      <w:r>
        <w:t xml:space="preserve">   for (j = 0; j &lt; L_subfr; j++)</w:t>
      </w:r>
    </w:p>
    <w:p w14:paraId="2A9DF291" w14:textId="77777777" w:rsidR="00902B2F" w:rsidRDefault="00902B2F">
      <w:pPr>
        <w:pStyle w:val="LD10"/>
      </w:pPr>
      <w:r>
        <w:t xml:space="preserve">     s = L_mac0(s, xn[j], excf[j]);</w:t>
      </w:r>
    </w:p>
    <w:p w14:paraId="086F5CA7" w14:textId="77777777" w:rsidR="00902B2F" w:rsidRDefault="00902B2F">
      <w:pPr>
        <w:pStyle w:val="LD10"/>
      </w:pPr>
    </w:p>
    <w:p w14:paraId="33421A15" w14:textId="77777777" w:rsidR="00902B2F" w:rsidRDefault="00902B2F">
      <w:pPr>
        <w:pStyle w:val="LD10"/>
      </w:pPr>
      <w:r>
        <w:t xml:space="preserve">   s = L_shr(s, (Word16)1);</w:t>
      </w:r>
      <w:r>
        <w:tab/>
      </w:r>
      <w:r>
        <w:tab/>
        <w:t>/* Special double precision format */</w:t>
      </w:r>
    </w:p>
    <w:p w14:paraId="09EF5FF0" w14:textId="77777777" w:rsidR="00902B2F" w:rsidRDefault="00902B2F">
      <w:pPr>
        <w:pStyle w:val="LD10"/>
      </w:pPr>
      <w:r>
        <w:t xml:space="preserve">   L_extract(s, &amp;corr_h, &amp;corr_l);</w:t>
      </w:r>
    </w:p>
    <w:p w14:paraId="3F403887" w14:textId="77777777" w:rsidR="00902B2F" w:rsidRDefault="00902B2F">
      <w:pPr>
        <w:pStyle w:val="LD10"/>
      </w:pPr>
    </w:p>
    <w:p w14:paraId="1DC571AE" w14:textId="77777777" w:rsidR="00902B2F" w:rsidRDefault="00902B2F">
      <w:pPr>
        <w:pStyle w:val="LD10"/>
      </w:pPr>
    </w:p>
    <w:p w14:paraId="3AA6E37F" w14:textId="77777777" w:rsidR="00902B2F" w:rsidRDefault="00902B2F">
      <w:pPr>
        <w:pStyle w:val="LD10"/>
      </w:pPr>
      <w:r>
        <w:t xml:space="preserve">   /* Compute 1/sqrt(energie of excf[]) */</w:t>
      </w:r>
    </w:p>
    <w:p w14:paraId="2F725D53" w14:textId="77777777" w:rsidR="00902B2F" w:rsidRDefault="00902B2F">
      <w:pPr>
        <w:pStyle w:val="LD10"/>
      </w:pPr>
    </w:p>
    <w:p w14:paraId="5172F8FE" w14:textId="77777777" w:rsidR="00902B2F" w:rsidRDefault="00902B2F">
      <w:pPr>
        <w:pStyle w:val="LD10"/>
      </w:pPr>
      <w:r>
        <w:t xml:space="preserve">   s = 0;</w:t>
      </w:r>
    </w:p>
    <w:p w14:paraId="42C6F8D2" w14:textId="77777777" w:rsidR="00902B2F" w:rsidRDefault="00902B2F">
      <w:pPr>
        <w:pStyle w:val="LD10"/>
      </w:pPr>
      <w:r>
        <w:t xml:space="preserve">   for (j = 0; j &lt; L_subfr; j++)</w:t>
      </w:r>
    </w:p>
    <w:p w14:paraId="6644743E" w14:textId="77777777" w:rsidR="00902B2F" w:rsidRDefault="00902B2F">
      <w:pPr>
        <w:pStyle w:val="LD10"/>
      </w:pPr>
      <w:r>
        <w:t xml:space="preserve">     s = L_mac0(s, excf[j], excf[j]);</w:t>
      </w:r>
    </w:p>
    <w:p w14:paraId="6B2C5433" w14:textId="77777777" w:rsidR="00902B2F" w:rsidRDefault="00902B2F">
      <w:pPr>
        <w:pStyle w:val="LD10"/>
      </w:pPr>
    </w:p>
    <w:p w14:paraId="1EA71507" w14:textId="77777777" w:rsidR="00902B2F" w:rsidRDefault="00902B2F">
      <w:pPr>
        <w:pStyle w:val="LD10"/>
      </w:pPr>
      <w:r>
        <w:t xml:space="preserve">   s = inv_sqrt(s);</w:t>
      </w:r>
      <w:r>
        <w:tab/>
      </w:r>
      <w:r>
        <w:tab/>
      </w:r>
      <w:r>
        <w:tab/>
        <w:t>/* Result in Q30 */</w:t>
      </w:r>
    </w:p>
    <w:p w14:paraId="0ADE619F" w14:textId="77777777" w:rsidR="00902B2F" w:rsidRDefault="00902B2F">
      <w:pPr>
        <w:pStyle w:val="LD10"/>
      </w:pPr>
      <w:r>
        <w:t xml:space="preserve">   L_extract(s, &amp;norm_hi, &amp;norm_lo);</w:t>
      </w:r>
    </w:p>
    <w:p w14:paraId="1053CD75" w14:textId="77777777" w:rsidR="00902B2F" w:rsidRDefault="00902B2F">
      <w:pPr>
        <w:pStyle w:val="LD10"/>
      </w:pPr>
    </w:p>
    <w:p w14:paraId="79FDB9EC" w14:textId="77777777" w:rsidR="00902B2F" w:rsidRDefault="00902B2F">
      <w:pPr>
        <w:pStyle w:val="LD10"/>
      </w:pPr>
    </w:p>
    <w:p w14:paraId="15D28A53" w14:textId="77777777" w:rsidR="00902B2F" w:rsidRDefault="00902B2F">
      <w:pPr>
        <w:pStyle w:val="LD10"/>
      </w:pPr>
      <w:r>
        <w:t xml:space="preserve">   /* Normalize correlation = correlation * (1/sqrt(energie)) */</w:t>
      </w:r>
    </w:p>
    <w:p w14:paraId="491141BB" w14:textId="77777777" w:rsidR="00902B2F" w:rsidRDefault="00902B2F">
      <w:pPr>
        <w:pStyle w:val="LD10"/>
      </w:pPr>
    </w:p>
    <w:p w14:paraId="361389E3" w14:textId="77777777" w:rsidR="00902B2F" w:rsidRDefault="00902B2F">
      <w:pPr>
        <w:pStyle w:val="LD10"/>
      </w:pPr>
      <w:r>
        <w:t xml:space="preserve">   s = mpy_32(corr_h, corr_l, norm_hi, norm_lo);</w:t>
      </w:r>
    </w:p>
    <w:p w14:paraId="269D92F9" w14:textId="77777777" w:rsidR="00902B2F" w:rsidRDefault="00902B2F">
      <w:pPr>
        <w:pStyle w:val="LD10"/>
      </w:pPr>
    </w:p>
    <w:p w14:paraId="061C1534" w14:textId="77777777" w:rsidR="00902B2F" w:rsidRDefault="00902B2F">
      <w:pPr>
        <w:pStyle w:val="LD10"/>
      </w:pPr>
      <w:r>
        <w:t xml:space="preserve">   corr_norm[i] = extract_l(s);</w:t>
      </w:r>
      <w:r>
        <w:tab/>
        <w:t>/* Result is on 16 bits */</w:t>
      </w:r>
    </w:p>
    <w:p w14:paraId="7E662EF3" w14:textId="77777777" w:rsidR="00902B2F" w:rsidRDefault="00902B2F">
      <w:pPr>
        <w:pStyle w:val="LD10"/>
      </w:pPr>
    </w:p>
    <w:p w14:paraId="31240FEC" w14:textId="77777777" w:rsidR="00902B2F" w:rsidRDefault="00902B2F">
      <w:pPr>
        <w:pStyle w:val="LD10"/>
      </w:pPr>
    </w:p>
    <w:p w14:paraId="4F839D16" w14:textId="77777777" w:rsidR="00902B2F" w:rsidRDefault="00902B2F">
      <w:pPr>
        <w:pStyle w:val="LD10"/>
      </w:pPr>
      <w:r>
        <w:t xml:space="preserve">   /* modify the filtered excitation excf[] for the next iteration */</w:t>
      </w:r>
    </w:p>
    <w:p w14:paraId="072E325B" w14:textId="77777777" w:rsidR="00902B2F" w:rsidRDefault="00902B2F">
      <w:pPr>
        <w:pStyle w:val="LD10"/>
      </w:pPr>
    </w:p>
    <w:p w14:paraId="124E8CFA" w14:textId="77777777" w:rsidR="00902B2F" w:rsidRDefault="00902B2F">
      <w:pPr>
        <w:pStyle w:val="LD10"/>
      </w:pPr>
      <w:r>
        <w:t xml:space="preserve">   if( sub(i, t_max) != 0)</w:t>
      </w:r>
    </w:p>
    <w:p w14:paraId="6A8303F9" w14:textId="77777777" w:rsidR="00902B2F" w:rsidRDefault="00902B2F">
      <w:pPr>
        <w:pStyle w:val="LD10"/>
      </w:pPr>
      <w:r>
        <w:t xml:space="preserve">   {</w:t>
      </w:r>
    </w:p>
    <w:p w14:paraId="3F3C474A" w14:textId="77777777" w:rsidR="00902B2F" w:rsidRDefault="00902B2F">
      <w:pPr>
        <w:pStyle w:val="LD10"/>
      </w:pPr>
      <w:r>
        <w:t xml:space="preserve">     k--;</w:t>
      </w:r>
    </w:p>
    <w:p w14:paraId="0687C7F0" w14:textId="77777777" w:rsidR="00902B2F" w:rsidRDefault="00902B2F">
      <w:pPr>
        <w:pStyle w:val="LD10"/>
      </w:pPr>
      <w:r>
        <w:t xml:space="preserve">     for (j = L_subfr-1; j &gt; 0; j--)</w:t>
      </w:r>
    </w:p>
    <w:p w14:paraId="220E04CD" w14:textId="77777777" w:rsidR="00902B2F" w:rsidRDefault="00902B2F">
      <w:pPr>
        <w:pStyle w:val="LD10"/>
      </w:pPr>
      <w:r>
        <w:t xml:space="preserve">     {</w:t>
      </w:r>
    </w:p>
    <w:p w14:paraId="0EDAF24F" w14:textId="77777777" w:rsidR="00902B2F" w:rsidRDefault="00902B2F">
      <w:pPr>
        <w:pStyle w:val="LD10"/>
      </w:pPr>
      <w:r>
        <w:t xml:space="preserve">        s = L_mult0(exc[k], h[j]);</w:t>
      </w:r>
    </w:p>
    <w:p w14:paraId="008E7F45" w14:textId="77777777" w:rsidR="00902B2F" w:rsidRDefault="00902B2F">
      <w:pPr>
        <w:pStyle w:val="LD10"/>
      </w:pPr>
      <w:r>
        <w:t xml:space="preserve">        s = add_sh(s, excf[j-1], (Word16)12);</w:t>
      </w:r>
    </w:p>
    <w:p w14:paraId="75B520E0" w14:textId="77777777" w:rsidR="00902B2F" w:rsidRDefault="00902B2F">
      <w:pPr>
        <w:pStyle w:val="LD10"/>
      </w:pPr>
      <w:r>
        <w:t xml:space="preserve">        excf[j] = store_hi(s, (Word16)4);</w:t>
      </w:r>
    </w:p>
    <w:p w14:paraId="40BB3507" w14:textId="77777777" w:rsidR="00902B2F" w:rsidRDefault="00902B2F">
      <w:pPr>
        <w:pStyle w:val="LD10"/>
      </w:pPr>
      <w:r>
        <w:t xml:space="preserve">     }</w:t>
      </w:r>
    </w:p>
    <w:p w14:paraId="68EE121A" w14:textId="77777777" w:rsidR="00902B2F" w:rsidRDefault="00902B2F">
      <w:pPr>
        <w:pStyle w:val="LD10"/>
      </w:pPr>
      <w:r>
        <w:t xml:space="preserve">      excf[0] = exc[k];</w:t>
      </w:r>
    </w:p>
    <w:p w14:paraId="10395101" w14:textId="77777777" w:rsidR="00902B2F" w:rsidRDefault="00902B2F">
      <w:pPr>
        <w:pStyle w:val="LD10"/>
      </w:pPr>
      <w:r>
        <w:t xml:space="preserve">   }</w:t>
      </w:r>
    </w:p>
    <w:p w14:paraId="01E559E0" w14:textId="77777777" w:rsidR="00902B2F" w:rsidRDefault="00902B2F">
      <w:pPr>
        <w:pStyle w:val="LD10"/>
      </w:pPr>
      <w:r>
        <w:t xml:space="preserve"> }</w:t>
      </w:r>
    </w:p>
    <w:p w14:paraId="56B596ED" w14:textId="77777777" w:rsidR="00902B2F" w:rsidRDefault="00902B2F">
      <w:pPr>
        <w:pStyle w:val="LD10"/>
      </w:pPr>
      <w:r>
        <w:t xml:space="preserve"> return;</w:t>
      </w:r>
    </w:p>
    <w:p w14:paraId="0F6BF6EB" w14:textId="77777777" w:rsidR="00902B2F" w:rsidRDefault="00902B2F">
      <w:pPr>
        <w:pStyle w:val="LD10"/>
      </w:pPr>
      <w:r>
        <w:t>}</w:t>
      </w:r>
    </w:p>
    <w:p w14:paraId="3BEC404E" w14:textId="77777777" w:rsidR="00902B2F" w:rsidRDefault="00902B2F">
      <w:pPr>
        <w:pStyle w:val="WP"/>
        <w:keepLines/>
      </w:pPr>
    </w:p>
    <w:p w14:paraId="716BCD3F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FADCCB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99378C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Pitch_Fr</w:t>
      </w:r>
      <w:r>
        <w:fldChar w:fldCharType="begin"/>
      </w:r>
      <w:r>
        <w:instrText>xe "Pitch_Fr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098E0EA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9D5607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Find the pitch period with 1/3 subsample resolution</w:t>
      </w:r>
    </w:p>
    <w:p w14:paraId="79E2340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5F2F45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4949AE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408508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Pitch_Fr(buffer_in1,buffer_in2,buffer_in3,</w:t>
      </w:r>
    </w:p>
    <w:p w14:paraId="5E067AD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L_subfr,t0_min,t0_max,i_subfr,pit_frac)</w:t>
      </w:r>
    </w:p>
    <w:p w14:paraId="39A2CF7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(Routine_Name(input1,input2,input3,</w:t>
      </w:r>
    </w:p>
    <w:p w14:paraId="35FCCCE9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input4,input5,input6,input7,output1))</w:t>
      </w:r>
    </w:p>
    <w:p w14:paraId="3E4DDC9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C144D7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1EBD7E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FC7337B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Excitation buffer</w:t>
      </w:r>
    </w:p>
    <w:p w14:paraId="680EB8B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7D240AB" w14:textId="77777777" w:rsidR="00902B2F" w:rsidRDefault="00902B2F">
      <w:pPr>
        <w:pStyle w:val="WP"/>
        <w:keepNext/>
        <w:keepLines/>
      </w:pPr>
      <w:r>
        <w:t>*</w:t>
      </w:r>
    </w:p>
    <w:p w14:paraId="7807AC52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Target vector</w:t>
      </w:r>
    </w:p>
    <w:p w14:paraId="596ABB9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EAAE4EB" w14:textId="77777777" w:rsidR="00902B2F" w:rsidRDefault="00902B2F">
      <w:pPr>
        <w:pStyle w:val="WP"/>
        <w:keepNext/>
        <w:keepLines/>
      </w:pPr>
      <w:r>
        <w:t>*</w:t>
      </w:r>
    </w:p>
    <w:p w14:paraId="2D1D0881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 xml:space="preserve">- Description : Impulse response of synthesis </w:t>
      </w:r>
    </w:p>
    <w:p w14:paraId="4DDBFD8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and weighting filters</w:t>
      </w:r>
    </w:p>
    <w:p w14:paraId="0B99F48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2C4648F1" w14:textId="77777777" w:rsidR="00902B2F" w:rsidRDefault="00902B2F">
      <w:pPr>
        <w:pStyle w:val="WP"/>
        <w:keepNext/>
        <w:keepLines/>
      </w:pPr>
      <w:r>
        <w:t>*</w:t>
      </w:r>
    </w:p>
    <w:p w14:paraId="1F6908FD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Length of subframe</w:t>
      </w:r>
    </w:p>
    <w:p w14:paraId="1B8A97A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EE95915" w14:textId="77777777" w:rsidR="00902B2F" w:rsidRDefault="00902B2F">
      <w:pPr>
        <w:pStyle w:val="WP"/>
        <w:keepNext/>
        <w:keepLines/>
      </w:pPr>
      <w:r>
        <w:t>*</w:t>
      </w:r>
    </w:p>
    <w:p w14:paraId="490B4BE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INPUT5</w:t>
      </w:r>
      <w:r>
        <w:tab/>
      </w:r>
      <w:r>
        <w:tab/>
      </w:r>
      <w:r>
        <w:tab/>
        <w:t>:</w:t>
      </w:r>
      <w:r>
        <w:tab/>
        <w:t>- Description : Minimum value in the searched range</w:t>
      </w:r>
    </w:p>
    <w:p w14:paraId="516CA00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F434F8E" w14:textId="77777777" w:rsidR="00902B2F" w:rsidRDefault="00902B2F">
      <w:pPr>
        <w:pStyle w:val="WP"/>
        <w:keepNext/>
        <w:keepLines/>
      </w:pPr>
      <w:r>
        <w:t>*</w:t>
      </w:r>
    </w:p>
    <w:p w14:paraId="644FEAD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INPUT6</w:t>
      </w:r>
      <w:r>
        <w:tab/>
      </w:r>
      <w:r>
        <w:tab/>
      </w:r>
      <w:r>
        <w:tab/>
        <w:t>:</w:t>
      </w:r>
      <w:r>
        <w:tab/>
        <w:t>- Description : Maximum value in the searched range</w:t>
      </w:r>
    </w:p>
    <w:p w14:paraId="68F0A49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2E77CC3" w14:textId="77777777" w:rsidR="00902B2F" w:rsidRDefault="00902B2F">
      <w:pPr>
        <w:pStyle w:val="WP"/>
        <w:keepNext/>
        <w:keepLines/>
      </w:pPr>
      <w:r>
        <w:t>*</w:t>
      </w:r>
    </w:p>
    <w:p w14:paraId="35AA365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INPUT7</w:t>
      </w:r>
      <w:r>
        <w:tab/>
      </w:r>
      <w:r>
        <w:tab/>
      </w:r>
      <w:r>
        <w:tab/>
        <w:t>:</w:t>
      </w:r>
      <w:r>
        <w:tab/>
        <w:t>- Description : Indicator for first subframe</w:t>
      </w:r>
    </w:p>
    <w:p w14:paraId="5DF4221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9CCAECF" w14:textId="77777777" w:rsidR="00902B2F" w:rsidRDefault="00902B2F">
      <w:pPr>
        <w:pStyle w:val="WP"/>
        <w:keepNext/>
        <w:keepLines/>
      </w:pPr>
      <w:r>
        <w:t>*</w:t>
      </w:r>
    </w:p>
    <w:p w14:paraId="3C5B2EF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112585A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78471C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Chosen fraction : (-1, 0, 1) / 3</w:t>
      </w:r>
    </w:p>
    <w:p w14:paraId="5F0D44D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B16E7B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8C50C4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- Description : Pitch period</w:t>
      </w:r>
    </w:p>
    <w:p w14:paraId="1A742E9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62B74C5" w14:textId="77777777" w:rsidR="00902B2F" w:rsidRDefault="00902B2F">
      <w:pPr>
        <w:pStyle w:val="WP"/>
        <w:keepNext/>
        <w:keepLines/>
      </w:pPr>
      <w:r>
        <w:t>*</w:t>
      </w:r>
    </w:p>
    <w:p w14:paraId="7C2BB2AF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3372CD00" w14:textId="77777777" w:rsidR="00902B2F" w:rsidRDefault="00902B2F">
      <w:pPr>
        <w:pStyle w:val="LD10"/>
      </w:pPr>
    </w:p>
    <w:p w14:paraId="562F425B" w14:textId="77777777" w:rsidR="00902B2F" w:rsidRDefault="00902B2F">
      <w:pPr>
        <w:pStyle w:val="LD10"/>
      </w:pPr>
      <w:r>
        <w:t xml:space="preserve">       /* Lg_inter = Length for fractionnal interpolation = nb.coeff/2 */</w:t>
      </w:r>
    </w:p>
    <w:p w14:paraId="6E11703A" w14:textId="77777777" w:rsidR="00902B2F" w:rsidRDefault="00902B2F">
      <w:pPr>
        <w:pStyle w:val="LD10"/>
      </w:pPr>
      <w:r>
        <w:t>#define Lg_inter 4</w:t>
      </w:r>
    </w:p>
    <w:p w14:paraId="2E0B52BD" w14:textId="77777777" w:rsidR="00902B2F" w:rsidRDefault="00902B2F">
      <w:pPr>
        <w:pStyle w:val="LD10"/>
      </w:pPr>
    </w:p>
    <w:p w14:paraId="0371E545" w14:textId="77777777" w:rsidR="00902B2F" w:rsidRDefault="00902B2F">
      <w:pPr>
        <w:pStyle w:val="LD10"/>
      </w:pPr>
      <w:r>
        <w:t>Word16 Pitch_Fr(Word16 exc[], Word16 xn[], Word16 h[], Word16 L_subfr,</w:t>
      </w:r>
    </w:p>
    <w:p w14:paraId="43753BEB" w14:textId="77777777" w:rsidR="00902B2F" w:rsidRDefault="00902B2F">
      <w:pPr>
        <w:pStyle w:val="LD10"/>
      </w:pPr>
      <w:r>
        <w:t xml:space="preserve">                Word16 t0_min, Word16 t0_max, Word16 i_subfr, </w:t>
      </w:r>
    </w:p>
    <w:p w14:paraId="03887486" w14:textId="77777777" w:rsidR="00902B2F" w:rsidRDefault="00902B2F">
      <w:pPr>
        <w:pStyle w:val="LD10"/>
      </w:pPr>
      <w:r>
        <w:t xml:space="preserve">                Word16 *pit_frac)</w:t>
      </w:r>
    </w:p>
    <w:p w14:paraId="24EAFD77" w14:textId="77777777" w:rsidR="00902B2F" w:rsidRDefault="00902B2F">
      <w:pPr>
        <w:pStyle w:val="LD10"/>
      </w:pPr>
      <w:r>
        <w:t>{</w:t>
      </w:r>
    </w:p>
    <w:p w14:paraId="660A8E54" w14:textId="77777777" w:rsidR="00902B2F" w:rsidRDefault="00902B2F">
      <w:pPr>
        <w:pStyle w:val="LD10"/>
      </w:pPr>
      <w:r>
        <w:t xml:space="preserve">  Word16 i;</w:t>
      </w:r>
    </w:p>
    <w:p w14:paraId="3E030D06" w14:textId="77777777" w:rsidR="00902B2F" w:rsidRDefault="00902B2F">
      <w:pPr>
        <w:pStyle w:val="LD10"/>
      </w:pPr>
      <w:r>
        <w:t xml:space="preserve">  Word16 t_min, t_max;</w:t>
      </w:r>
    </w:p>
    <w:p w14:paraId="16177739" w14:textId="77777777" w:rsidR="00902B2F" w:rsidRDefault="00902B2F">
      <w:pPr>
        <w:pStyle w:val="LD10"/>
      </w:pPr>
      <w:r>
        <w:t xml:space="preserve">  Word16 max, lag, frac;</w:t>
      </w:r>
    </w:p>
    <w:p w14:paraId="1D458998" w14:textId="77777777" w:rsidR="00902B2F" w:rsidRDefault="00902B2F">
      <w:pPr>
        <w:pStyle w:val="LD10"/>
      </w:pPr>
      <w:r>
        <w:t xml:space="preserve">  Word16 *corr;</w:t>
      </w:r>
    </w:p>
    <w:p w14:paraId="0FBC556D" w14:textId="77777777" w:rsidR="00902B2F" w:rsidRDefault="00902B2F">
      <w:pPr>
        <w:pStyle w:val="LD10"/>
      </w:pPr>
      <w:r>
        <w:t xml:space="preserve">  Word32 corr_int, L_max;</w:t>
      </w:r>
    </w:p>
    <w:p w14:paraId="4725FBD5" w14:textId="77777777" w:rsidR="00902B2F" w:rsidRDefault="00902B2F">
      <w:pPr>
        <w:pStyle w:val="LD10"/>
      </w:pPr>
      <w:r>
        <w:t xml:space="preserve">  Word16 corr_v[40];</w:t>
      </w:r>
      <w:r>
        <w:tab/>
        <w:t>/* Total length = t0_max-t0_min+1+2*Lg_inter */</w:t>
      </w:r>
    </w:p>
    <w:p w14:paraId="173AEDED" w14:textId="77777777" w:rsidR="00902B2F" w:rsidRDefault="00902B2F">
      <w:pPr>
        <w:pStyle w:val="LD10"/>
      </w:pPr>
    </w:p>
    <w:p w14:paraId="4AC664E1" w14:textId="77777777" w:rsidR="00902B2F" w:rsidRDefault="00902B2F">
      <w:pPr>
        <w:pStyle w:val="LD10"/>
      </w:pPr>
      <w:r>
        <w:t xml:space="preserve">  /* Find interval to compute normalized correlation */</w:t>
      </w:r>
    </w:p>
    <w:p w14:paraId="3818E607" w14:textId="77777777" w:rsidR="00902B2F" w:rsidRDefault="00902B2F">
      <w:pPr>
        <w:pStyle w:val="LD10"/>
      </w:pPr>
    </w:p>
    <w:p w14:paraId="2E3D6FAA" w14:textId="77777777" w:rsidR="00902B2F" w:rsidRDefault="00902B2F">
      <w:pPr>
        <w:pStyle w:val="LD10"/>
      </w:pPr>
      <w:r>
        <w:t xml:space="preserve">  t_min = sub(t0_min, (Word16)Lg_inter);</w:t>
      </w:r>
    </w:p>
    <w:p w14:paraId="05F18D6D" w14:textId="77777777" w:rsidR="00902B2F" w:rsidRDefault="00902B2F">
      <w:pPr>
        <w:pStyle w:val="LD10"/>
      </w:pPr>
      <w:r>
        <w:t xml:space="preserve">  t_max = add(t0_max, (Word16)Lg_inter);</w:t>
      </w:r>
    </w:p>
    <w:p w14:paraId="1ECB38B6" w14:textId="77777777" w:rsidR="00902B2F" w:rsidRDefault="00902B2F">
      <w:pPr>
        <w:pStyle w:val="LD10"/>
      </w:pPr>
    </w:p>
    <w:p w14:paraId="754B54BD" w14:textId="77777777" w:rsidR="00902B2F" w:rsidRDefault="00902B2F">
      <w:pPr>
        <w:pStyle w:val="LD10"/>
      </w:pPr>
      <w:r>
        <w:t xml:space="preserve">  corr = &amp;corr_v[-t_min];</w:t>
      </w:r>
    </w:p>
    <w:p w14:paraId="65FEC075" w14:textId="77777777" w:rsidR="00902B2F" w:rsidRDefault="00902B2F">
      <w:pPr>
        <w:pStyle w:val="LD10"/>
      </w:pPr>
    </w:p>
    <w:p w14:paraId="792A349F" w14:textId="77777777" w:rsidR="00902B2F" w:rsidRDefault="00902B2F">
      <w:pPr>
        <w:pStyle w:val="LD10"/>
      </w:pPr>
      <w:r>
        <w:t xml:space="preserve">  /* Compute normalized correlation between target and filtered excitation */</w:t>
      </w:r>
    </w:p>
    <w:p w14:paraId="6331BC15" w14:textId="77777777" w:rsidR="00902B2F" w:rsidRDefault="00902B2F">
      <w:pPr>
        <w:pStyle w:val="LD10"/>
      </w:pPr>
    </w:p>
    <w:p w14:paraId="06096971" w14:textId="77777777" w:rsidR="00902B2F" w:rsidRDefault="00902B2F">
      <w:pPr>
        <w:pStyle w:val="LD10"/>
      </w:pPr>
      <w:r>
        <w:t xml:space="preserve">  Norm_Corr(exc, xn, h, L_subfr, t_min, t_max, corr);</w:t>
      </w:r>
    </w:p>
    <w:p w14:paraId="321ED889" w14:textId="77777777" w:rsidR="00902B2F" w:rsidRDefault="00902B2F">
      <w:pPr>
        <w:pStyle w:val="LD10"/>
      </w:pPr>
    </w:p>
    <w:p w14:paraId="6465DA5B" w14:textId="77777777" w:rsidR="00902B2F" w:rsidRDefault="00902B2F">
      <w:pPr>
        <w:pStyle w:val="LD10"/>
      </w:pPr>
      <w:r>
        <w:t xml:space="preserve">  /* Find integer pitch */</w:t>
      </w:r>
    </w:p>
    <w:p w14:paraId="3276C60D" w14:textId="77777777" w:rsidR="00902B2F" w:rsidRDefault="00902B2F">
      <w:pPr>
        <w:pStyle w:val="LD10"/>
      </w:pPr>
    </w:p>
    <w:p w14:paraId="1198B745" w14:textId="77777777" w:rsidR="00902B2F" w:rsidRDefault="00902B2F">
      <w:pPr>
        <w:pStyle w:val="LD10"/>
      </w:pPr>
      <w:r>
        <w:t xml:space="preserve">  max = corr[t0_min];</w:t>
      </w:r>
    </w:p>
    <w:p w14:paraId="2ABB7DAD" w14:textId="77777777" w:rsidR="00902B2F" w:rsidRDefault="00902B2F">
      <w:pPr>
        <w:pStyle w:val="LD10"/>
      </w:pPr>
      <w:r>
        <w:t xml:space="preserve">  lag = t0_min;</w:t>
      </w:r>
    </w:p>
    <w:p w14:paraId="75D124BF" w14:textId="77777777" w:rsidR="00902B2F" w:rsidRDefault="00902B2F">
      <w:pPr>
        <w:pStyle w:val="LD10"/>
      </w:pPr>
    </w:p>
    <w:p w14:paraId="737B977D" w14:textId="77777777" w:rsidR="00902B2F" w:rsidRDefault="00902B2F">
      <w:pPr>
        <w:pStyle w:val="LD10"/>
      </w:pPr>
      <w:r>
        <w:t xml:space="preserve">  for(i= t0_min+1; i&lt;=t0_max; i++)</w:t>
      </w:r>
    </w:p>
    <w:p w14:paraId="676F8A06" w14:textId="77777777" w:rsidR="00902B2F" w:rsidRDefault="00902B2F">
      <w:pPr>
        <w:pStyle w:val="LD10"/>
      </w:pPr>
      <w:r>
        <w:t xml:space="preserve">  {</w:t>
      </w:r>
    </w:p>
    <w:p w14:paraId="3D0EEC82" w14:textId="77777777" w:rsidR="00902B2F" w:rsidRDefault="00902B2F">
      <w:pPr>
        <w:pStyle w:val="LD10"/>
      </w:pPr>
      <w:r>
        <w:t xml:space="preserve">    if( sub(corr[i],max)&gt;= 0)</w:t>
      </w:r>
    </w:p>
    <w:p w14:paraId="00941963" w14:textId="77777777" w:rsidR="00902B2F" w:rsidRDefault="00902B2F">
      <w:pPr>
        <w:pStyle w:val="LD10"/>
      </w:pPr>
      <w:r>
        <w:t xml:space="preserve">    {</w:t>
      </w:r>
    </w:p>
    <w:p w14:paraId="4C9E9C7E" w14:textId="77777777" w:rsidR="00902B2F" w:rsidRDefault="00902B2F">
      <w:pPr>
        <w:pStyle w:val="LD10"/>
      </w:pPr>
      <w:r>
        <w:t xml:space="preserve">      max = corr[i];</w:t>
      </w:r>
    </w:p>
    <w:p w14:paraId="7BE66A15" w14:textId="77777777" w:rsidR="00902B2F" w:rsidRDefault="00902B2F">
      <w:pPr>
        <w:pStyle w:val="LD10"/>
      </w:pPr>
      <w:r>
        <w:t xml:space="preserve">      lag = i;</w:t>
      </w:r>
    </w:p>
    <w:p w14:paraId="5180AAE7" w14:textId="77777777" w:rsidR="00902B2F" w:rsidRDefault="00902B2F">
      <w:pPr>
        <w:pStyle w:val="LD10"/>
      </w:pPr>
      <w:r>
        <w:t xml:space="preserve">    }</w:t>
      </w:r>
    </w:p>
    <w:p w14:paraId="502942BF" w14:textId="77777777" w:rsidR="00902B2F" w:rsidRDefault="00902B2F">
      <w:pPr>
        <w:pStyle w:val="LD10"/>
      </w:pPr>
      <w:r>
        <w:t xml:space="preserve">  }</w:t>
      </w:r>
    </w:p>
    <w:p w14:paraId="59F289A1" w14:textId="77777777" w:rsidR="00902B2F" w:rsidRDefault="00902B2F">
      <w:pPr>
        <w:pStyle w:val="LD10"/>
      </w:pPr>
      <w:r>
        <w:t xml:space="preserve">  /* If first subframe and lag &gt; 84 do not search fractionnal pitch */</w:t>
      </w:r>
    </w:p>
    <w:p w14:paraId="4896C313" w14:textId="77777777" w:rsidR="00902B2F" w:rsidRDefault="00902B2F">
      <w:pPr>
        <w:pStyle w:val="LD10"/>
      </w:pPr>
    </w:p>
    <w:p w14:paraId="5AC684B8" w14:textId="77777777" w:rsidR="00902B2F" w:rsidRDefault="00902B2F">
      <w:pPr>
        <w:pStyle w:val="LD10"/>
      </w:pPr>
      <w:r>
        <w:t xml:space="preserve">  if( (i_subfr == 0) &amp;&amp; (sub(lag, (Word16)84) &gt; 0) )</w:t>
      </w:r>
    </w:p>
    <w:p w14:paraId="0CDE785D" w14:textId="77777777" w:rsidR="00902B2F" w:rsidRDefault="00902B2F">
      <w:pPr>
        <w:pStyle w:val="LD10"/>
      </w:pPr>
      <w:r>
        <w:t xml:space="preserve">  {</w:t>
      </w:r>
    </w:p>
    <w:p w14:paraId="4DBC4261" w14:textId="77777777" w:rsidR="00902B2F" w:rsidRDefault="00902B2F">
      <w:pPr>
        <w:pStyle w:val="LD10"/>
      </w:pPr>
      <w:r>
        <w:t xml:space="preserve">    *pit_frac = 0;</w:t>
      </w:r>
    </w:p>
    <w:p w14:paraId="4A4B5EBA" w14:textId="77777777" w:rsidR="00902B2F" w:rsidRDefault="00902B2F">
      <w:pPr>
        <w:pStyle w:val="LD10"/>
      </w:pPr>
      <w:r>
        <w:t xml:space="preserve">    return(lag);</w:t>
      </w:r>
    </w:p>
    <w:p w14:paraId="487DD718" w14:textId="77777777" w:rsidR="00902B2F" w:rsidRDefault="00902B2F">
      <w:pPr>
        <w:pStyle w:val="LD10"/>
      </w:pPr>
      <w:r>
        <w:t xml:space="preserve">  }</w:t>
      </w:r>
    </w:p>
    <w:p w14:paraId="1EB17F2D" w14:textId="77777777" w:rsidR="00902B2F" w:rsidRDefault="00902B2F">
      <w:pPr>
        <w:pStyle w:val="LD10"/>
      </w:pPr>
    </w:p>
    <w:p w14:paraId="1A689174" w14:textId="77777777" w:rsidR="00902B2F" w:rsidRDefault="00902B2F">
      <w:pPr>
        <w:pStyle w:val="LD10"/>
      </w:pPr>
      <w:r>
        <w:t xml:space="preserve">  /* Test the fractions around T0 and choose the one which maximizes   */</w:t>
      </w:r>
    </w:p>
    <w:p w14:paraId="38A0DA25" w14:textId="77777777" w:rsidR="00902B2F" w:rsidRDefault="00902B2F">
      <w:pPr>
        <w:pStyle w:val="LD10"/>
      </w:pPr>
      <w:r>
        <w:t xml:space="preserve">  /* the interpolated normalized correlation.                          */</w:t>
      </w:r>
    </w:p>
    <w:p w14:paraId="0DDD9077" w14:textId="77777777" w:rsidR="00902B2F" w:rsidRDefault="00902B2F">
      <w:pPr>
        <w:pStyle w:val="LD10"/>
      </w:pPr>
    </w:p>
    <w:p w14:paraId="07FBE29A" w14:textId="77777777" w:rsidR="00902B2F" w:rsidRDefault="00902B2F">
      <w:pPr>
        <w:pStyle w:val="LD10"/>
      </w:pPr>
      <w:r>
        <w:t xml:space="preserve">  frac  = 0;</w:t>
      </w:r>
    </w:p>
    <w:p w14:paraId="6530D85A" w14:textId="77777777" w:rsidR="00902B2F" w:rsidRDefault="00902B2F">
      <w:pPr>
        <w:pStyle w:val="LD10"/>
      </w:pPr>
      <w:r>
        <w:t xml:space="preserve">  L_max = Load_sh(max, (Word16)15);</w:t>
      </w:r>
    </w:p>
    <w:p w14:paraId="1DE8ED8F" w14:textId="77777777" w:rsidR="00902B2F" w:rsidRDefault="00902B2F">
      <w:pPr>
        <w:pStyle w:val="LD10"/>
      </w:pPr>
    </w:p>
    <w:p w14:paraId="0BEE39E7" w14:textId="77777777" w:rsidR="00902B2F" w:rsidRDefault="00902B2F">
      <w:pPr>
        <w:pStyle w:val="LD10"/>
      </w:pPr>
      <w:r>
        <w:t xml:space="preserve">  /* test +1/3 */</w:t>
      </w:r>
    </w:p>
    <w:p w14:paraId="4D301A2D" w14:textId="77777777" w:rsidR="00902B2F" w:rsidRDefault="00902B2F">
      <w:pPr>
        <w:pStyle w:val="LD10"/>
      </w:pPr>
    </w:p>
    <w:p w14:paraId="49690039" w14:textId="77777777" w:rsidR="00902B2F" w:rsidRDefault="00902B2F">
      <w:pPr>
        <w:pStyle w:val="LD10"/>
      </w:pPr>
      <w:r>
        <w:t xml:space="preserve">  corr_int = Inter8_1_3(&amp;corr[lag]);</w:t>
      </w:r>
    </w:p>
    <w:p w14:paraId="5C3A564F" w14:textId="77777777" w:rsidR="00902B2F" w:rsidRDefault="00902B2F">
      <w:pPr>
        <w:pStyle w:val="LD10"/>
      </w:pPr>
      <w:r>
        <w:t xml:space="preserve">  if(L_sub(corr_int, L_max) &gt;= 0)</w:t>
      </w:r>
    </w:p>
    <w:p w14:paraId="450DF91A" w14:textId="77777777" w:rsidR="00902B2F" w:rsidRDefault="00902B2F">
      <w:pPr>
        <w:pStyle w:val="LD10"/>
      </w:pPr>
      <w:r>
        <w:t xml:space="preserve">    { L_max=corr_int; frac= 1;}</w:t>
      </w:r>
    </w:p>
    <w:p w14:paraId="441A4392" w14:textId="77777777" w:rsidR="00902B2F" w:rsidRDefault="00902B2F">
      <w:pPr>
        <w:pStyle w:val="LD10"/>
      </w:pPr>
    </w:p>
    <w:p w14:paraId="3E9F0BCF" w14:textId="77777777" w:rsidR="00902B2F" w:rsidRDefault="00902B2F">
      <w:pPr>
        <w:pStyle w:val="LD10"/>
      </w:pPr>
      <w:r>
        <w:t xml:space="preserve">  /* test +2/3  = 1-1/3 */</w:t>
      </w:r>
    </w:p>
    <w:p w14:paraId="7694E0E2" w14:textId="77777777" w:rsidR="00902B2F" w:rsidRDefault="00902B2F">
      <w:pPr>
        <w:pStyle w:val="LD10"/>
      </w:pPr>
    </w:p>
    <w:p w14:paraId="48843264" w14:textId="77777777" w:rsidR="00902B2F" w:rsidRDefault="00902B2F">
      <w:pPr>
        <w:pStyle w:val="LD10"/>
      </w:pPr>
      <w:r>
        <w:t xml:space="preserve">  corr_int = Inter8_M1_3(&amp;corr[lag+1]);</w:t>
      </w:r>
    </w:p>
    <w:p w14:paraId="128DFC93" w14:textId="77777777" w:rsidR="00902B2F" w:rsidRDefault="00902B2F">
      <w:pPr>
        <w:pStyle w:val="LD10"/>
      </w:pPr>
      <w:r>
        <w:t xml:space="preserve">  if(L_sub(corr_int, L_max) &gt;= 0)</w:t>
      </w:r>
    </w:p>
    <w:p w14:paraId="6C1F4980" w14:textId="77777777" w:rsidR="00902B2F" w:rsidRDefault="00902B2F">
      <w:pPr>
        <w:pStyle w:val="LD10"/>
      </w:pPr>
      <w:r>
        <w:t xml:space="preserve">    { L_max=corr_int; frac= 2;}</w:t>
      </w:r>
    </w:p>
    <w:p w14:paraId="075392E3" w14:textId="77777777" w:rsidR="00902B2F" w:rsidRDefault="00902B2F">
      <w:pPr>
        <w:pStyle w:val="LD10"/>
      </w:pPr>
    </w:p>
    <w:p w14:paraId="2C36CAC9" w14:textId="77777777" w:rsidR="00902B2F" w:rsidRDefault="00902B2F">
      <w:pPr>
        <w:pStyle w:val="LD10"/>
      </w:pPr>
      <w:r>
        <w:t xml:space="preserve">  /* test -2/3 = 1/3 -1 */</w:t>
      </w:r>
    </w:p>
    <w:p w14:paraId="4D0E3CF6" w14:textId="77777777" w:rsidR="00902B2F" w:rsidRDefault="00902B2F">
      <w:pPr>
        <w:pStyle w:val="LD10"/>
      </w:pPr>
    </w:p>
    <w:p w14:paraId="36458F32" w14:textId="77777777" w:rsidR="00902B2F" w:rsidRDefault="00902B2F">
      <w:pPr>
        <w:pStyle w:val="LD10"/>
      </w:pPr>
      <w:r>
        <w:t xml:space="preserve">  corr_int = Inter8_1_3(&amp;corr[lag-1]);</w:t>
      </w:r>
    </w:p>
    <w:p w14:paraId="2593453C" w14:textId="77777777" w:rsidR="00902B2F" w:rsidRDefault="00902B2F">
      <w:pPr>
        <w:pStyle w:val="LD10"/>
      </w:pPr>
      <w:r>
        <w:t xml:space="preserve">  if(L_sub(corr_int, L_max) &gt;= 0)</w:t>
      </w:r>
    </w:p>
    <w:p w14:paraId="1DD3E0FF" w14:textId="77777777" w:rsidR="00902B2F" w:rsidRDefault="00902B2F">
      <w:pPr>
        <w:pStyle w:val="LD10"/>
      </w:pPr>
      <w:r>
        <w:t xml:space="preserve">    { L_max=corr_int; frac= -2;}</w:t>
      </w:r>
    </w:p>
    <w:p w14:paraId="646B5413" w14:textId="77777777" w:rsidR="00902B2F" w:rsidRDefault="00902B2F">
      <w:pPr>
        <w:pStyle w:val="LD10"/>
      </w:pPr>
    </w:p>
    <w:p w14:paraId="04855B03" w14:textId="77777777" w:rsidR="00902B2F" w:rsidRDefault="00902B2F">
      <w:pPr>
        <w:pStyle w:val="LD10"/>
      </w:pPr>
      <w:r>
        <w:t xml:space="preserve">  /* test -1/3 */</w:t>
      </w:r>
    </w:p>
    <w:p w14:paraId="0B012A1B" w14:textId="77777777" w:rsidR="00902B2F" w:rsidRDefault="00902B2F">
      <w:pPr>
        <w:pStyle w:val="LD10"/>
      </w:pPr>
    </w:p>
    <w:p w14:paraId="46B90122" w14:textId="77777777" w:rsidR="00902B2F" w:rsidRDefault="00902B2F">
      <w:pPr>
        <w:pStyle w:val="LD10"/>
      </w:pPr>
      <w:r>
        <w:t xml:space="preserve">  corr_int = Inter8_M1_3(&amp;corr[lag]);</w:t>
      </w:r>
    </w:p>
    <w:p w14:paraId="426D5F73" w14:textId="77777777" w:rsidR="00902B2F" w:rsidRDefault="00902B2F">
      <w:pPr>
        <w:pStyle w:val="LD10"/>
      </w:pPr>
      <w:r>
        <w:t xml:space="preserve">  if(L_sub(corr_int, L_max) &gt;= 0)</w:t>
      </w:r>
    </w:p>
    <w:p w14:paraId="78F3A068" w14:textId="77777777" w:rsidR="00902B2F" w:rsidRDefault="00902B2F">
      <w:pPr>
        <w:pStyle w:val="LD10"/>
      </w:pPr>
      <w:r>
        <w:t xml:space="preserve">    { L_max=corr_int; frac= -1;}</w:t>
      </w:r>
    </w:p>
    <w:p w14:paraId="355DA99F" w14:textId="77777777" w:rsidR="00902B2F" w:rsidRDefault="00902B2F">
      <w:pPr>
        <w:pStyle w:val="LD10"/>
      </w:pPr>
    </w:p>
    <w:p w14:paraId="65410BB5" w14:textId="77777777" w:rsidR="00902B2F" w:rsidRDefault="00902B2F">
      <w:pPr>
        <w:pStyle w:val="LD10"/>
      </w:pPr>
      <w:r>
        <w:t xml:space="preserve">  if(sub(frac, (Word16)2) == 0)</w:t>
      </w:r>
    </w:p>
    <w:p w14:paraId="0B6AFB85" w14:textId="77777777" w:rsidR="00902B2F" w:rsidRDefault="00902B2F">
      <w:pPr>
        <w:pStyle w:val="LD10"/>
      </w:pPr>
      <w:r>
        <w:lastRenderedPageBreak/>
        <w:t xml:space="preserve">    { frac = -1; lag = add(lag, (Word16)1);};</w:t>
      </w:r>
    </w:p>
    <w:p w14:paraId="223FCBD9" w14:textId="77777777" w:rsidR="00902B2F" w:rsidRDefault="00902B2F">
      <w:pPr>
        <w:pStyle w:val="LD10"/>
      </w:pPr>
      <w:r>
        <w:t xml:space="preserve">  if(sub(frac, (Word16)-2) == 0)</w:t>
      </w:r>
    </w:p>
    <w:p w14:paraId="047C15F5" w14:textId="77777777" w:rsidR="00902B2F" w:rsidRDefault="00902B2F">
      <w:pPr>
        <w:pStyle w:val="LD10"/>
      </w:pPr>
      <w:r>
        <w:t xml:space="preserve">    { frac = 1; lag = sub(lag, (Word16)1);};</w:t>
      </w:r>
    </w:p>
    <w:p w14:paraId="27630E7B" w14:textId="77777777" w:rsidR="00902B2F" w:rsidRDefault="00902B2F">
      <w:pPr>
        <w:pStyle w:val="LD10"/>
      </w:pPr>
      <w:r>
        <w:t xml:space="preserve">  *pit_frac = frac;</w:t>
      </w:r>
    </w:p>
    <w:p w14:paraId="1E2F3A2F" w14:textId="77777777" w:rsidR="00902B2F" w:rsidRDefault="00902B2F">
      <w:pPr>
        <w:pStyle w:val="LD10"/>
      </w:pPr>
      <w:r>
        <w:t xml:space="preserve">  return(lag);</w:t>
      </w:r>
    </w:p>
    <w:p w14:paraId="14D7EB14" w14:textId="77777777" w:rsidR="00902B2F" w:rsidRDefault="00902B2F">
      <w:pPr>
        <w:pStyle w:val="LD10"/>
      </w:pPr>
      <w:r>
        <w:t>}</w:t>
      </w:r>
    </w:p>
    <w:p w14:paraId="3A62151D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5FD0D1E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9105E2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Pitch_Ol_Dec</w:t>
      </w:r>
      <w:r>
        <w:fldChar w:fldCharType="begin"/>
      </w:r>
      <w:r>
        <w:instrText>xe "Pitch_Ol_Dec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33F81D7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08E186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open loop pitch lag</w:t>
      </w:r>
    </w:p>
    <w:p w14:paraId="764BACB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(includes decimation of signal)</w:t>
      </w:r>
    </w:p>
    <w:p w14:paraId="502CEAC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636A9A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5A18618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463939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Pitch_Ol_Dec(buffer_in,L_frame)</w:t>
      </w:r>
    </w:p>
    <w:p w14:paraId="2B233173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(Routine_Name(input1,input2))</w:t>
      </w:r>
    </w:p>
    <w:p w14:paraId="002CD7D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360ABB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EA790A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D6609E0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 xml:space="preserve">- Signal used to compute </w:t>
      </w:r>
    </w:p>
    <w:p w14:paraId="0E95A5B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the open loop pitch</w:t>
      </w:r>
    </w:p>
    <w:p w14:paraId="1E0391C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Buffer_in[-142] to buffer_in[-1] </w:t>
      </w:r>
    </w:p>
    <w:p w14:paraId="09FB9A5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should be known</w:t>
      </w:r>
    </w:p>
    <w:p w14:paraId="145DC84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CD984F0" w14:textId="77777777" w:rsidR="00902B2F" w:rsidRDefault="00902B2F">
      <w:pPr>
        <w:pStyle w:val="WP"/>
        <w:keepNext/>
        <w:keepLines/>
      </w:pPr>
      <w:r>
        <w:t>*</w:t>
      </w:r>
    </w:p>
    <w:p w14:paraId="6FCDE505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Length of frame to compute pitch</w:t>
      </w:r>
    </w:p>
    <w:p w14:paraId="48D7D82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B8BC98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CBE06F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011E3F4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06E187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- Description : Open pitch lag as found</w:t>
      </w:r>
    </w:p>
    <w:p w14:paraId="1AADD51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9D3BCDD" w14:textId="77777777" w:rsidR="00902B2F" w:rsidRDefault="00902B2F">
      <w:pPr>
        <w:pStyle w:val="WP"/>
        <w:keepNext/>
        <w:keepLines/>
      </w:pPr>
      <w:r>
        <w:t>*</w:t>
      </w:r>
    </w:p>
    <w:p w14:paraId="6B0120A5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254E3E89" w14:textId="77777777" w:rsidR="00902B2F" w:rsidRDefault="00902B2F">
      <w:pPr>
        <w:pStyle w:val="LD10"/>
      </w:pPr>
    </w:p>
    <w:p w14:paraId="45C1CEE2" w14:textId="77777777" w:rsidR="00902B2F" w:rsidRDefault="00902B2F">
      <w:pPr>
        <w:pStyle w:val="LD10"/>
      </w:pPr>
      <w:r>
        <w:t>/* Minimum and maximum pitch lag */</w:t>
      </w:r>
    </w:p>
    <w:p w14:paraId="372A8806" w14:textId="77777777" w:rsidR="00902B2F" w:rsidRDefault="00902B2F">
      <w:pPr>
        <w:pStyle w:val="LD10"/>
      </w:pPr>
    </w:p>
    <w:p w14:paraId="75B11270" w14:textId="77777777" w:rsidR="00902B2F" w:rsidRDefault="00902B2F">
      <w:pPr>
        <w:pStyle w:val="LD10"/>
      </w:pPr>
      <w:r>
        <w:t>#define pit_min 20</w:t>
      </w:r>
    </w:p>
    <w:p w14:paraId="251D3EBC" w14:textId="77777777" w:rsidR="00902B2F" w:rsidRDefault="00902B2F">
      <w:pPr>
        <w:pStyle w:val="LD10"/>
      </w:pPr>
      <w:r>
        <w:t>#define pit_max 142</w:t>
      </w:r>
    </w:p>
    <w:p w14:paraId="6DFC8970" w14:textId="77777777" w:rsidR="00902B2F" w:rsidRDefault="00902B2F">
      <w:pPr>
        <w:pStyle w:val="LD10"/>
      </w:pPr>
    </w:p>
    <w:p w14:paraId="0C31710C" w14:textId="77777777" w:rsidR="00902B2F" w:rsidRDefault="00902B2F">
      <w:pPr>
        <w:pStyle w:val="LD10"/>
      </w:pPr>
      <w:r>
        <w:t>/* Threshold to favor small pitch = 0.85 in Q15 */</w:t>
      </w:r>
    </w:p>
    <w:p w14:paraId="5FCA8770" w14:textId="77777777" w:rsidR="00902B2F" w:rsidRDefault="00902B2F">
      <w:pPr>
        <w:pStyle w:val="LD10"/>
      </w:pPr>
    </w:p>
    <w:p w14:paraId="77BAC8B9" w14:textId="77777777" w:rsidR="00902B2F" w:rsidRDefault="00902B2F">
      <w:pPr>
        <w:pStyle w:val="LD10"/>
      </w:pPr>
      <w:r>
        <w:t>#define seuil 27856</w:t>
      </w:r>
    </w:p>
    <w:p w14:paraId="53B356C5" w14:textId="77777777" w:rsidR="00902B2F" w:rsidRDefault="00902B2F">
      <w:pPr>
        <w:pStyle w:val="LD10"/>
      </w:pPr>
    </w:p>
    <w:p w14:paraId="22149D42" w14:textId="77777777" w:rsidR="00902B2F" w:rsidRDefault="00902B2F">
      <w:pPr>
        <w:pStyle w:val="LD10"/>
      </w:pPr>
      <w:r>
        <w:t>Word16 Pitch_Ol_Dec(Word16 signal[], Word16 L_frame)</w:t>
      </w:r>
    </w:p>
    <w:p w14:paraId="0BE1B0B7" w14:textId="77777777" w:rsidR="00902B2F" w:rsidRDefault="00902B2F">
      <w:pPr>
        <w:pStyle w:val="LD10"/>
      </w:pPr>
      <w:r>
        <w:t>{</w:t>
      </w:r>
    </w:p>
    <w:p w14:paraId="6C4517BF" w14:textId="77777777" w:rsidR="00902B2F" w:rsidRDefault="00902B2F">
      <w:pPr>
        <w:pStyle w:val="LD10"/>
      </w:pPr>
      <w:r>
        <w:t xml:space="preserve">  Word16  i, j;</w:t>
      </w:r>
    </w:p>
    <w:p w14:paraId="31ACEE3A" w14:textId="77777777" w:rsidR="00902B2F" w:rsidRDefault="00902B2F">
      <w:pPr>
        <w:pStyle w:val="LD10"/>
      </w:pPr>
      <w:r>
        <w:t xml:space="preserve">  Word16  max1, max2, max3;</w:t>
      </w:r>
    </w:p>
    <w:p w14:paraId="523BFA04" w14:textId="77777777" w:rsidR="00902B2F" w:rsidRDefault="00902B2F">
      <w:pPr>
        <w:pStyle w:val="LD10"/>
      </w:pPr>
      <w:r>
        <w:t xml:space="preserve">  Word16  p_max1, p_max2, p_max3;</w:t>
      </w:r>
    </w:p>
    <w:p w14:paraId="61F34836" w14:textId="77777777" w:rsidR="00902B2F" w:rsidRDefault="00902B2F">
      <w:pPr>
        <w:pStyle w:val="LD10"/>
      </w:pPr>
      <w:r>
        <w:t xml:space="preserve">  Word32  t0;</w:t>
      </w:r>
    </w:p>
    <w:p w14:paraId="4D263AE0" w14:textId="77777777" w:rsidR="00902B2F" w:rsidRDefault="00902B2F">
      <w:pPr>
        <w:pStyle w:val="LD10"/>
      </w:pPr>
    </w:p>
    <w:p w14:paraId="4EAD757F" w14:textId="77777777" w:rsidR="00902B2F" w:rsidRDefault="00902B2F">
      <w:pPr>
        <w:pStyle w:val="LD10"/>
      </w:pPr>
      <w:r>
        <w:t xml:space="preserve">  /* Decimated signal                                       */</w:t>
      </w:r>
    </w:p>
    <w:p w14:paraId="6F8165F8" w14:textId="77777777" w:rsidR="00902B2F" w:rsidRDefault="00902B2F">
      <w:pPr>
        <w:pStyle w:val="LD10"/>
      </w:pPr>
      <w:r>
        <w:t xml:space="preserve">  /* Can be allocated with memory allocation of(L_frame/2)  */</w:t>
      </w:r>
    </w:p>
    <w:p w14:paraId="5231DD51" w14:textId="77777777" w:rsidR="00902B2F" w:rsidRDefault="00902B2F">
      <w:pPr>
        <w:pStyle w:val="LD10"/>
      </w:pPr>
    </w:p>
    <w:p w14:paraId="5E0460F0" w14:textId="77777777" w:rsidR="00902B2F" w:rsidRDefault="00902B2F">
      <w:pPr>
        <w:pStyle w:val="LD10"/>
      </w:pPr>
      <w:r>
        <w:t xml:space="preserve">  Word16  sig_dec[120];</w:t>
      </w:r>
    </w:p>
    <w:p w14:paraId="6907C255" w14:textId="77777777" w:rsidR="00902B2F" w:rsidRDefault="00902B2F">
      <w:pPr>
        <w:pStyle w:val="LD10"/>
      </w:pPr>
    </w:p>
    <w:p w14:paraId="69B72D57" w14:textId="77777777" w:rsidR="00902B2F" w:rsidRDefault="00902B2F">
      <w:pPr>
        <w:pStyle w:val="LD10"/>
      </w:pPr>
    </w:p>
    <w:p w14:paraId="3353431D" w14:textId="77777777" w:rsidR="00902B2F" w:rsidRDefault="00902B2F">
      <w:pPr>
        <w:pStyle w:val="LD10"/>
      </w:pPr>
      <w:r>
        <w:t xml:space="preserve">  /*--------------------------------------------------------*</w:t>
      </w:r>
    </w:p>
    <w:p w14:paraId="1C428794" w14:textId="77777777" w:rsidR="00902B2F" w:rsidRDefault="00902B2F">
      <w:pPr>
        <w:pStyle w:val="LD10"/>
      </w:pPr>
      <w:r>
        <w:t xml:space="preserve">   *  Verification for risk of overflow.                    *</w:t>
      </w:r>
    </w:p>
    <w:p w14:paraId="3F57FCA7" w14:textId="77777777" w:rsidR="00902B2F" w:rsidRDefault="00902B2F">
      <w:pPr>
        <w:pStyle w:val="LD10"/>
      </w:pPr>
      <w:r>
        <w:t xml:space="preserve">   *--------------------------------------------------------*/</w:t>
      </w:r>
    </w:p>
    <w:p w14:paraId="2D845BE0" w14:textId="77777777" w:rsidR="00902B2F" w:rsidRDefault="00902B2F">
      <w:pPr>
        <w:pStyle w:val="LD10"/>
      </w:pPr>
    </w:p>
    <w:p w14:paraId="49C5659C" w14:textId="77777777" w:rsidR="00902B2F" w:rsidRDefault="00902B2F">
      <w:pPr>
        <w:pStyle w:val="LD10"/>
      </w:pPr>
      <w:r>
        <w:t xml:space="preserve">   Overflow = 0;</w:t>
      </w:r>
    </w:p>
    <w:p w14:paraId="34D7E538" w14:textId="77777777" w:rsidR="00902B2F" w:rsidRDefault="00902B2F">
      <w:pPr>
        <w:pStyle w:val="LD10"/>
      </w:pPr>
      <w:r>
        <w:t xml:space="preserve">   t0 = 0;</w:t>
      </w:r>
    </w:p>
    <w:p w14:paraId="59815D20" w14:textId="77777777" w:rsidR="00902B2F" w:rsidRDefault="00902B2F">
      <w:pPr>
        <w:pStyle w:val="LD10"/>
      </w:pPr>
      <w:r>
        <w:t xml:space="preserve">   for(i= -pit_max; i&lt; L_frame; i+=2)</w:t>
      </w:r>
    </w:p>
    <w:p w14:paraId="52DE6EEA" w14:textId="77777777" w:rsidR="00902B2F" w:rsidRDefault="00902B2F">
      <w:pPr>
        <w:pStyle w:val="LD10"/>
      </w:pPr>
      <w:r>
        <w:t xml:space="preserve">     t0 = L_mac0(t0, signal[i], signal[i]);</w:t>
      </w:r>
    </w:p>
    <w:p w14:paraId="3A51DC21" w14:textId="77777777" w:rsidR="00902B2F" w:rsidRDefault="00902B2F">
      <w:pPr>
        <w:pStyle w:val="LD10"/>
      </w:pPr>
    </w:p>
    <w:p w14:paraId="71769EA6" w14:textId="77777777" w:rsidR="00902B2F" w:rsidRDefault="00902B2F">
      <w:pPr>
        <w:pStyle w:val="LD10"/>
      </w:pPr>
      <w:r>
        <w:br w:type="page"/>
      </w:r>
    </w:p>
    <w:p w14:paraId="6EB13D23" w14:textId="77777777" w:rsidR="00902B2F" w:rsidRDefault="00902B2F">
      <w:pPr>
        <w:pStyle w:val="LD10"/>
      </w:pPr>
      <w:r>
        <w:t xml:space="preserve">  /*--------------------------------------------------------*</w:t>
      </w:r>
    </w:p>
    <w:p w14:paraId="20836B37" w14:textId="77777777" w:rsidR="00902B2F" w:rsidRDefault="00902B2F">
      <w:pPr>
        <w:pStyle w:val="LD10"/>
      </w:pPr>
      <w:r>
        <w:t xml:space="preserve">   * Decimation of signal and scaling.                      *</w:t>
      </w:r>
    </w:p>
    <w:p w14:paraId="6CB4EE6D" w14:textId="77777777" w:rsidR="00902B2F" w:rsidRDefault="00902B2F">
      <w:pPr>
        <w:pStyle w:val="LD10"/>
      </w:pPr>
      <w:r>
        <w:t xml:space="preserve">   *                                                        *</w:t>
      </w:r>
    </w:p>
    <w:p w14:paraId="742BB671" w14:textId="77777777" w:rsidR="00902B2F" w:rsidRDefault="00902B2F">
      <w:pPr>
        <w:pStyle w:val="LD10"/>
      </w:pPr>
      <w:r>
        <w:t xml:space="preserve">   *   if Overflow        -&gt; sig_dec[i] = signal[i*2]&gt;&gt;6    *</w:t>
      </w:r>
    </w:p>
    <w:p w14:paraId="4C030E27" w14:textId="77777777" w:rsidR="00902B2F" w:rsidRDefault="00902B2F">
      <w:pPr>
        <w:pStyle w:val="LD10"/>
      </w:pPr>
      <w:r>
        <w:t xml:space="preserve">   *   else if t0 &lt; 1&lt;&lt;22 -&gt; sig_dec[i] = signal[i*2]&lt;&lt;4    *</w:t>
      </w:r>
    </w:p>
    <w:p w14:paraId="2C42C6CF" w14:textId="77777777" w:rsidR="00902B2F" w:rsidRDefault="00902B2F">
      <w:pPr>
        <w:pStyle w:val="LD10"/>
      </w:pPr>
      <w:r>
        <w:t xml:space="preserve">   *   else               -&gt; sig_dec[i] = signal[i*2]       *</w:t>
      </w:r>
    </w:p>
    <w:p w14:paraId="18D1C878" w14:textId="77777777" w:rsidR="00902B2F" w:rsidRDefault="00902B2F">
      <w:pPr>
        <w:pStyle w:val="LD10"/>
      </w:pPr>
      <w:r>
        <w:t xml:space="preserve">   *--------------------------------------------------------*/</w:t>
      </w:r>
    </w:p>
    <w:p w14:paraId="43047232" w14:textId="77777777" w:rsidR="00902B2F" w:rsidRDefault="00902B2F">
      <w:pPr>
        <w:pStyle w:val="LD10"/>
      </w:pPr>
    </w:p>
    <w:p w14:paraId="1C9DB066" w14:textId="77777777" w:rsidR="00902B2F" w:rsidRDefault="00902B2F">
      <w:pPr>
        <w:pStyle w:val="LD10"/>
      </w:pPr>
      <w:r>
        <w:t xml:space="preserve">   if(Overflow == 1)</w:t>
      </w:r>
    </w:p>
    <w:p w14:paraId="6884F06D" w14:textId="77777777" w:rsidR="00902B2F" w:rsidRDefault="00902B2F">
      <w:pPr>
        <w:pStyle w:val="LD10"/>
      </w:pPr>
      <w:r>
        <w:t xml:space="preserve">   {</w:t>
      </w:r>
    </w:p>
    <w:p w14:paraId="4F08685A" w14:textId="77777777" w:rsidR="00902B2F" w:rsidRDefault="00902B2F">
      <w:pPr>
        <w:pStyle w:val="LD10"/>
      </w:pPr>
      <w:r>
        <w:t xml:space="preserve">     for(i=0, j=0; i&lt;L_frame; i+=2, j++)</w:t>
      </w:r>
    </w:p>
    <w:p w14:paraId="10982DF9" w14:textId="77777777" w:rsidR="00902B2F" w:rsidRDefault="00902B2F">
      <w:pPr>
        <w:pStyle w:val="LD10"/>
      </w:pPr>
      <w:r>
        <w:t xml:space="preserve">       sig_dec[j] = shr(signal[i], (Word16)6);</w:t>
      </w:r>
    </w:p>
    <w:p w14:paraId="392864CD" w14:textId="77777777" w:rsidR="00902B2F" w:rsidRDefault="00902B2F">
      <w:pPr>
        <w:pStyle w:val="LD10"/>
      </w:pPr>
      <w:r>
        <w:t xml:space="preserve">   }</w:t>
      </w:r>
    </w:p>
    <w:p w14:paraId="5DAFE0EA" w14:textId="77777777" w:rsidR="00902B2F" w:rsidRDefault="00902B2F">
      <w:pPr>
        <w:pStyle w:val="LD10"/>
      </w:pPr>
      <w:r>
        <w:t xml:space="preserve">   else if (L_sub(t0, L_shl( (Word32)1, (Word16)22)) &lt; 0 )</w:t>
      </w:r>
    </w:p>
    <w:p w14:paraId="3F54660C" w14:textId="77777777" w:rsidR="00902B2F" w:rsidRDefault="00902B2F">
      <w:pPr>
        <w:pStyle w:val="LD10"/>
      </w:pPr>
      <w:r>
        <w:t xml:space="preserve">   {</w:t>
      </w:r>
    </w:p>
    <w:p w14:paraId="23DBA990" w14:textId="77777777" w:rsidR="00902B2F" w:rsidRDefault="00902B2F">
      <w:pPr>
        <w:pStyle w:val="LD10"/>
      </w:pPr>
      <w:r>
        <w:t xml:space="preserve">     for(i=0, j=0; i&lt;L_frame; i+=2, j++)</w:t>
      </w:r>
    </w:p>
    <w:p w14:paraId="3D04AC90" w14:textId="77777777" w:rsidR="00902B2F" w:rsidRDefault="00902B2F">
      <w:pPr>
        <w:pStyle w:val="LD10"/>
      </w:pPr>
      <w:r>
        <w:t xml:space="preserve">       sig_dec[j] = shl(signal[i], (Word16)4);</w:t>
      </w:r>
    </w:p>
    <w:p w14:paraId="775CF371" w14:textId="77777777" w:rsidR="00902B2F" w:rsidRDefault="00902B2F">
      <w:pPr>
        <w:pStyle w:val="LD10"/>
      </w:pPr>
      <w:r>
        <w:t xml:space="preserve">   }</w:t>
      </w:r>
    </w:p>
    <w:p w14:paraId="43F41BCE" w14:textId="77777777" w:rsidR="00902B2F" w:rsidRDefault="00902B2F">
      <w:pPr>
        <w:pStyle w:val="LD10"/>
      </w:pPr>
      <w:r>
        <w:t xml:space="preserve">   else</w:t>
      </w:r>
    </w:p>
    <w:p w14:paraId="06DB7B17" w14:textId="77777777" w:rsidR="00902B2F" w:rsidRDefault="00902B2F">
      <w:pPr>
        <w:pStyle w:val="LD10"/>
      </w:pPr>
      <w:r>
        <w:t xml:space="preserve">   {</w:t>
      </w:r>
    </w:p>
    <w:p w14:paraId="2D0DDF3F" w14:textId="77777777" w:rsidR="00902B2F" w:rsidRDefault="00902B2F">
      <w:pPr>
        <w:pStyle w:val="LD10"/>
      </w:pPr>
      <w:r>
        <w:t xml:space="preserve">     for(i=0, j=0; i&lt;L_frame; i+=2, j++)</w:t>
      </w:r>
    </w:p>
    <w:p w14:paraId="083A4F14" w14:textId="77777777" w:rsidR="00902B2F" w:rsidRDefault="00902B2F">
      <w:pPr>
        <w:pStyle w:val="LD10"/>
      </w:pPr>
      <w:r>
        <w:t xml:space="preserve">       sig_dec[j] = signal[i];</w:t>
      </w:r>
    </w:p>
    <w:p w14:paraId="3FF867EA" w14:textId="77777777" w:rsidR="00902B2F" w:rsidRDefault="00902B2F">
      <w:pPr>
        <w:pStyle w:val="LD10"/>
      </w:pPr>
      <w:r>
        <w:t xml:space="preserve">   }</w:t>
      </w:r>
    </w:p>
    <w:p w14:paraId="37B757F2" w14:textId="77777777" w:rsidR="00902B2F" w:rsidRDefault="00902B2F">
      <w:pPr>
        <w:pStyle w:val="LD10"/>
      </w:pPr>
    </w:p>
    <w:p w14:paraId="0FB5B3E3" w14:textId="77777777" w:rsidR="00902B2F" w:rsidRDefault="00902B2F">
      <w:pPr>
        <w:pStyle w:val="LD10"/>
      </w:pPr>
      <w:r>
        <w:t xml:space="preserve">  /*--------------------------------------------------------------------*</w:t>
      </w:r>
    </w:p>
    <w:p w14:paraId="48C2BE31" w14:textId="77777777" w:rsidR="00902B2F" w:rsidRDefault="00902B2F">
      <w:pPr>
        <w:pStyle w:val="LD10"/>
      </w:pPr>
      <w:r>
        <w:t xml:space="preserve">   *  The pitch lag search is divided in three sections.                *</w:t>
      </w:r>
    </w:p>
    <w:p w14:paraId="72073683" w14:textId="77777777" w:rsidR="00902B2F" w:rsidRDefault="00902B2F">
      <w:pPr>
        <w:pStyle w:val="LD10"/>
      </w:pPr>
      <w:r>
        <w:t xml:space="preserve">   *  Each section cannot have a pitch multiple.                        *</w:t>
      </w:r>
    </w:p>
    <w:p w14:paraId="19C34231" w14:textId="77777777" w:rsidR="00902B2F" w:rsidRDefault="00902B2F">
      <w:pPr>
        <w:pStyle w:val="LD10"/>
      </w:pPr>
      <w:r>
        <w:t xml:space="preserve">   *  A maximum is found for each section.                              *</w:t>
      </w:r>
    </w:p>
    <w:p w14:paraId="72CF1C5A" w14:textId="77777777" w:rsidR="00902B2F" w:rsidRDefault="00902B2F">
      <w:pPr>
        <w:pStyle w:val="LD10"/>
      </w:pPr>
      <w:r>
        <w:t xml:space="preserve">   *  The maximum of each section is compared to favor small lag.       *</w:t>
      </w:r>
    </w:p>
    <w:p w14:paraId="0E7F9EA3" w14:textId="77777777" w:rsidR="00902B2F" w:rsidRDefault="00902B2F">
      <w:pPr>
        <w:pStyle w:val="LD10"/>
      </w:pPr>
      <w:r>
        <w:t xml:space="preserve">   *                                                                    *</w:t>
      </w:r>
    </w:p>
    <w:p w14:paraId="50F58318" w14:textId="77777777" w:rsidR="00902B2F" w:rsidRDefault="00902B2F">
      <w:pPr>
        <w:pStyle w:val="LD10"/>
      </w:pPr>
      <w:r>
        <w:t xml:space="preserve">   *  First section:  lag delay = pit_max to 80                         *</w:t>
      </w:r>
    </w:p>
    <w:p w14:paraId="75B30C2D" w14:textId="77777777" w:rsidR="00902B2F" w:rsidRDefault="00902B2F">
      <w:pPr>
        <w:pStyle w:val="LD10"/>
      </w:pPr>
      <w:r>
        <w:t xml:space="preserve">   *  Second section: lag delay = 79 to 40                              *</w:t>
      </w:r>
    </w:p>
    <w:p w14:paraId="70E72018" w14:textId="77777777" w:rsidR="00902B2F" w:rsidRDefault="00902B2F">
      <w:pPr>
        <w:pStyle w:val="LD10"/>
      </w:pPr>
      <w:r>
        <w:t xml:space="preserve">   *  Third section:  lag delay = 39 to 20                              *</w:t>
      </w:r>
    </w:p>
    <w:p w14:paraId="6DC71B66" w14:textId="77777777" w:rsidR="00902B2F" w:rsidRDefault="00902B2F">
      <w:pPr>
        <w:pStyle w:val="LD10"/>
      </w:pPr>
      <w:r>
        <w:t xml:space="preserve">   *--------------------------------------------------------------------*/</w:t>
      </w:r>
    </w:p>
    <w:p w14:paraId="0A72FA70" w14:textId="77777777" w:rsidR="00902B2F" w:rsidRDefault="00902B2F">
      <w:pPr>
        <w:pStyle w:val="LD10"/>
      </w:pPr>
    </w:p>
    <w:p w14:paraId="77FE6131" w14:textId="77777777" w:rsidR="00902B2F" w:rsidRDefault="00902B2F">
      <w:pPr>
        <w:pStyle w:val="LD10"/>
      </w:pPr>
      <w:r>
        <w:t xml:space="preserve">   p_max1 = Lag_Max(signal, sig_dec, L_frame, (Word16)pit_max,</w:t>
      </w:r>
    </w:p>
    <w:p w14:paraId="74E39214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(Word16)80 , &amp;max1);</w:t>
      </w:r>
    </w:p>
    <w:p w14:paraId="5967FE14" w14:textId="77777777" w:rsidR="00902B2F" w:rsidRDefault="00902B2F">
      <w:pPr>
        <w:pStyle w:val="LD10"/>
      </w:pPr>
      <w:r>
        <w:t xml:space="preserve">   p_max2 = Lag_Max(signal, sig_dec, L_frame, (Word16)79     ,</w:t>
      </w:r>
    </w:p>
    <w:p w14:paraId="058B2600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(Word16)40 , &amp;max2);</w:t>
      </w:r>
    </w:p>
    <w:p w14:paraId="463D9495" w14:textId="77777777" w:rsidR="00902B2F" w:rsidRDefault="00902B2F">
      <w:pPr>
        <w:pStyle w:val="LD10"/>
      </w:pPr>
      <w:r>
        <w:t xml:space="preserve">   p_max3 = Lag_Max(signal, sig_dec, L_frame, (Word16)39     ,</w:t>
      </w:r>
    </w:p>
    <w:p w14:paraId="4379F604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(Word16)20 , &amp;max3);</w:t>
      </w:r>
    </w:p>
    <w:p w14:paraId="38DFC1C8" w14:textId="77777777" w:rsidR="00902B2F" w:rsidRDefault="00902B2F">
      <w:pPr>
        <w:pStyle w:val="LD10"/>
      </w:pPr>
    </w:p>
    <w:p w14:paraId="7B19F6AF" w14:textId="77777777" w:rsidR="00902B2F" w:rsidRDefault="00902B2F">
      <w:pPr>
        <w:pStyle w:val="LD10"/>
      </w:pPr>
      <w:r>
        <w:t xml:space="preserve">  /*--------------------------------------------------------------------*</w:t>
      </w:r>
    </w:p>
    <w:p w14:paraId="2E19A065" w14:textId="77777777" w:rsidR="00902B2F" w:rsidRDefault="00902B2F">
      <w:pPr>
        <w:pStyle w:val="LD10"/>
      </w:pPr>
      <w:r>
        <w:t xml:space="preserve">   * Compare the 3 sections maximum, and favor small lag.               *</w:t>
      </w:r>
    </w:p>
    <w:p w14:paraId="282B103E" w14:textId="77777777" w:rsidR="00902B2F" w:rsidRDefault="00902B2F">
      <w:pPr>
        <w:pStyle w:val="LD10"/>
      </w:pPr>
      <w:r>
        <w:t xml:space="preserve">   *--------------------------------------------------------------------*/</w:t>
      </w:r>
    </w:p>
    <w:p w14:paraId="171AF44A" w14:textId="77777777" w:rsidR="00902B2F" w:rsidRDefault="00902B2F">
      <w:pPr>
        <w:pStyle w:val="LD10"/>
      </w:pPr>
    </w:p>
    <w:p w14:paraId="001A8597" w14:textId="77777777" w:rsidR="00902B2F" w:rsidRDefault="00902B2F">
      <w:pPr>
        <w:pStyle w:val="LD10"/>
      </w:pPr>
      <w:r>
        <w:t xml:space="preserve">  if( sub(mult((Word16)max1, (Word16)seuil), (Word16)max2)  &lt; 0)</w:t>
      </w:r>
    </w:p>
    <w:p w14:paraId="1483A901" w14:textId="77777777" w:rsidR="00902B2F" w:rsidRDefault="00902B2F">
      <w:pPr>
        <w:pStyle w:val="LD10"/>
      </w:pPr>
      <w:r>
        <w:t xml:space="preserve">    { max1 = max2;  p_max1 = p_max2;}</w:t>
      </w:r>
    </w:p>
    <w:p w14:paraId="19F75938" w14:textId="77777777" w:rsidR="00902B2F" w:rsidRDefault="00902B2F">
      <w:pPr>
        <w:pStyle w:val="LD10"/>
      </w:pPr>
    </w:p>
    <w:p w14:paraId="4126709F" w14:textId="77777777" w:rsidR="00902B2F" w:rsidRDefault="00902B2F">
      <w:pPr>
        <w:pStyle w:val="LD10"/>
      </w:pPr>
      <w:r>
        <w:t xml:space="preserve">  if( sub(mult((Word16)max1, (Word16)seuil), (Word16)max3)  &lt; 0)</w:t>
      </w:r>
    </w:p>
    <w:p w14:paraId="7ABB6765" w14:textId="77777777" w:rsidR="00902B2F" w:rsidRDefault="00902B2F">
      <w:pPr>
        <w:pStyle w:val="LD10"/>
      </w:pPr>
      <w:r>
        <w:t xml:space="preserve">    p_max1 = p_max3;</w:t>
      </w:r>
    </w:p>
    <w:p w14:paraId="027A85BB" w14:textId="77777777" w:rsidR="00902B2F" w:rsidRDefault="00902B2F">
      <w:pPr>
        <w:pStyle w:val="LD10"/>
      </w:pPr>
    </w:p>
    <w:p w14:paraId="31690A1C" w14:textId="77777777" w:rsidR="00902B2F" w:rsidRDefault="00902B2F">
      <w:pPr>
        <w:pStyle w:val="LD10"/>
      </w:pPr>
    </w:p>
    <w:p w14:paraId="25B5B057" w14:textId="77777777" w:rsidR="00902B2F" w:rsidRDefault="00902B2F">
      <w:pPr>
        <w:pStyle w:val="LD10"/>
      </w:pPr>
      <w:r>
        <w:t xml:space="preserve">  return (p_max1);</w:t>
      </w:r>
    </w:p>
    <w:p w14:paraId="463AADC1" w14:textId="77777777" w:rsidR="00902B2F" w:rsidRDefault="00902B2F">
      <w:pPr>
        <w:pStyle w:val="LD10"/>
      </w:pPr>
      <w:r>
        <w:t>}</w:t>
      </w:r>
    </w:p>
    <w:p w14:paraId="5428AF23" w14:textId="77777777" w:rsidR="00902B2F" w:rsidRDefault="00902B2F">
      <w:pPr>
        <w:pStyle w:val="WP"/>
      </w:pPr>
    </w:p>
    <w:p w14:paraId="37D3AC61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E88D6D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2A6A22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Post_Process</w:t>
      </w:r>
      <w:r>
        <w:fldChar w:fldCharType="begin"/>
      </w:r>
      <w:r>
        <w:instrText>xe "Post_Process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7DA7F79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FD2C0C3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Post-processing of output speech</w:t>
      </w:r>
    </w:p>
    <w:p w14:paraId="4339CF6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Multiplication by two of output speech</w:t>
      </w:r>
    </w:p>
    <w:p w14:paraId="1BD5B49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with saturation</w:t>
      </w:r>
    </w:p>
    <w:p w14:paraId="707D3A4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F328015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1F684C8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F4C483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Post_Process(buffer,Length)</w:t>
      </w:r>
    </w:p>
    <w:p w14:paraId="2C7AF471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(Routine_Name(arg1,input2))</w:t>
      </w:r>
    </w:p>
    <w:p w14:paraId="04006F2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FB4749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8EAC89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21EE224" w14:textId="77777777" w:rsidR="00902B2F" w:rsidRDefault="00902B2F">
      <w:pPr>
        <w:pStyle w:val="WP"/>
        <w:keepNext/>
        <w:keepLines/>
      </w:pPr>
      <w:r>
        <w:t>*</w:t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Input speech signal buffer</w:t>
      </w:r>
    </w:p>
    <w:p w14:paraId="45D62DE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4AC0B47" w14:textId="77777777" w:rsidR="00902B2F" w:rsidRDefault="00902B2F">
      <w:pPr>
        <w:pStyle w:val="WP"/>
        <w:keepNext/>
        <w:keepLines/>
      </w:pPr>
      <w:r>
        <w:t>*</w:t>
      </w:r>
    </w:p>
    <w:p w14:paraId="17396F2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Length of signal</w:t>
      </w:r>
    </w:p>
    <w:p w14:paraId="1169BBC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0568DC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388D64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390CE8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55043D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Output speech signal buffer</w:t>
      </w:r>
    </w:p>
    <w:p w14:paraId="7346B84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B17CE88" w14:textId="77777777" w:rsidR="00902B2F" w:rsidRDefault="00902B2F">
      <w:pPr>
        <w:pStyle w:val="WP"/>
        <w:keepLines/>
      </w:pPr>
      <w:r>
        <w:t>*</w:t>
      </w:r>
    </w:p>
    <w:p w14:paraId="5B5B42B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71A9A4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29D7A0C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5E5FF98C" w14:textId="77777777" w:rsidR="00902B2F" w:rsidRDefault="00902B2F">
      <w:pPr>
        <w:pStyle w:val="LD10"/>
      </w:pPr>
    </w:p>
    <w:p w14:paraId="22F54BE0" w14:textId="77777777" w:rsidR="00902B2F" w:rsidRDefault="00902B2F">
      <w:pPr>
        <w:pStyle w:val="LD10"/>
      </w:pPr>
      <w:r>
        <w:t>void Post_Process(Word16 signal[], Word16 lg)</w:t>
      </w:r>
    </w:p>
    <w:p w14:paraId="376C85F3" w14:textId="77777777" w:rsidR="00902B2F" w:rsidRDefault="00902B2F">
      <w:pPr>
        <w:pStyle w:val="LD10"/>
      </w:pPr>
      <w:r>
        <w:t>{</w:t>
      </w:r>
    </w:p>
    <w:p w14:paraId="595B903F" w14:textId="77777777" w:rsidR="00902B2F" w:rsidRDefault="00902B2F">
      <w:pPr>
        <w:pStyle w:val="LD10"/>
      </w:pPr>
      <w:r>
        <w:t xml:space="preserve">  Word16 i;</w:t>
      </w:r>
    </w:p>
    <w:p w14:paraId="28B999FA" w14:textId="77777777" w:rsidR="00902B2F" w:rsidRDefault="00902B2F">
      <w:pPr>
        <w:pStyle w:val="LD10"/>
      </w:pPr>
    </w:p>
    <w:p w14:paraId="7354E488" w14:textId="77777777" w:rsidR="00902B2F" w:rsidRDefault="00902B2F">
      <w:pPr>
        <w:pStyle w:val="LD10"/>
      </w:pPr>
      <w:r>
        <w:t xml:space="preserve">  for(i=0; i&lt;lg; i++)</w:t>
      </w:r>
    </w:p>
    <w:p w14:paraId="1AD03802" w14:textId="77777777" w:rsidR="00902B2F" w:rsidRDefault="00902B2F">
      <w:pPr>
        <w:pStyle w:val="LD10"/>
      </w:pPr>
      <w:r>
        <w:t xml:space="preserve">    signal[i] = add(signal[i], signal[i]);</w:t>
      </w:r>
    </w:p>
    <w:p w14:paraId="41016F48" w14:textId="77777777" w:rsidR="00902B2F" w:rsidRDefault="00902B2F">
      <w:pPr>
        <w:pStyle w:val="LD10"/>
      </w:pPr>
      <w:r>
        <w:t>}</w:t>
      </w:r>
    </w:p>
    <w:p w14:paraId="6F16ECBA" w14:textId="77777777" w:rsidR="00902B2F" w:rsidRDefault="00902B2F">
      <w:pPr>
        <w:pStyle w:val="WP"/>
        <w:keepLines/>
      </w:pPr>
    </w:p>
    <w:p w14:paraId="5D849806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2C91325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6F03AA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Pred_Lt</w:t>
      </w:r>
      <w:r>
        <w:fldChar w:fldCharType="begin"/>
      </w:r>
      <w:r>
        <w:instrText>xe "Pred_Lt</w:instrText>
      </w:r>
      <w:r>
        <w:tab/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3907B63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7E66519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result of long term prediction with</w:t>
      </w:r>
    </w:p>
    <w:p w14:paraId="5CC1595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fractional interpolation</w:t>
      </w:r>
    </w:p>
    <w:p w14:paraId="008DD9D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CEAE884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3AE700D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B19460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Pred_Lt(buffer,T0,frac,L_subfr)</w:t>
      </w:r>
    </w:p>
    <w:p w14:paraId="23A12ECD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(Routine_Name(arg1,input2,input3,input4))</w:t>
      </w:r>
    </w:p>
    <w:p w14:paraId="798D2C4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7E8E71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7CF6B09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EE0F955" w14:textId="77777777" w:rsidR="00902B2F" w:rsidRDefault="00902B2F">
      <w:pPr>
        <w:pStyle w:val="WP"/>
        <w:keepNext/>
        <w:keepLines/>
      </w:pPr>
      <w:r>
        <w:t>*</w:t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Excitation vector</w:t>
      </w:r>
    </w:p>
    <w:p w14:paraId="37C9E42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742A7CC" w14:textId="77777777" w:rsidR="00902B2F" w:rsidRDefault="00902B2F">
      <w:pPr>
        <w:pStyle w:val="WP"/>
        <w:keepNext/>
        <w:keepLines/>
      </w:pPr>
      <w:r>
        <w:t>*</w:t>
      </w:r>
    </w:p>
    <w:p w14:paraId="332C3213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Pitch lag</w:t>
      </w:r>
    </w:p>
    <w:p w14:paraId="4189CB2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E42B516" w14:textId="77777777" w:rsidR="00902B2F" w:rsidRDefault="00902B2F">
      <w:pPr>
        <w:pStyle w:val="WP"/>
        <w:keepNext/>
        <w:keepLines/>
      </w:pPr>
      <w:r>
        <w:t>*</w:t>
      </w:r>
    </w:p>
    <w:p w14:paraId="4029EFBF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Fraction of pitch lag : (-1, 0, 1)  / 3</w:t>
      </w:r>
    </w:p>
    <w:p w14:paraId="23DF5BA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4ACC441A" w14:textId="77777777" w:rsidR="00902B2F" w:rsidRDefault="00902B2F">
      <w:pPr>
        <w:pStyle w:val="WP"/>
        <w:keepNext/>
        <w:keepLines/>
      </w:pPr>
      <w:r>
        <w:t>*</w:t>
      </w:r>
    </w:p>
    <w:p w14:paraId="195D6DE4" w14:textId="77777777" w:rsidR="00902B2F" w:rsidRDefault="00902B2F">
      <w:pPr>
        <w:pStyle w:val="WP"/>
        <w:keepNext/>
        <w:keepLines/>
      </w:pPr>
      <w:r>
        <w:t>*</w:t>
      </w:r>
      <w:r>
        <w:tab/>
        <w:t>INPUT4</w:t>
      </w:r>
      <w:r>
        <w:tab/>
      </w:r>
      <w:r>
        <w:tab/>
      </w:r>
      <w:r>
        <w:tab/>
        <w:t>:</w:t>
      </w:r>
      <w:r>
        <w:tab/>
        <w:t>- Description : Length of subframe</w:t>
      </w:r>
    </w:p>
    <w:p w14:paraId="304D928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AFA2E10" w14:textId="77777777" w:rsidR="00902B2F" w:rsidRDefault="00902B2F">
      <w:pPr>
        <w:pStyle w:val="WP"/>
        <w:keepNext/>
        <w:keepLines/>
      </w:pPr>
      <w:r>
        <w:t>*</w:t>
      </w:r>
    </w:p>
    <w:p w14:paraId="5AC5F56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776539B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1647A5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Interpolated signal contained in</w:t>
      </w:r>
    </w:p>
    <w:p w14:paraId="06B58F6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buffer[0..L_subfr-1]</w:t>
      </w:r>
    </w:p>
    <w:p w14:paraId="7E4B46A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8E31B2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B9651C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0CB5319" w14:textId="77777777" w:rsidR="00902B2F" w:rsidRDefault="00902B2F">
      <w:pPr>
        <w:pStyle w:val="WP"/>
        <w:keepNext/>
      </w:pPr>
      <w:r>
        <w:t>*</w:t>
      </w:r>
    </w:p>
    <w:p w14:paraId="533FB4D5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4E09258C" w14:textId="77777777" w:rsidR="00902B2F" w:rsidRDefault="00902B2F">
      <w:pPr>
        <w:pStyle w:val="LD10"/>
        <w:keepNext w:val="0"/>
      </w:pPr>
    </w:p>
    <w:p w14:paraId="4FF2415A" w14:textId="77777777" w:rsidR="00902B2F" w:rsidRDefault="00902B2F">
      <w:pPr>
        <w:pStyle w:val="LD10"/>
        <w:keepNext w:val="0"/>
      </w:pPr>
      <w:r>
        <w:t>void Pred_Lt(Word16 exc[], Word16 T0, Word16 frac, Word16 L_subfr)</w:t>
      </w:r>
    </w:p>
    <w:p w14:paraId="1BC1FD34" w14:textId="77777777" w:rsidR="00902B2F" w:rsidRDefault="00902B2F">
      <w:pPr>
        <w:pStyle w:val="LD10"/>
        <w:keepNext w:val="0"/>
      </w:pPr>
      <w:r>
        <w:t>{</w:t>
      </w:r>
    </w:p>
    <w:p w14:paraId="7C1B6FC1" w14:textId="77777777" w:rsidR="00902B2F" w:rsidRDefault="00902B2F">
      <w:pPr>
        <w:pStyle w:val="LD10"/>
        <w:keepNext w:val="0"/>
      </w:pPr>
      <w:r>
        <w:t xml:space="preserve">   Word16 i;</w:t>
      </w:r>
    </w:p>
    <w:p w14:paraId="439B4456" w14:textId="77777777" w:rsidR="00902B2F" w:rsidRDefault="00902B2F">
      <w:pPr>
        <w:pStyle w:val="LD10"/>
        <w:keepNext w:val="0"/>
      </w:pPr>
    </w:p>
    <w:p w14:paraId="36996F95" w14:textId="77777777" w:rsidR="00902B2F" w:rsidRDefault="00902B2F">
      <w:pPr>
        <w:pStyle w:val="LD10"/>
        <w:keepNext w:val="0"/>
      </w:pPr>
      <w:r>
        <w:t xml:space="preserve">   if(frac == 0)</w:t>
      </w:r>
    </w:p>
    <w:p w14:paraId="375A86E3" w14:textId="77777777" w:rsidR="00902B2F" w:rsidRDefault="00902B2F">
      <w:pPr>
        <w:pStyle w:val="LD10"/>
        <w:keepNext w:val="0"/>
      </w:pPr>
      <w:r>
        <w:t xml:space="preserve">   {</w:t>
      </w:r>
    </w:p>
    <w:p w14:paraId="26F5918D" w14:textId="77777777" w:rsidR="00902B2F" w:rsidRDefault="00902B2F">
      <w:pPr>
        <w:pStyle w:val="LD10"/>
        <w:keepNext w:val="0"/>
      </w:pPr>
      <w:r>
        <w:t xml:space="preserve">      for (i = 0; i &lt; L_subfr; i++)</w:t>
      </w:r>
    </w:p>
    <w:p w14:paraId="35DD94F5" w14:textId="77777777" w:rsidR="00902B2F" w:rsidRDefault="00902B2F">
      <w:pPr>
        <w:pStyle w:val="LD10"/>
        <w:keepNext w:val="0"/>
      </w:pPr>
      <w:r>
        <w:t xml:space="preserve">         exc[i] = exc[i-T0];</w:t>
      </w:r>
    </w:p>
    <w:p w14:paraId="10A84077" w14:textId="77777777" w:rsidR="00902B2F" w:rsidRDefault="00902B2F">
      <w:pPr>
        <w:pStyle w:val="LD10"/>
        <w:keepNext w:val="0"/>
      </w:pPr>
      <w:r>
        <w:t xml:space="preserve">   }</w:t>
      </w:r>
    </w:p>
    <w:p w14:paraId="21BDD752" w14:textId="77777777" w:rsidR="00902B2F" w:rsidRDefault="00902B2F">
      <w:pPr>
        <w:pStyle w:val="LD10"/>
        <w:keepNext w:val="0"/>
      </w:pPr>
      <w:r>
        <w:t xml:space="preserve">   else if( sub(frac, (Word16)1) == 0)</w:t>
      </w:r>
    </w:p>
    <w:p w14:paraId="0AFA2036" w14:textId="77777777" w:rsidR="00902B2F" w:rsidRDefault="00902B2F">
      <w:pPr>
        <w:pStyle w:val="LD10"/>
        <w:keepNext w:val="0"/>
      </w:pPr>
      <w:r>
        <w:t xml:space="preserve">   {</w:t>
      </w:r>
    </w:p>
    <w:p w14:paraId="38B26CAB" w14:textId="77777777" w:rsidR="00902B2F" w:rsidRDefault="00902B2F">
      <w:pPr>
        <w:pStyle w:val="LD10"/>
        <w:keepNext w:val="0"/>
      </w:pPr>
      <w:r>
        <w:t xml:space="preserve">      for (i = 0; i &lt; L_subfr; i++)</w:t>
      </w:r>
    </w:p>
    <w:p w14:paraId="2FFFA6AD" w14:textId="77777777" w:rsidR="00902B2F" w:rsidRDefault="00902B2F">
      <w:pPr>
        <w:pStyle w:val="LD10"/>
        <w:keepNext w:val="0"/>
      </w:pPr>
      <w:r>
        <w:t xml:space="preserve">         exc[i] = Inter32_1_3(&amp;exc[i-T0]);</w:t>
      </w:r>
    </w:p>
    <w:p w14:paraId="7DAA0A6B" w14:textId="77777777" w:rsidR="00902B2F" w:rsidRDefault="00902B2F">
      <w:pPr>
        <w:pStyle w:val="LD10"/>
        <w:keepNext w:val="0"/>
      </w:pPr>
      <w:r>
        <w:t xml:space="preserve">   }</w:t>
      </w:r>
    </w:p>
    <w:p w14:paraId="7F5EA753" w14:textId="77777777" w:rsidR="00902B2F" w:rsidRDefault="00902B2F">
      <w:pPr>
        <w:pStyle w:val="LD10"/>
        <w:keepNext w:val="0"/>
      </w:pPr>
      <w:r>
        <w:t xml:space="preserve">   else if( sub(frac, (Word16)-1) == 0)</w:t>
      </w:r>
    </w:p>
    <w:p w14:paraId="6D46101D" w14:textId="77777777" w:rsidR="00902B2F" w:rsidRDefault="00902B2F">
      <w:pPr>
        <w:pStyle w:val="LD10"/>
        <w:keepNext w:val="0"/>
      </w:pPr>
      <w:r>
        <w:t xml:space="preserve">   {</w:t>
      </w:r>
    </w:p>
    <w:p w14:paraId="33E51735" w14:textId="77777777" w:rsidR="00902B2F" w:rsidRDefault="00902B2F">
      <w:pPr>
        <w:pStyle w:val="LD10"/>
        <w:keepNext w:val="0"/>
      </w:pPr>
      <w:r>
        <w:t xml:space="preserve">      for (i = 0; i &lt; L_subfr; i++)</w:t>
      </w:r>
    </w:p>
    <w:p w14:paraId="76B80AAB" w14:textId="77777777" w:rsidR="00902B2F" w:rsidRDefault="00902B2F">
      <w:pPr>
        <w:pStyle w:val="LD10"/>
        <w:keepNext w:val="0"/>
      </w:pPr>
      <w:r>
        <w:t xml:space="preserve">         exc[i] = Inter32_M1_3(&amp;exc[i-T0]);</w:t>
      </w:r>
    </w:p>
    <w:p w14:paraId="0D7E27BA" w14:textId="77777777" w:rsidR="00902B2F" w:rsidRDefault="00902B2F">
      <w:pPr>
        <w:pStyle w:val="LD10"/>
        <w:keepNext w:val="0"/>
      </w:pPr>
      <w:r>
        <w:t xml:space="preserve">   }</w:t>
      </w:r>
    </w:p>
    <w:p w14:paraId="3BC6C9BC" w14:textId="77777777" w:rsidR="00902B2F" w:rsidRDefault="00902B2F">
      <w:pPr>
        <w:pStyle w:val="LD10"/>
        <w:keepNext w:val="0"/>
      </w:pPr>
    </w:p>
    <w:p w14:paraId="54360FDB" w14:textId="77777777" w:rsidR="00902B2F" w:rsidRDefault="00902B2F">
      <w:pPr>
        <w:pStyle w:val="LD10"/>
        <w:keepNext w:val="0"/>
      </w:pPr>
      <w:r>
        <w:t xml:space="preserve">   return;</w:t>
      </w:r>
    </w:p>
    <w:p w14:paraId="390B273D" w14:textId="77777777" w:rsidR="00902B2F" w:rsidRDefault="00902B2F">
      <w:pPr>
        <w:pStyle w:val="LD10"/>
        <w:keepNext w:val="0"/>
      </w:pPr>
      <w:r>
        <w:t>}</w:t>
      </w:r>
    </w:p>
    <w:p w14:paraId="7BED3176" w14:textId="77777777" w:rsidR="00902B2F" w:rsidRDefault="00902B2F">
      <w:pPr>
        <w:pStyle w:val="WP"/>
        <w:keepLines/>
      </w:pPr>
    </w:p>
    <w:p w14:paraId="558F880F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E637B9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9894F6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Pre_Process</w:t>
      </w:r>
      <w:r>
        <w:fldChar w:fldCharType="begin"/>
      </w:r>
      <w:r>
        <w:instrText>xe "Pre_Process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33B7427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(include Init_Pre_Process)</w:t>
      </w:r>
    </w:p>
    <w:p w14:paraId="187C826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BA285D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Preprocessing of input speech</w:t>
      </w:r>
    </w:p>
    <w:p w14:paraId="24F5C20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Offset compensation</w:t>
      </w:r>
    </w:p>
    <w:p w14:paraId="03216B7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Divide input by two</w:t>
      </w:r>
    </w:p>
    <w:p w14:paraId="3424CE2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304CBA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6A05228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20A67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Pre_Process(buffer,Length)</w:t>
      </w:r>
    </w:p>
    <w:p w14:paraId="4435E952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(Routine_Name(arg1,input2))</w:t>
      </w:r>
    </w:p>
    <w:p w14:paraId="6344CF3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1CE8EC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4C4856A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E318097" w14:textId="77777777" w:rsidR="00902B2F" w:rsidRDefault="00902B2F">
      <w:pPr>
        <w:pStyle w:val="WP"/>
        <w:keepNext/>
        <w:keepLines/>
      </w:pPr>
      <w:r>
        <w:t>*</w:t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Input speech signal buffer</w:t>
      </w:r>
    </w:p>
    <w:p w14:paraId="1C1EE99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8F4EDD2" w14:textId="77777777" w:rsidR="00902B2F" w:rsidRDefault="00902B2F">
      <w:pPr>
        <w:pStyle w:val="WP"/>
        <w:keepNext/>
        <w:keepLines/>
      </w:pPr>
      <w:r>
        <w:t>*</w:t>
      </w:r>
    </w:p>
    <w:p w14:paraId="17547D9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Length of signal</w:t>
      </w:r>
    </w:p>
    <w:p w14:paraId="1F61C2D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47CC7E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20D2D2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0E89006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8E1A98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ARG1</w:t>
      </w:r>
      <w:r>
        <w:tab/>
      </w:r>
      <w:r>
        <w:tab/>
      </w:r>
      <w:r>
        <w:tab/>
      </w:r>
      <w:r>
        <w:tab/>
        <w:t>:</w:t>
      </w:r>
      <w:r>
        <w:tab/>
        <w:t>- Description : Output speech signal buffer</w:t>
      </w:r>
    </w:p>
    <w:p w14:paraId="4431F47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B7C513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B43CE7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353B8B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DE315E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Algorithm :</w:t>
      </w:r>
    </w:p>
    <w:p w14:paraId="3BCB563E" w14:textId="77777777" w:rsidR="00902B2F" w:rsidRDefault="00902B2F">
      <w:pPr>
        <w:pStyle w:val="WP"/>
        <w:keepNext/>
        <w:keepLines/>
      </w:pPr>
      <w:r>
        <w:t>*</w:t>
      </w:r>
    </w:p>
    <w:p w14:paraId="02B86BF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y[i] = x[i]/2 - x[i-1]/2 + alpha * y[i-1]</w:t>
      </w:r>
    </w:p>
    <w:p w14:paraId="78124AE6" w14:textId="77777777" w:rsidR="00902B2F" w:rsidRDefault="00902B2F">
      <w:pPr>
        <w:pStyle w:val="WP"/>
        <w:keepNext/>
        <w:keepLines/>
      </w:pPr>
      <w:r>
        <w:t>*</w:t>
      </w:r>
    </w:p>
    <w:p w14:paraId="70D062E6" w14:textId="77777777" w:rsidR="00902B2F" w:rsidRDefault="00902B2F">
      <w:pPr>
        <w:pStyle w:val="WP"/>
        <w:keepNext/>
        <w:keepLines/>
      </w:pPr>
      <w:r>
        <w:t xml:space="preserve">*  </w:t>
      </w:r>
      <w:r>
        <w:tab/>
      </w:r>
      <w:r>
        <w:tab/>
      </w:r>
      <w:r>
        <w:tab/>
      </w:r>
      <w:r>
        <w:tab/>
      </w:r>
      <w:r>
        <w:tab/>
      </w:r>
      <w:r>
        <w:tab/>
        <w:t>alpha = 32735 / 2**15</w:t>
      </w:r>
    </w:p>
    <w:p w14:paraId="056F0061" w14:textId="77777777" w:rsidR="00902B2F" w:rsidRDefault="00902B2F">
      <w:pPr>
        <w:pStyle w:val="WP"/>
        <w:keepNext/>
        <w:keepLines/>
      </w:pPr>
      <w:r>
        <w:t xml:space="preserve">*  </w:t>
      </w:r>
      <w:r>
        <w:tab/>
      </w:r>
      <w:r>
        <w:tab/>
      </w:r>
      <w:r>
        <w:tab/>
      </w:r>
      <w:r>
        <w:tab/>
      </w:r>
      <w:r>
        <w:tab/>
      </w:r>
      <w:r>
        <w:tab/>
        <w:t>y[i-1] is keep in double precision</w:t>
      </w:r>
    </w:p>
    <w:p w14:paraId="0E6E2F3B" w14:textId="77777777" w:rsidR="00902B2F" w:rsidRDefault="00902B2F">
      <w:pPr>
        <w:pStyle w:val="WP"/>
        <w:keepNext/>
        <w:keepLines/>
      </w:pPr>
      <w:r>
        <w:t>*</w:t>
      </w:r>
    </w:p>
    <w:p w14:paraId="3416A16F" w14:textId="77777777" w:rsidR="00902B2F" w:rsidRDefault="00902B2F">
      <w:pPr>
        <w:pStyle w:val="WP"/>
        <w:keepNext/>
        <w:keepLines/>
      </w:pPr>
      <w:r>
        <w:t xml:space="preserve">*  </w:t>
      </w:r>
      <w:r>
        <w:tab/>
      </w:r>
      <w:r>
        <w:tab/>
      </w:r>
      <w:r>
        <w:tab/>
      </w:r>
      <w:r>
        <w:tab/>
      </w:r>
      <w:r>
        <w:tab/>
      </w:r>
      <w:r>
        <w:tab/>
        <w:t>It is the same algorithm than in GSM except that :</w:t>
      </w:r>
    </w:p>
    <w:p w14:paraId="633BDF3C" w14:textId="77777777" w:rsidR="00902B2F" w:rsidRDefault="00902B2F">
      <w:pPr>
        <w:pStyle w:val="WP"/>
        <w:keepNext/>
        <w:keepLines/>
      </w:pPr>
      <w:r>
        <w:t xml:space="preserve">*  </w:t>
      </w:r>
      <w:r>
        <w:tab/>
      </w:r>
      <w:r>
        <w:tab/>
      </w:r>
      <w:r>
        <w:tab/>
      </w:r>
      <w:r>
        <w:tab/>
      </w:r>
      <w:r>
        <w:tab/>
      </w:r>
      <w:r>
        <w:tab/>
        <w:t>- Input is divided by two in the filtering process</w:t>
      </w:r>
    </w:p>
    <w:p w14:paraId="0AEFFEAE" w14:textId="77777777" w:rsidR="00902B2F" w:rsidRDefault="00902B2F">
      <w:pPr>
        <w:pStyle w:val="WP"/>
        <w:keepNext/>
        <w:keepLines/>
      </w:pPr>
      <w:r>
        <w:t xml:space="preserve">*  </w:t>
      </w:r>
      <w:r>
        <w:tab/>
      </w:r>
      <w:r>
        <w:tab/>
      </w:r>
      <w:r>
        <w:tab/>
      </w:r>
      <w:r>
        <w:tab/>
      </w:r>
      <w:r>
        <w:tab/>
      </w:r>
      <w:r>
        <w:tab/>
        <w:t>- No rounding</w:t>
      </w:r>
    </w:p>
    <w:p w14:paraId="340A12AF" w14:textId="77777777" w:rsidR="00902B2F" w:rsidRDefault="00902B2F">
      <w:pPr>
        <w:pStyle w:val="WP"/>
        <w:keepNext/>
        <w:keepLines/>
      </w:pPr>
      <w:r>
        <w:t>*</w:t>
      </w:r>
    </w:p>
    <w:p w14:paraId="017B8344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7A678A50" w14:textId="77777777" w:rsidR="00902B2F" w:rsidRDefault="00902B2F">
      <w:pPr>
        <w:pStyle w:val="LD10"/>
      </w:pPr>
    </w:p>
    <w:p w14:paraId="71320B42" w14:textId="77777777" w:rsidR="00902B2F" w:rsidRDefault="00902B2F">
      <w:pPr>
        <w:pStyle w:val="LD10"/>
      </w:pPr>
      <w:r>
        <w:t>/* Static values to be preserved between calls */</w:t>
      </w:r>
    </w:p>
    <w:p w14:paraId="27E6D372" w14:textId="77777777" w:rsidR="00902B2F" w:rsidRDefault="00902B2F">
      <w:pPr>
        <w:pStyle w:val="LD10"/>
      </w:pPr>
    </w:p>
    <w:p w14:paraId="5D4A889D" w14:textId="77777777" w:rsidR="00902B2F" w:rsidRDefault="00902B2F">
      <w:pPr>
        <w:pStyle w:val="LD10"/>
      </w:pPr>
      <w:r>
        <w:t>static Word16 y_hi, y_lo, x0;</w:t>
      </w:r>
    </w:p>
    <w:p w14:paraId="0F67E4D3" w14:textId="77777777" w:rsidR="00902B2F" w:rsidRDefault="00902B2F">
      <w:pPr>
        <w:pStyle w:val="LD10"/>
      </w:pPr>
    </w:p>
    <w:p w14:paraId="1FC23AD0" w14:textId="77777777" w:rsidR="00902B2F" w:rsidRDefault="00902B2F">
      <w:pPr>
        <w:pStyle w:val="LD10"/>
      </w:pPr>
      <w:r>
        <w:t>/* Initialization of static values */</w:t>
      </w:r>
    </w:p>
    <w:p w14:paraId="7956EDF7" w14:textId="77777777" w:rsidR="00902B2F" w:rsidRDefault="00902B2F">
      <w:pPr>
        <w:pStyle w:val="LD10"/>
      </w:pPr>
    </w:p>
    <w:p w14:paraId="16F4039C" w14:textId="77777777" w:rsidR="00902B2F" w:rsidRDefault="00902B2F">
      <w:pPr>
        <w:pStyle w:val="LD10"/>
      </w:pPr>
      <w:r>
        <w:t>void Init_Pre_Process(void)</w:t>
      </w:r>
    </w:p>
    <w:p w14:paraId="2A3B3A49" w14:textId="77777777" w:rsidR="00902B2F" w:rsidRDefault="00902B2F">
      <w:pPr>
        <w:pStyle w:val="LD10"/>
      </w:pPr>
      <w:r>
        <w:t>{</w:t>
      </w:r>
    </w:p>
    <w:p w14:paraId="3D37C85A" w14:textId="77777777" w:rsidR="00902B2F" w:rsidRDefault="00902B2F">
      <w:pPr>
        <w:pStyle w:val="LD10"/>
      </w:pPr>
      <w:r>
        <w:t xml:space="preserve">  y_hi = 0;</w:t>
      </w:r>
    </w:p>
    <w:p w14:paraId="200E09A0" w14:textId="77777777" w:rsidR="00902B2F" w:rsidRDefault="00902B2F">
      <w:pPr>
        <w:pStyle w:val="LD10"/>
      </w:pPr>
      <w:r>
        <w:t xml:space="preserve">  y_lo = 0;</w:t>
      </w:r>
    </w:p>
    <w:p w14:paraId="55940C4D" w14:textId="77777777" w:rsidR="00902B2F" w:rsidRDefault="00902B2F">
      <w:pPr>
        <w:pStyle w:val="LD10"/>
      </w:pPr>
      <w:r>
        <w:t xml:space="preserve">  x0   = 0;</w:t>
      </w:r>
    </w:p>
    <w:p w14:paraId="2BA8C343" w14:textId="77777777" w:rsidR="00902B2F" w:rsidRDefault="00902B2F">
      <w:pPr>
        <w:pStyle w:val="LD10"/>
      </w:pPr>
      <w:r>
        <w:t>}</w:t>
      </w:r>
    </w:p>
    <w:p w14:paraId="04579A4A" w14:textId="77777777" w:rsidR="00902B2F" w:rsidRDefault="00902B2F">
      <w:pPr>
        <w:pStyle w:val="LD10"/>
      </w:pPr>
      <w:r>
        <w:br w:type="page"/>
      </w:r>
    </w:p>
    <w:p w14:paraId="2FC6BE28" w14:textId="77777777" w:rsidR="00902B2F" w:rsidRDefault="00902B2F">
      <w:pPr>
        <w:pStyle w:val="LD10"/>
      </w:pPr>
      <w:r>
        <w:t>/* Offset compensation and divide by 2 */</w:t>
      </w:r>
    </w:p>
    <w:p w14:paraId="7679E3FD" w14:textId="77777777" w:rsidR="00902B2F" w:rsidRDefault="00902B2F">
      <w:pPr>
        <w:pStyle w:val="LD10"/>
      </w:pPr>
    </w:p>
    <w:p w14:paraId="3D2C4A7C" w14:textId="77777777" w:rsidR="00902B2F" w:rsidRDefault="00902B2F">
      <w:pPr>
        <w:pStyle w:val="LD10"/>
      </w:pPr>
      <w:r>
        <w:t>void Pre_Process(Word16 signal[], Word16 lg)</w:t>
      </w:r>
    </w:p>
    <w:p w14:paraId="67324E56" w14:textId="77777777" w:rsidR="00902B2F" w:rsidRDefault="00902B2F">
      <w:pPr>
        <w:pStyle w:val="LD10"/>
      </w:pPr>
      <w:r>
        <w:t>{</w:t>
      </w:r>
    </w:p>
    <w:p w14:paraId="0FF42A89" w14:textId="77777777" w:rsidR="00902B2F" w:rsidRDefault="00902B2F">
      <w:pPr>
        <w:pStyle w:val="LD10"/>
      </w:pPr>
      <w:r>
        <w:t xml:space="preserve">  Word16 i, x1;</w:t>
      </w:r>
    </w:p>
    <w:p w14:paraId="251095D3" w14:textId="77777777" w:rsidR="00902B2F" w:rsidRDefault="00902B2F">
      <w:pPr>
        <w:pStyle w:val="LD10"/>
      </w:pPr>
      <w:r>
        <w:t xml:space="preserve">  Word32 L_tmp;</w:t>
      </w:r>
    </w:p>
    <w:p w14:paraId="08508125" w14:textId="77777777" w:rsidR="00902B2F" w:rsidRDefault="00902B2F">
      <w:pPr>
        <w:pStyle w:val="LD10"/>
      </w:pPr>
    </w:p>
    <w:p w14:paraId="1377127B" w14:textId="77777777" w:rsidR="00902B2F" w:rsidRDefault="00902B2F">
      <w:pPr>
        <w:pStyle w:val="LD10"/>
      </w:pPr>
      <w:r>
        <w:t xml:space="preserve">  for(i=0; i&lt;lg; i++)</w:t>
      </w:r>
    </w:p>
    <w:p w14:paraId="5A0CA856" w14:textId="77777777" w:rsidR="00902B2F" w:rsidRDefault="00902B2F">
      <w:pPr>
        <w:pStyle w:val="LD10"/>
      </w:pPr>
      <w:r>
        <w:t xml:space="preserve">  {</w:t>
      </w:r>
    </w:p>
    <w:p w14:paraId="32A2D92A" w14:textId="77777777" w:rsidR="00902B2F" w:rsidRDefault="00902B2F">
      <w:pPr>
        <w:pStyle w:val="LD10"/>
      </w:pPr>
      <w:r>
        <w:t xml:space="preserve">     x1 = x0;</w:t>
      </w:r>
    </w:p>
    <w:p w14:paraId="2C71E5A5" w14:textId="77777777" w:rsidR="00902B2F" w:rsidRDefault="00902B2F">
      <w:pPr>
        <w:pStyle w:val="LD10"/>
      </w:pPr>
      <w:r>
        <w:t xml:space="preserve">     x0 = signal[i];</w:t>
      </w:r>
    </w:p>
    <w:p w14:paraId="2883A610" w14:textId="77777777" w:rsidR="00902B2F" w:rsidRDefault="00902B2F">
      <w:pPr>
        <w:pStyle w:val="LD10"/>
      </w:pPr>
    </w:p>
    <w:p w14:paraId="5D86735A" w14:textId="77777777" w:rsidR="00902B2F" w:rsidRDefault="00902B2F">
      <w:pPr>
        <w:pStyle w:val="LD10"/>
      </w:pPr>
      <w:r>
        <w:t xml:space="preserve">     L_tmp     = Load_sh(x0, (Word16)15);</w:t>
      </w:r>
    </w:p>
    <w:p w14:paraId="0A041EBD" w14:textId="77777777" w:rsidR="00902B2F" w:rsidRDefault="00902B2F">
      <w:pPr>
        <w:pStyle w:val="LD10"/>
      </w:pPr>
      <w:r>
        <w:t xml:space="preserve">     L_tmp     = sub_sh(L_tmp, x1, (Word16)15);</w:t>
      </w:r>
    </w:p>
    <w:p w14:paraId="5B1BE05F" w14:textId="77777777" w:rsidR="00902B2F" w:rsidRDefault="00902B2F">
      <w:pPr>
        <w:pStyle w:val="LD10"/>
      </w:pPr>
      <w:r>
        <w:t xml:space="preserve">     L_tmp     = L_mac(L_tmp, y_hi, (Word16)32735);</w:t>
      </w:r>
    </w:p>
    <w:p w14:paraId="577B80B1" w14:textId="77777777" w:rsidR="00902B2F" w:rsidRDefault="00902B2F">
      <w:pPr>
        <w:pStyle w:val="LD10"/>
      </w:pPr>
      <w:r>
        <w:t xml:space="preserve">     L_tmp     = add_sh(L_tmp, mult(y_lo, (Word16)32735), (Word16)1);</w:t>
      </w:r>
    </w:p>
    <w:p w14:paraId="3804DA85" w14:textId="77777777" w:rsidR="00902B2F" w:rsidRDefault="00902B2F">
      <w:pPr>
        <w:pStyle w:val="LD10"/>
      </w:pPr>
      <w:r>
        <w:t xml:space="preserve">     signal[i] = extract_h(L_tmp);</w:t>
      </w:r>
    </w:p>
    <w:p w14:paraId="2D400073" w14:textId="77777777" w:rsidR="00902B2F" w:rsidRDefault="00902B2F">
      <w:pPr>
        <w:pStyle w:val="LD10"/>
      </w:pPr>
      <w:r>
        <w:t xml:space="preserve">     y_hi      = extract_h(L_tmp);</w:t>
      </w:r>
    </w:p>
    <w:p w14:paraId="0B5E1758" w14:textId="77777777" w:rsidR="00902B2F" w:rsidRDefault="00902B2F">
      <w:pPr>
        <w:pStyle w:val="LD10"/>
      </w:pPr>
      <w:r>
        <w:t xml:space="preserve">     y_lo      = extract_l(sub_sh(L_shr( L_tmp,(Word16)1 ), y_hi, (Word16)15));</w:t>
      </w:r>
    </w:p>
    <w:p w14:paraId="33B23D19" w14:textId="77777777" w:rsidR="00902B2F" w:rsidRDefault="00902B2F">
      <w:pPr>
        <w:pStyle w:val="LD10"/>
      </w:pPr>
      <w:r>
        <w:t xml:space="preserve">  }</w:t>
      </w:r>
    </w:p>
    <w:p w14:paraId="57DEAF6A" w14:textId="77777777" w:rsidR="00902B2F" w:rsidRDefault="00902B2F">
      <w:pPr>
        <w:pStyle w:val="LD10"/>
      </w:pPr>
      <w:r>
        <w:t xml:space="preserve">  return;</w:t>
      </w:r>
    </w:p>
    <w:p w14:paraId="14FC4C5A" w14:textId="77777777" w:rsidR="00902B2F" w:rsidRDefault="00902B2F">
      <w:pPr>
        <w:pStyle w:val="LD10"/>
      </w:pPr>
      <w:r>
        <w:t>}</w:t>
      </w:r>
    </w:p>
    <w:p w14:paraId="2E09E02E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BEA032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B86C83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Prm2bits_Tetra</w:t>
      </w:r>
      <w:r>
        <w:fldChar w:fldCharType="begin"/>
      </w:r>
      <w:r>
        <w:instrText>xe "Prm2bits_Tetra</w:instrText>
      </w:r>
      <w:r>
        <w:tab/>
      </w:r>
      <w:r>
        <w:tab/>
        <w:instrText>sub_sc_d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.3"</w:instrText>
      </w:r>
      <w:r>
        <w:fldChar w:fldCharType="end"/>
      </w:r>
    </w:p>
    <w:p w14:paraId="2CBC3E9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CBA523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Convert the encoder parameter vector into </w:t>
      </w:r>
    </w:p>
    <w:p w14:paraId="22F0F1A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 vector of serial bits</w:t>
      </w:r>
    </w:p>
    <w:p w14:paraId="10728BA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5652BB1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6549CF7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BA9AC0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Prm2bits_Tetra(buffer_in,buffer_out)</w:t>
      </w:r>
    </w:p>
    <w:p w14:paraId="173861AE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6908165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64E0867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AA560D7" w14:textId="77777777" w:rsidR="00902B2F" w:rsidRDefault="00902B2F">
      <w:pPr>
        <w:pStyle w:val="WP"/>
        <w:keepNext/>
        <w:keepLines/>
      </w:pPr>
      <w:r>
        <w:t>*</w:t>
      </w:r>
    </w:p>
    <w:p w14:paraId="2580D0A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 xml:space="preserve">- Description : Encoded parameters  </w:t>
      </w:r>
    </w:p>
    <w:p w14:paraId="59D25C0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(23 parameters)</w:t>
      </w:r>
    </w:p>
    <w:p w14:paraId="7620866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.. * 16 bit-samples</w:t>
      </w:r>
    </w:p>
    <w:p w14:paraId="58D1EB4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83CAB70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1A899F9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2CBC044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Serial bits (137 + bfi)</w:t>
      </w:r>
    </w:p>
    <w:p w14:paraId="43FDCA6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.. * 16 bit-samples</w:t>
      </w:r>
    </w:p>
    <w:p w14:paraId="7A4A8F6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196B84C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CD0DE84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3F55835" w14:textId="77777777" w:rsidR="00902B2F" w:rsidRDefault="00902B2F">
      <w:pPr>
        <w:pStyle w:val="WP"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The transmitted parameters are :</w:t>
      </w:r>
    </w:p>
    <w:p w14:paraId="76458C18" w14:textId="77777777" w:rsidR="00902B2F" w:rsidRDefault="00902B2F">
      <w:pPr>
        <w:pStyle w:val="WP"/>
        <w:keepLines/>
      </w:pPr>
      <w:r>
        <w:t>*</w:t>
      </w:r>
    </w:p>
    <w:p w14:paraId="651C605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LSP</w:t>
      </w:r>
      <w:r>
        <w:tab/>
        <w:t xml:space="preserve">1st codebook </w:t>
      </w:r>
      <w:r>
        <w:tab/>
      </w:r>
      <w:r>
        <w:tab/>
      </w:r>
      <w:r>
        <w:tab/>
        <w:t>8 bits</w:t>
      </w:r>
    </w:p>
    <w:p w14:paraId="0CA7D6F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2nd codebook</w:t>
      </w:r>
      <w:r>
        <w:tab/>
      </w:r>
      <w:r>
        <w:tab/>
      </w:r>
      <w:r>
        <w:tab/>
        <w:t>9 bits</w:t>
      </w:r>
    </w:p>
    <w:p w14:paraId="1DEED63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3nd codebook</w:t>
      </w:r>
      <w:r>
        <w:tab/>
      </w:r>
      <w:r>
        <w:tab/>
      </w:r>
      <w:r>
        <w:tab/>
        <w:t>9 bits</w:t>
      </w:r>
    </w:p>
    <w:p w14:paraId="6E9DBC72" w14:textId="77777777" w:rsidR="00902B2F" w:rsidRDefault="00902B2F">
      <w:pPr>
        <w:pStyle w:val="WP"/>
        <w:keepLines/>
      </w:pPr>
      <w:r>
        <w:t>*</w:t>
      </w:r>
    </w:p>
    <w:p w14:paraId="34535CE6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 the 4 subframes :</w:t>
      </w:r>
    </w:p>
    <w:p w14:paraId="7D1FA437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pitch delay</w:t>
      </w:r>
      <w:r>
        <w:tab/>
      </w:r>
      <w:r>
        <w:tab/>
      </w:r>
      <w:r>
        <w:tab/>
        <w:t>8 bits (first)</w:t>
      </w:r>
    </w:p>
    <w:p w14:paraId="41EBC8D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bits (others)</w:t>
      </w:r>
    </w:p>
    <w:p w14:paraId="0D83D71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codebook index</w:t>
      </w:r>
      <w:r>
        <w:tab/>
      </w:r>
      <w:r>
        <w:tab/>
        <w:t>14 bits</w:t>
      </w:r>
    </w:p>
    <w:p w14:paraId="15DE523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pulse global sign</w:t>
      </w:r>
      <w:r>
        <w:tab/>
      </w:r>
      <w:r>
        <w:tab/>
        <w:t>1 bit</w:t>
      </w:r>
    </w:p>
    <w:p w14:paraId="0D03B8F5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pulse shift</w:t>
      </w:r>
      <w:r>
        <w:tab/>
      </w:r>
      <w:r>
        <w:tab/>
      </w:r>
      <w:r>
        <w:tab/>
        <w:t>1 bit</w:t>
      </w:r>
    </w:p>
    <w:p w14:paraId="62DB475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pitch and innovation gains</w:t>
      </w:r>
      <w:r>
        <w:tab/>
        <w:t>6 bits</w:t>
      </w:r>
    </w:p>
    <w:p w14:paraId="114D11F4" w14:textId="77777777" w:rsidR="00902B2F" w:rsidRDefault="00902B2F">
      <w:pPr>
        <w:pStyle w:val="WP"/>
        <w:keepNext/>
      </w:pPr>
      <w:r>
        <w:t>*</w:t>
      </w:r>
    </w:p>
    <w:p w14:paraId="54B67157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7626FD2E" w14:textId="77777777" w:rsidR="00902B2F" w:rsidRDefault="00902B2F">
      <w:pPr>
        <w:pStyle w:val="LD10"/>
        <w:keepNext w:val="0"/>
      </w:pPr>
    </w:p>
    <w:p w14:paraId="50CBC11A" w14:textId="77777777" w:rsidR="00902B2F" w:rsidRDefault="00902B2F">
      <w:pPr>
        <w:pStyle w:val="LD10"/>
        <w:keepNext w:val="0"/>
      </w:pPr>
      <w:r>
        <w:t>#define PRM_NO    23</w:t>
      </w:r>
    </w:p>
    <w:p w14:paraId="33BBD1CC" w14:textId="77777777" w:rsidR="00902B2F" w:rsidRDefault="00902B2F">
      <w:pPr>
        <w:pStyle w:val="LD10"/>
        <w:keepNext w:val="0"/>
      </w:pPr>
    </w:p>
    <w:p w14:paraId="476C404C" w14:textId="77777777" w:rsidR="00902B2F" w:rsidRDefault="00902B2F">
      <w:pPr>
        <w:pStyle w:val="LD10"/>
        <w:keepNext w:val="0"/>
      </w:pPr>
      <w:r>
        <w:t>void Prm2bits_Tetra(Word16 prm[], Word16 bits[])</w:t>
      </w:r>
    </w:p>
    <w:p w14:paraId="1EEB7E80" w14:textId="77777777" w:rsidR="00902B2F" w:rsidRDefault="00902B2F">
      <w:pPr>
        <w:pStyle w:val="LD10"/>
        <w:keepNext w:val="0"/>
      </w:pPr>
      <w:r>
        <w:t>{</w:t>
      </w:r>
    </w:p>
    <w:p w14:paraId="4B60B4A3" w14:textId="77777777" w:rsidR="00902B2F" w:rsidRDefault="00902B2F">
      <w:pPr>
        <w:pStyle w:val="LD10"/>
        <w:keepNext w:val="0"/>
      </w:pPr>
      <w:r>
        <w:t xml:space="preserve">  Word16 i;</w:t>
      </w:r>
    </w:p>
    <w:p w14:paraId="57FEBDA3" w14:textId="77777777" w:rsidR="00902B2F" w:rsidRDefault="00902B2F">
      <w:pPr>
        <w:pStyle w:val="LD10"/>
        <w:keepNext w:val="0"/>
      </w:pPr>
      <w:r>
        <w:t xml:space="preserve">  static Word16 bitno[PRM_NO] = {8, 9, 9,            /* split VQ LSP  */</w:t>
      </w:r>
    </w:p>
    <w:p w14:paraId="62BDE9AF" w14:textId="77777777" w:rsidR="00902B2F" w:rsidRDefault="00902B2F">
      <w:pPr>
        <w:pStyle w:val="LD10"/>
        <w:keepNext w:val="0"/>
      </w:pPr>
      <w:r>
        <w:t xml:space="preserve">                                 8, 14, 1, 1, 6,     /* subframe 1    */</w:t>
      </w:r>
    </w:p>
    <w:p w14:paraId="2ABAC5C1" w14:textId="77777777" w:rsidR="00902B2F" w:rsidRDefault="00902B2F">
      <w:pPr>
        <w:pStyle w:val="LD10"/>
        <w:keepNext w:val="0"/>
      </w:pPr>
      <w:r>
        <w:t xml:space="preserve">                                 5, 14, 1, 1, 6,     /* subframe 2    */</w:t>
      </w:r>
    </w:p>
    <w:p w14:paraId="5A413529" w14:textId="77777777" w:rsidR="00902B2F" w:rsidRDefault="00902B2F">
      <w:pPr>
        <w:pStyle w:val="LD10"/>
        <w:keepNext w:val="0"/>
      </w:pPr>
      <w:r>
        <w:t xml:space="preserve">                                 5, 14, 1, 1, 6,     /* subframe 3    */</w:t>
      </w:r>
    </w:p>
    <w:p w14:paraId="12A13AA4" w14:textId="77777777" w:rsidR="00902B2F" w:rsidRDefault="00902B2F">
      <w:pPr>
        <w:pStyle w:val="LD10"/>
        <w:keepNext w:val="0"/>
      </w:pPr>
      <w:r>
        <w:t xml:space="preserve">                                 5, 14, 1, 1, 6};    /* subframe 4    */</w:t>
      </w:r>
    </w:p>
    <w:p w14:paraId="4E5369C3" w14:textId="77777777" w:rsidR="00902B2F" w:rsidRDefault="00902B2F">
      <w:pPr>
        <w:pStyle w:val="LD10"/>
        <w:keepNext w:val="0"/>
      </w:pPr>
    </w:p>
    <w:p w14:paraId="710D42EA" w14:textId="77777777" w:rsidR="00902B2F" w:rsidRDefault="00902B2F">
      <w:pPr>
        <w:pStyle w:val="LD10"/>
        <w:keepNext w:val="0"/>
      </w:pPr>
      <w:r>
        <w:t xml:space="preserve">  *bits++ = 0;</w:t>
      </w:r>
      <w:r>
        <w:tab/>
        <w:t>/* bit[0] = 0, at receiver this bits indicate BFI */</w:t>
      </w:r>
    </w:p>
    <w:p w14:paraId="24CD0C7C" w14:textId="77777777" w:rsidR="00902B2F" w:rsidRDefault="00902B2F">
      <w:pPr>
        <w:pStyle w:val="LD10"/>
        <w:keepNext w:val="0"/>
      </w:pPr>
    </w:p>
    <w:p w14:paraId="6964C617" w14:textId="77777777" w:rsidR="00902B2F" w:rsidRDefault="00902B2F">
      <w:pPr>
        <w:pStyle w:val="LD10"/>
        <w:keepNext w:val="0"/>
      </w:pPr>
      <w:r>
        <w:t xml:space="preserve">  for (i = 0; i &lt; PRM_NO; i++)</w:t>
      </w:r>
    </w:p>
    <w:p w14:paraId="5A10406A" w14:textId="77777777" w:rsidR="00902B2F" w:rsidRDefault="00902B2F">
      <w:pPr>
        <w:pStyle w:val="LD10"/>
        <w:keepNext w:val="0"/>
      </w:pPr>
      <w:r>
        <w:t xml:space="preserve">  {</w:t>
      </w:r>
    </w:p>
    <w:p w14:paraId="3C83F71A" w14:textId="77777777" w:rsidR="00902B2F" w:rsidRDefault="00902B2F">
      <w:pPr>
        <w:pStyle w:val="LD10"/>
        <w:keepNext w:val="0"/>
      </w:pPr>
      <w:r>
        <w:t xml:space="preserve">    int2bin(prm[i], bitno[i], bits);</w:t>
      </w:r>
    </w:p>
    <w:p w14:paraId="2DAB7D0F" w14:textId="77777777" w:rsidR="00902B2F" w:rsidRDefault="00902B2F">
      <w:pPr>
        <w:pStyle w:val="LD10"/>
        <w:keepNext w:val="0"/>
      </w:pPr>
      <w:r>
        <w:t xml:space="preserve">    bits += bitno[i];</w:t>
      </w:r>
    </w:p>
    <w:p w14:paraId="26E96F68" w14:textId="77777777" w:rsidR="00902B2F" w:rsidRDefault="00902B2F">
      <w:pPr>
        <w:pStyle w:val="LD10"/>
        <w:keepNext w:val="0"/>
      </w:pPr>
      <w:r>
        <w:t xml:space="preserve">  }</w:t>
      </w:r>
    </w:p>
    <w:p w14:paraId="6463C325" w14:textId="77777777" w:rsidR="00902B2F" w:rsidRDefault="00902B2F">
      <w:pPr>
        <w:pStyle w:val="LD10"/>
        <w:keepNext w:val="0"/>
      </w:pPr>
      <w:r>
        <w:t xml:space="preserve">  return;</w:t>
      </w:r>
    </w:p>
    <w:p w14:paraId="62423E87" w14:textId="77777777" w:rsidR="00902B2F" w:rsidRDefault="00902B2F">
      <w:pPr>
        <w:pStyle w:val="LD10"/>
        <w:keepNext w:val="0"/>
      </w:pPr>
      <w:r>
        <w:lastRenderedPageBreak/>
        <w:t>}</w:t>
      </w:r>
    </w:p>
    <w:p w14:paraId="2265A3F3" w14:textId="77777777" w:rsidR="00902B2F" w:rsidRDefault="00902B2F">
      <w:pPr>
        <w:pStyle w:val="Heading2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.4</w:t>
      </w:r>
      <w:r>
        <w:tab/>
        <w:t>Library of Signal Processing Related Subroutines</w:t>
      </w:r>
    </w:p>
    <w:p w14:paraId="304F7220" w14:textId="77777777" w:rsidR="00902B2F" w:rsidRDefault="00902B2F">
      <w:pPr>
        <w:pStyle w:val="WP"/>
      </w:pPr>
    </w:p>
    <w:p w14:paraId="72DA0F16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3281BA8D" w14:textId="77777777" w:rsidR="00902B2F" w:rsidRDefault="00902B2F">
      <w:pPr>
        <w:pStyle w:val="WP"/>
        <w:ind w:right="282"/>
      </w:pPr>
      <w:r>
        <w:t>*</w:t>
      </w:r>
    </w:p>
    <w:p w14:paraId="35DE7AEE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7" w:name="sub_dsp_c"/>
      <w:bookmarkEnd w:id="7"/>
      <w:r>
        <w:tab/>
      </w:r>
      <w:r>
        <w:tab/>
        <w:t>:</w:t>
      </w:r>
      <w:r>
        <w:tab/>
        <w:t>sub_dsp.c</w:t>
      </w:r>
    </w:p>
    <w:p w14:paraId="331ECFC8" w14:textId="77777777" w:rsidR="00902B2F" w:rsidRDefault="00902B2F">
      <w:pPr>
        <w:pStyle w:val="WP"/>
        <w:ind w:right="282"/>
      </w:pPr>
      <w:r>
        <w:t>*</w:t>
      </w:r>
    </w:p>
    <w:p w14:paraId="401604E5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General Purpose Signal Processing Library</w:t>
      </w:r>
    </w:p>
    <w:p w14:paraId="27C6ABD8" w14:textId="77777777" w:rsidR="00902B2F" w:rsidRDefault="00902B2F">
      <w:pPr>
        <w:pStyle w:val="WP"/>
        <w:ind w:right="282"/>
      </w:pPr>
      <w:r>
        <w:t>*</w:t>
      </w:r>
    </w:p>
    <w:p w14:paraId="0BBB5178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2C310D76" w14:textId="77777777" w:rsidR="00902B2F" w:rsidRDefault="00902B2F">
      <w:pPr>
        <w:pStyle w:val="WP"/>
        <w:ind w:right="282"/>
      </w:pPr>
      <w:r>
        <w:t>*</w:t>
      </w:r>
    </w:p>
    <w:p w14:paraId="70DE296D" w14:textId="77777777" w:rsidR="00902B2F" w:rsidRDefault="00902B2F">
      <w:pPr>
        <w:pStyle w:val="WP"/>
        <w:ind w:right="282"/>
      </w:pPr>
      <w:r>
        <w:t>*</w:t>
      </w:r>
      <w:r>
        <w:tab/>
        <w:t>SUB-ROUTINES</w:t>
      </w:r>
      <w:r>
        <w:tab/>
        <w:t>:</w:t>
      </w:r>
      <w:r>
        <w:tab/>
        <w:t>- Autocorr()</w:t>
      </w:r>
    </w:p>
    <w:p w14:paraId="15E83855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Az_Lsp()</w:t>
      </w:r>
    </w:p>
    <w:p w14:paraId="08C5C09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Back_Fil()</w:t>
      </w:r>
    </w:p>
    <w:p w14:paraId="25792A2F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Chebps()</w:t>
      </w:r>
    </w:p>
    <w:p w14:paraId="345406B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Convolve()</w:t>
      </w:r>
    </w:p>
    <w:p w14:paraId="1691A84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Fac_Pond()</w:t>
      </w:r>
    </w:p>
    <w:p w14:paraId="6CF1FF9D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Get_Lsp_Pol()</w:t>
      </w:r>
    </w:p>
    <w:p w14:paraId="1AE816F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Int_Lpc4()</w:t>
      </w:r>
    </w:p>
    <w:p w14:paraId="54C67938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Lag_Window()</w:t>
      </w:r>
    </w:p>
    <w:p w14:paraId="5D25319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Levin_32()</w:t>
      </w:r>
    </w:p>
    <w:p w14:paraId="76ED0675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LPC_Gain()</w:t>
      </w:r>
    </w:p>
    <w:p w14:paraId="7E1DC01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Lsp_Az()</w:t>
      </w:r>
    </w:p>
    <w:p w14:paraId="565E5F42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Pond_Ai()</w:t>
      </w:r>
    </w:p>
    <w:p w14:paraId="7D79566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Residu()</w:t>
      </w:r>
    </w:p>
    <w:p w14:paraId="32F43E5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Syn_Filt()</w:t>
      </w:r>
    </w:p>
    <w:p w14:paraId="5F08DEA1" w14:textId="77777777" w:rsidR="00902B2F" w:rsidRDefault="00902B2F">
      <w:pPr>
        <w:pStyle w:val="WP"/>
        <w:ind w:right="282"/>
      </w:pPr>
      <w:r>
        <w:t>*</w:t>
      </w:r>
    </w:p>
    <w:p w14:paraId="7251C1D1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45856E61" w14:textId="77777777" w:rsidR="00902B2F" w:rsidRDefault="00902B2F">
      <w:pPr>
        <w:pStyle w:val="WP"/>
      </w:pPr>
      <w:r>
        <w:t>*</w:t>
      </w:r>
    </w:p>
    <w:p w14:paraId="2AE85808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2E85E7C0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stdio.h</w:t>
      </w:r>
    </w:p>
    <w:p w14:paraId="6218771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stdlib.h</w:t>
      </w:r>
    </w:p>
    <w:p w14:paraId="5F9E3627" w14:textId="77777777" w:rsidR="00902B2F" w:rsidRDefault="00902B2F">
      <w:pPr>
        <w:pStyle w:val="WP"/>
        <w:ind w:right="282"/>
      </w:pPr>
      <w:r>
        <w:t>*</w:t>
      </w:r>
    </w:p>
    <w:p w14:paraId="53904CD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grid .tab</w:t>
      </w:r>
    </w:p>
    <w:p w14:paraId="61E173D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lag_wind.tab</w:t>
      </w:r>
    </w:p>
    <w:p w14:paraId="2125790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window.tab</w:t>
      </w:r>
    </w:p>
    <w:p w14:paraId="35A13320" w14:textId="77777777" w:rsidR="00902B2F" w:rsidRDefault="00902B2F">
      <w:pPr>
        <w:pStyle w:val="WP"/>
        <w:ind w:right="282"/>
      </w:pPr>
      <w:r>
        <w:t>*</w:t>
      </w:r>
    </w:p>
    <w:p w14:paraId="043318D6" w14:textId="77777777" w:rsidR="00902B2F" w:rsidRDefault="00902B2F">
      <w:pPr>
        <w:pStyle w:val="WP"/>
        <w:ind w:right="282"/>
      </w:pPr>
      <w:r>
        <w:t>************************************************************************/</w:t>
      </w:r>
    </w:p>
    <w:p w14:paraId="374C84C9" w14:textId="77777777" w:rsidR="00902B2F" w:rsidRDefault="00902B2F">
      <w:pPr>
        <w:pStyle w:val="LD10"/>
      </w:pPr>
    </w:p>
    <w:p w14:paraId="0D8EF1F5" w14:textId="77777777" w:rsidR="00902B2F" w:rsidRDefault="00902B2F">
      <w:pPr>
        <w:pStyle w:val="LD10"/>
        <w:keepNext w:val="0"/>
      </w:pPr>
      <w:r>
        <w:t>#include &lt;stdio.h&gt;</w:t>
      </w:r>
    </w:p>
    <w:p w14:paraId="3FE4FCCD" w14:textId="77777777" w:rsidR="00902B2F" w:rsidRDefault="00902B2F">
      <w:pPr>
        <w:pStyle w:val="LD10"/>
        <w:keepNext w:val="0"/>
      </w:pPr>
      <w:r>
        <w:t>#include &lt;stdlib.h&gt;</w:t>
      </w:r>
    </w:p>
    <w:p w14:paraId="4EC3122C" w14:textId="77777777" w:rsidR="00902B2F" w:rsidRDefault="00902B2F">
      <w:pPr>
        <w:pStyle w:val="LD10"/>
        <w:keepNext w:val="0"/>
      </w:pPr>
      <w:r>
        <w:t>#include "source.h"</w:t>
      </w:r>
    </w:p>
    <w:p w14:paraId="2C9D09B0" w14:textId="77777777" w:rsidR="00902B2F" w:rsidRDefault="00902B2F">
      <w:pPr>
        <w:pStyle w:val="LD10"/>
      </w:pPr>
    </w:p>
    <w:p w14:paraId="1F896767" w14:textId="77777777" w:rsidR="00902B2F" w:rsidRDefault="00902B2F">
      <w:pPr>
        <w:pStyle w:val="LD10"/>
        <w:keepNext w:val="0"/>
      </w:pPr>
      <w:r>
        <w:t>#include "grid.tab"</w:t>
      </w:r>
    </w:p>
    <w:p w14:paraId="75509250" w14:textId="77777777" w:rsidR="00902B2F" w:rsidRDefault="00902B2F">
      <w:pPr>
        <w:pStyle w:val="LD10"/>
        <w:keepNext w:val="0"/>
      </w:pPr>
      <w:r>
        <w:t>#include "lag_wind.tab"</w:t>
      </w:r>
    </w:p>
    <w:p w14:paraId="2F09F43C" w14:textId="77777777" w:rsidR="00902B2F" w:rsidRDefault="00902B2F">
      <w:pPr>
        <w:pStyle w:val="LD10"/>
      </w:pPr>
      <w:r>
        <w:t>#include "window.tab"</w:t>
      </w:r>
    </w:p>
    <w:p w14:paraId="2BEB6E4D" w14:textId="77777777" w:rsidR="00902B2F" w:rsidRDefault="00902B2F">
      <w:pPr>
        <w:pStyle w:val="LD10"/>
        <w:keepNext w:val="0"/>
      </w:pPr>
    </w:p>
    <w:p w14:paraId="01F344E9" w14:textId="77777777" w:rsidR="00902B2F" w:rsidRDefault="00902B2F">
      <w:pPr>
        <w:pStyle w:val="LD10"/>
      </w:pPr>
      <w:r>
        <w:t>/* pp = local LPC order, nc =pp/2 */</w:t>
      </w:r>
    </w:p>
    <w:p w14:paraId="6CA75650" w14:textId="77777777" w:rsidR="00902B2F" w:rsidRDefault="00902B2F">
      <w:pPr>
        <w:pStyle w:val="LD10"/>
      </w:pPr>
      <w:r>
        <w:t>#define pp (Word16)10</w:t>
      </w:r>
    </w:p>
    <w:p w14:paraId="6AA739B1" w14:textId="77777777" w:rsidR="00902B2F" w:rsidRDefault="00902B2F">
      <w:pPr>
        <w:pStyle w:val="LD10"/>
      </w:pPr>
      <w:r>
        <w:t>#define nc (Word16)5</w:t>
      </w:r>
    </w:p>
    <w:p w14:paraId="2C5D2B2C" w14:textId="77777777" w:rsidR="00902B2F" w:rsidRDefault="00902B2F">
      <w:pPr>
        <w:pStyle w:val="LD10"/>
      </w:pPr>
    </w:p>
    <w:p w14:paraId="0D4DF1BB" w14:textId="77777777" w:rsidR="00902B2F" w:rsidRDefault="00902B2F">
      <w:pPr>
        <w:pStyle w:val="LD10"/>
      </w:pPr>
      <w:r>
        <w:t>/* Length for local impulse response */</w:t>
      </w:r>
    </w:p>
    <w:p w14:paraId="023F5600" w14:textId="77777777" w:rsidR="00902B2F" w:rsidRDefault="00902B2F">
      <w:pPr>
        <w:pStyle w:val="LD10"/>
      </w:pPr>
    </w:p>
    <w:p w14:paraId="52D2E0EA" w14:textId="77777777" w:rsidR="00902B2F" w:rsidRDefault="00902B2F">
      <w:pPr>
        <w:pStyle w:val="LD10"/>
      </w:pPr>
      <w:r>
        <w:t>#define  llg     (Word16)60</w:t>
      </w:r>
    </w:p>
    <w:p w14:paraId="7F0B6392" w14:textId="77777777" w:rsidR="00902B2F" w:rsidRDefault="00902B2F">
      <w:pPr>
        <w:pStyle w:val="LD10"/>
        <w:keepNext w:val="0"/>
      </w:pPr>
    </w:p>
    <w:p w14:paraId="72F7E4D4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2B127E8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F8D792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Autocorr</w:t>
      </w:r>
      <w:r>
        <w:fldChar w:fldCharType="begin"/>
      </w:r>
      <w:r>
        <w:instrText>xe "Autocorr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716CD0A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68CDB8C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autocorrelations</w:t>
      </w:r>
    </w:p>
    <w:p w14:paraId="14CF7E1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7246E40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4BA674C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4BDBB783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Autocorr(buffer_in,p,buffer_out1,buffer_out2)</w:t>
      </w:r>
    </w:p>
    <w:p w14:paraId="471BEAAA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(Routine_Name(input1,input2,output1,output2))</w:t>
      </w:r>
    </w:p>
    <w:p w14:paraId="15065FF1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09B4E6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511BCBEA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26AAB92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signal buffer</w:t>
      </w:r>
    </w:p>
    <w:p w14:paraId="4144D88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933A0BE" w14:textId="77777777" w:rsidR="00902B2F" w:rsidRDefault="00902B2F">
      <w:pPr>
        <w:pStyle w:val="WP"/>
        <w:keepNext/>
        <w:keepLines/>
      </w:pPr>
      <w:r>
        <w:t>*</w:t>
      </w:r>
    </w:p>
    <w:p w14:paraId="1CAA4981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LPC order</w:t>
      </w:r>
    </w:p>
    <w:p w14:paraId="4BD2A15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A8491BF" w14:textId="77777777" w:rsidR="00902B2F" w:rsidRDefault="00902B2F">
      <w:pPr>
        <w:pStyle w:val="WP"/>
        <w:keepNext/>
        <w:keepLines/>
      </w:pPr>
      <w:r>
        <w:t>*</w:t>
      </w:r>
    </w:p>
    <w:p w14:paraId="7AD831F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3029C7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638535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Autocorrelations buffer (msb)</w:t>
      </w:r>
    </w:p>
    <w:p w14:paraId="59E15A7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55758E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2F9493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OUTPUT2</w:t>
      </w:r>
      <w:r>
        <w:tab/>
      </w:r>
      <w:r>
        <w:tab/>
      </w:r>
      <w:r>
        <w:tab/>
        <w:t>:</w:t>
      </w:r>
      <w:r>
        <w:tab/>
        <w:t>- Description : Autocorrelations buffer (lsb)</w:t>
      </w:r>
    </w:p>
    <w:p w14:paraId="607A938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97A861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C764D2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17BEC72" w14:textId="77777777" w:rsidR="00902B2F" w:rsidRDefault="00902B2F">
      <w:pPr>
        <w:pStyle w:val="WP"/>
        <w:keepNext/>
      </w:pPr>
      <w:r>
        <w:t>*</w:t>
      </w:r>
    </w:p>
    <w:p w14:paraId="3A2AD297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17DDCA64" w14:textId="77777777" w:rsidR="00902B2F" w:rsidRDefault="00902B2F">
      <w:pPr>
        <w:pStyle w:val="LD10"/>
      </w:pPr>
    </w:p>
    <w:p w14:paraId="32AA2882" w14:textId="77777777" w:rsidR="00902B2F" w:rsidRDefault="00902B2F">
      <w:pPr>
        <w:pStyle w:val="LD10"/>
      </w:pPr>
      <w:r>
        <w:t>void Autocorr(Word16 x[], Word16 p, Word16 r_h[], Word16 r_l[])</w:t>
      </w:r>
    </w:p>
    <w:p w14:paraId="44E0D652" w14:textId="77777777" w:rsidR="00902B2F" w:rsidRDefault="00902B2F">
      <w:pPr>
        <w:pStyle w:val="LD10"/>
      </w:pPr>
      <w:r>
        <w:t>{</w:t>
      </w:r>
    </w:p>
    <w:p w14:paraId="008AF27E" w14:textId="77777777" w:rsidR="00902B2F" w:rsidRDefault="00902B2F">
      <w:pPr>
        <w:pStyle w:val="LD10"/>
      </w:pPr>
      <w:r>
        <w:t xml:space="preserve">  Word16 i, j, norm;</w:t>
      </w:r>
    </w:p>
    <w:p w14:paraId="6D85720F" w14:textId="77777777" w:rsidR="00902B2F" w:rsidRDefault="00902B2F">
      <w:pPr>
        <w:pStyle w:val="LD10"/>
      </w:pPr>
      <w:r>
        <w:t xml:space="preserve">  Word16 y[L_window];</w:t>
      </w:r>
    </w:p>
    <w:p w14:paraId="3375A2AF" w14:textId="77777777" w:rsidR="00902B2F" w:rsidRDefault="00902B2F">
      <w:pPr>
        <w:pStyle w:val="LD10"/>
      </w:pPr>
      <w:r>
        <w:t xml:space="preserve">  Word32 sum;</w:t>
      </w:r>
    </w:p>
    <w:p w14:paraId="42EEF4E8" w14:textId="77777777" w:rsidR="00902B2F" w:rsidRDefault="00902B2F">
      <w:pPr>
        <w:pStyle w:val="LD10"/>
      </w:pPr>
    </w:p>
    <w:p w14:paraId="6436403F" w14:textId="77777777" w:rsidR="00902B2F" w:rsidRDefault="00902B2F">
      <w:pPr>
        <w:pStyle w:val="LD10"/>
      </w:pPr>
      <w:r>
        <w:t xml:space="preserve">  extern Flag Overflow;</w:t>
      </w:r>
    </w:p>
    <w:p w14:paraId="104B942C" w14:textId="77777777" w:rsidR="00902B2F" w:rsidRDefault="00902B2F">
      <w:pPr>
        <w:pStyle w:val="LD10"/>
      </w:pPr>
    </w:p>
    <w:p w14:paraId="3E8002F3" w14:textId="77777777" w:rsidR="00902B2F" w:rsidRDefault="00902B2F">
      <w:pPr>
        <w:pStyle w:val="LD10"/>
      </w:pPr>
      <w:r>
        <w:t xml:space="preserve">  /* Windowing of signal */</w:t>
      </w:r>
    </w:p>
    <w:p w14:paraId="4FFDE923" w14:textId="77777777" w:rsidR="00902B2F" w:rsidRDefault="00902B2F">
      <w:pPr>
        <w:pStyle w:val="LD10"/>
      </w:pPr>
    </w:p>
    <w:p w14:paraId="5AE5BAC8" w14:textId="77777777" w:rsidR="00902B2F" w:rsidRDefault="00902B2F">
      <w:pPr>
        <w:pStyle w:val="LD10"/>
      </w:pPr>
      <w:r>
        <w:t xml:space="preserve">  for(i=0; i&lt;L_window; i++)</w:t>
      </w:r>
    </w:p>
    <w:p w14:paraId="3A3B670B" w14:textId="77777777" w:rsidR="00902B2F" w:rsidRDefault="00902B2F">
      <w:pPr>
        <w:pStyle w:val="LD10"/>
      </w:pPr>
      <w:r>
        <w:t xml:space="preserve">    y[i] = mult_r(x[i], window[i]);</w:t>
      </w:r>
    </w:p>
    <w:p w14:paraId="13ECE96A" w14:textId="77777777" w:rsidR="00902B2F" w:rsidRDefault="00902B2F">
      <w:pPr>
        <w:pStyle w:val="LD10"/>
      </w:pPr>
    </w:p>
    <w:p w14:paraId="02C347E0" w14:textId="77777777" w:rsidR="00902B2F" w:rsidRDefault="00902B2F">
      <w:pPr>
        <w:pStyle w:val="LD10"/>
      </w:pPr>
      <w:r>
        <w:t xml:space="preserve">  /* Compute r[0] and test for overflow */</w:t>
      </w:r>
    </w:p>
    <w:p w14:paraId="18A910FA" w14:textId="77777777" w:rsidR="00902B2F" w:rsidRDefault="00902B2F">
      <w:pPr>
        <w:pStyle w:val="LD10"/>
      </w:pPr>
    </w:p>
    <w:p w14:paraId="28FD0DEE" w14:textId="77777777" w:rsidR="00902B2F" w:rsidRDefault="00902B2F">
      <w:pPr>
        <w:pStyle w:val="LD10"/>
      </w:pPr>
      <w:r>
        <w:t xml:space="preserve">  do {</w:t>
      </w:r>
    </w:p>
    <w:p w14:paraId="0F0C3C67" w14:textId="77777777" w:rsidR="00902B2F" w:rsidRDefault="00902B2F">
      <w:pPr>
        <w:pStyle w:val="LD10"/>
      </w:pPr>
      <w:r>
        <w:t xml:space="preserve">    Overflow = 0;</w:t>
      </w:r>
    </w:p>
    <w:p w14:paraId="63760632" w14:textId="77777777" w:rsidR="00902B2F" w:rsidRDefault="00902B2F">
      <w:pPr>
        <w:pStyle w:val="LD10"/>
      </w:pPr>
      <w:r>
        <w:t xml:space="preserve">    sum = 1;</w:t>
      </w:r>
      <w:r>
        <w:tab/>
      </w:r>
      <w:r>
        <w:tab/>
      </w:r>
      <w:r>
        <w:tab/>
      </w:r>
      <w:r>
        <w:tab/>
        <w:t>/* Avoid case of all zeros */</w:t>
      </w:r>
    </w:p>
    <w:p w14:paraId="41D890A5" w14:textId="77777777" w:rsidR="00902B2F" w:rsidRDefault="00902B2F">
      <w:pPr>
        <w:pStyle w:val="LD10"/>
      </w:pPr>
      <w:r>
        <w:t xml:space="preserve">    for(i=0; i&lt;L_window; i++)</w:t>
      </w:r>
    </w:p>
    <w:p w14:paraId="2C31D3AC" w14:textId="77777777" w:rsidR="00902B2F" w:rsidRDefault="00902B2F">
      <w:pPr>
        <w:pStyle w:val="LD10"/>
      </w:pPr>
      <w:r>
        <w:t xml:space="preserve">      sum = L_mac0(sum, y[i], y[i]);</w:t>
      </w:r>
    </w:p>
    <w:p w14:paraId="0E923D23" w14:textId="77777777" w:rsidR="00902B2F" w:rsidRDefault="00902B2F">
      <w:pPr>
        <w:pStyle w:val="LD10"/>
      </w:pPr>
    </w:p>
    <w:p w14:paraId="1B401E6A" w14:textId="77777777" w:rsidR="00902B2F" w:rsidRDefault="00902B2F">
      <w:pPr>
        <w:pStyle w:val="LD10"/>
      </w:pPr>
      <w:r>
        <w:t xml:space="preserve">    /* If overflow divide y[] by 4 */</w:t>
      </w:r>
    </w:p>
    <w:p w14:paraId="05DB92EA" w14:textId="77777777" w:rsidR="00902B2F" w:rsidRDefault="00902B2F">
      <w:pPr>
        <w:pStyle w:val="LD10"/>
      </w:pPr>
    </w:p>
    <w:p w14:paraId="539FDCA5" w14:textId="77777777" w:rsidR="00902B2F" w:rsidRDefault="00902B2F">
      <w:pPr>
        <w:pStyle w:val="LD10"/>
      </w:pPr>
      <w:r>
        <w:t xml:space="preserve">    if(Overflow != 0)</w:t>
      </w:r>
    </w:p>
    <w:p w14:paraId="36E08447" w14:textId="77777777" w:rsidR="00902B2F" w:rsidRDefault="00902B2F">
      <w:pPr>
        <w:pStyle w:val="LD10"/>
      </w:pPr>
      <w:r>
        <w:t xml:space="preserve">    {</w:t>
      </w:r>
    </w:p>
    <w:p w14:paraId="5E3F6591" w14:textId="77777777" w:rsidR="00902B2F" w:rsidRDefault="00902B2F">
      <w:pPr>
        <w:pStyle w:val="LD10"/>
      </w:pPr>
      <w:r>
        <w:t xml:space="preserve">      for(i=0; i&lt;L_window; i++)</w:t>
      </w:r>
    </w:p>
    <w:p w14:paraId="41285A58" w14:textId="77777777" w:rsidR="00902B2F" w:rsidRDefault="00902B2F">
      <w:pPr>
        <w:pStyle w:val="LD10"/>
      </w:pPr>
      <w:r>
        <w:t xml:space="preserve">        y[i] = shr(y[i], (Word16)2);</w:t>
      </w:r>
    </w:p>
    <w:p w14:paraId="441EC6AC" w14:textId="77777777" w:rsidR="00902B2F" w:rsidRDefault="00902B2F">
      <w:pPr>
        <w:pStyle w:val="LD10"/>
      </w:pPr>
      <w:r>
        <w:t xml:space="preserve">    }</w:t>
      </w:r>
    </w:p>
    <w:p w14:paraId="6BB8931E" w14:textId="77777777" w:rsidR="00902B2F" w:rsidRDefault="00902B2F">
      <w:pPr>
        <w:pStyle w:val="LD10"/>
      </w:pPr>
    </w:p>
    <w:p w14:paraId="22F0CF8D" w14:textId="77777777" w:rsidR="00902B2F" w:rsidRDefault="00902B2F">
      <w:pPr>
        <w:pStyle w:val="LD10"/>
      </w:pPr>
      <w:r>
        <w:t xml:space="preserve">  }while(Overflow != 0);</w:t>
      </w:r>
    </w:p>
    <w:p w14:paraId="0B570C33" w14:textId="77777777" w:rsidR="00902B2F" w:rsidRDefault="00902B2F">
      <w:pPr>
        <w:pStyle w:val="LD10"/>
      </w:pPr>
      <w:r>
        <w:br w:type="page"/>
      </w:r>
    </w:p>
    <w:p w14:paraId="257BA7F1" w14:textId="77777777" w:rsidR="00902B2F" w:rsidRDefault="00902B2F">
      <w:pPr>
        <w:pStyle w:val="LD10"/>
      </w:pPr>
      <w:r>
        <w:t xml:space="preserve"> /* Normalization of r[0] */</w:t>
      </w:r>
    </w:p>
    <w:p w14:paraId="13E690DC" w14:textId="77777777" w:rsidR="00902B2F" w:rsidRDefault="00902B2F">
      <w:pPr>
        <w:pStyle w:val="LD10"/>
      </w:pPr>
    </w:p>
    <w:p w14:paraId="0F500644" w14:textId="77777777" w:rsidR="00902B2F" w:rsidRDefault="00902B2F">
      <w:pPr>
        <w:pStyle w:val="LD10"/>
      </w:pPr>
      <w:r>
        <w:t xml:space="preserve">  norm = norm_l(sum);</w:t>
      </w:r>
    </w:p>
    <w:p w14:paraId="0C0D16FA" w14:textId="77777777" w:rsidR="00902B2F" w:rsidRDefault="00902B2F">
      <w:pPr>
        <w:pStyle w:val="LD10"/>
      </w:pPr>
      <w:r>
        <w:t xml:space="preserve">  sum  = L_shl(sum, norm);</w:t>
      </w:r>
    </w:p>
    <w:p w14:paraId="6D37381A" w14:textId="77777777" w:rsidR="00902B2F" w:rsidRDefault="00902B2F">
      <w:pPr>
        <w:pStyle w:val="LD10"/>
      </w:pPr>
      <w:r>
        <w:t xml:space="preserve">  sum  = L_shr(sum, (Word16)1);</w:t>
      </w:r>
      <w:r>
        <w:tab/>
      </w:r>
      <w:r>
        <w:tab/>
        <w:t>/* For special double format */</w:t>
      </w:r>
    </w:p>
    <w:p w14:paraId="7A7041FD" w14:textId="77777777" w:rsidR="00902B2F" w:rsidRDefault="00902B2F">
      <w:pPr>
        <w:pStyle w:val="LD10"/>
      </w:pPr>
      <w:r>
        <w:t xml:space="preserve">  L_extract(sum, &amp;r_h[0], &amp;r_l[0]);</w:t>
      </w:r>
    </w:p>
    <w:p w14:paraId="3FA0938D" w14:textId="77777777" w:rsidR="00902B2F" w:rsidRDefault="00902B2F">
      <w:pPr>
        <w:pStyle w:val="LD10"/>
      </w:pPr>
    </w:p>
    <w:p w14:paraId="0E495FD1" w14:textId="77777777" w:rsidR="00902B2F" w:rsidRDefault="00902B2F">
      <w:pPr>
        <w:pStyle w:val="LD10"/>
      </w:pPr>
      <w:r>
        <w:t xml:space="preserve"> /* r[1] to r[p] */</w:t>
      </w:r>
    </w:p>
    <w:p w14:paraId="2FED955E" w14:textId="77777777" w:rsidR="00902B2F" w:rsidRDefault="00902B2F">
      <w:pPr>
        <w:pStyle w:val="LD10"/>
      </w:pPr>
    </w:p>
    <w:p w14:paraId="4887F2B7" w14:textId="77777777" w:rsidR="00902B2F" w:rsidRDefault="00902B2F">
      <w:pPr>
        <w:pStyle w:val="LD10"/>
      </w:pPr>
      <w:r>
        <w:t xml:space="preserve">  for (i = 1; i &lt;= p; i++)</w:t>
      </w:r>
    </w:p>
    <w:p w14:paraId="22773FD5" w14:textId="77777777" w:rsidR="00902B2F" w:rsidRDefault="00902B2F">
      <w:pPr>
        <w:pStyle w:val="LD10"/>
      </w:pPr>
      <w:r>
        <w:t xml:space="preserve">  {</w:t>
      </w:r>
    </w:p>
    <w:p w14:paraId="53D890B1" w14:textId="77777777" w:rsidR="00902B2F" w:rsidRDefault="00902B2F">
      <w:pPr>
        <w:pStyle w:val="LD10"/>
      </w:pPr>
      <w:r>
        <w:t xml:space="preserve">    sum = 0;</w:t>
      </w:r>
    </w:p>
    <w:p w14:paraId="3633A6A0" w14:textId="77777777" w:rsidR="00902B2F" w:rsidRDefault="00902B2F">
      <w:pPr>
        <w:pStyle w:val="LD10"/>
      </w:pPr>
      <w:r>
        <w:t xml:space="preserve">    for(j=0; j&lt;L_window-i; j++)</w:t>
      </w:r>
    </w:p>
    <w:p w14:paraId="768C172C" w14:textId="77777777" w:rsidR="00902B2F" w:rsidRDefault="00902B2F">
      <w:pPr>
        <w:pStyle w:val="LD10"/>
      </w:pPr>
      <w:r>
        <w:t xml:space="preserve">      sum = L_mac0(sum, y[j], y[j+i]);</w:t>
      </w:r>
    </w:p>
    <w:p w14:paraId="7761E506" w14:textId="77777777" w:rsidR="00902B2F" w:rsidRDefault="00902B2F">
      <w:pPr>
        <w:pStyle w:val="LD10"/>
      </w:pPr>
    </w:p>
    <w:p w14:paraId="019C02B5" w14:textId="77777777" w:rsidR="00902B2F" w:rsidRDefault="00902B2F">
      <w:pPr>
        <w:pStyle w:val="LD10"/>
      </w:pPr>
      <w:r>
        <w:t xml:space="preserve">    sum = L_shr(sum, (Word16)1);</w:t>
      </w:r>
      <w:r>
        <w:tab/>
      </w:r>
      <w:r>
        <w:tab/>
        <w:t>/* Special double format */</w:t>
      </w:r>
    </w:p>
    <w:p w14:paraId="5920800B" w14:textId="77777777" w:rsidR="00902B2F" w:rsidRDefault="00902B2F">
      <w:pPr>
        <w:pStyle w:val="LD10"/>
      </w:pPr>
      <w:r>
        <w:t xml:space="preserve">    sum = L_shl(sum, norm);</w:t>
      </w:r>
    </w:p>
    <w:p w14:paraId="4EDCF8DE" w14:textId="77777777" w:rsidR="00902B2F" w:rsidRDefault="00902B2F">
      <w:pPr>
        <w:pStyle w:val="LD10"/>
      </w:pPr>
      <w:r>
        <w:t xml:space="preserve">    L_extract(sum, &amp;r_h[i], &amp;r_l[i]);</w:t>
      </w:r>
    </w:p>
    <w:p w14:paraId="0E443DE9" w14:textId="77777777" w:rsidR="00902B2F" w:rsidRDefault="00902B2F">
      <w:pPr>
        <w:pStyle w:val="LD10"/>
      </w:pPr>
      <w:r>
        <w:t xml:space="preserve">  }</w:t>
      </w:r>
    </w:p>
    <w:p w14:paraId="6B07BE47" w14:textId="77777777" w:rsidR="00902B2F" w:rsidRDefault="00902B2F">
      <w:pPr>
        <w:pStyle w:val="LD10"/>
      </w:pPr>
      <w:r>
        <w:t xml:space="preserve">  return;</w:t>
      </w:r>
    </w:p>
    <w:p w14:paraId="231B9132" w14:textId="77777777" w:rsidR="00902B2F" w:rsidRDefault="00902B2F">
      <w:pPr>
        <w:pStyle w:val="LD10"/>
      </w:pPr>
      <w:r>
        <w:t>}</w:t>
      </w:r>
    </w:p>
    <w:p w14:paraId="739DF81D" w14:textId="77777777" w:rsidR="00902B2F" w:rsidRDefault="00902B2F">
      <w:pPr>
        <w:pStyle w:val="WP"/>
        <w:keepNext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0E445F48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7008129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Az_Lsp</w:t>
      </w:r>
      <w:r>
        <w:fldChar w:fldCharType="begin"/>
      </w:r>
      <w:r>
        <w:instrText>xe "Az_Lsp</w:instrText>
      </w:r>
      <w:r>
        <w:tab/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00BEF97D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975EBF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LSPs  in the cosine domain</w:t>
      </w:r>
    </w:p>
    <w:p w14:paraId="7BEABF2B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from the LPC coefficients  (order=10)</w:t>
      </w:r>
    </w:p>
    <w:p w14:paraId="77B4C8C2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6D86A94B" w14:textId="77777777" w:rsidR="00902B2F" w:rsidRDefault="00902B2F">
      <w:pPr>
        <w:pStyle w:val="WP"/>
        <w:keepNext/>
        <w:tabs>
          <w:tab w:val="left" w:pos="426"/>
        </w:tabs>
      </w:pPr>
      <w:r>
        <w:t>**************************************************************************</w:t>
      </w:r>
    </w:p>
    <w:p w14:paraId="621994F6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0A747EC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Az_Lsp(buffer_in1,buffer_out,buffer_in2)</w:t>
      </w:r>
    </w:p>
    <w:p w14:paraId="32316BB8" w14:textId="77777777" w:rsidR="00902B2F" w:rsidRDefault="00902B2F">
      <w:pPr>
        <w:pStyle w:val="WP"/>
        <w:keepNext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(Routine_Name(input1,output1,input2))</w:t>
      </w:r>
    </w:p>
    <w:p w14:paraId="2CFE453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31B3155F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E4799AE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</w:p>
    <w:p w14:paraId="5BDF7C94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Predictor coefficients</w:t>
      </w:r>
    </w:p>
    <w:p w14:paraId="27BB27D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51F41010" w14:textId="77777777" w:rsidR="00902B2F" w:rsidRDefault="00902B2F">
      <w:pPr>
        <w:pStyle w:val="WP"/>
        <w:keepNext/>
        <w:keepLines/>
      </w:pPr>
      <w:r>
        <w:t>*</w:t>
      </w:r>
    </w:p>
    <w:p w14:paraId="1B190F0E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Previous LSP values</w:t>
      </w:r>
    </w:p>
    <w:p w14:paraId="2B634C6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(in case not 10 roots are found)</w:t>
      </w:r>
    </w:p>
    <w:p w14:paraId="1B75D2D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1227803E" w14:textId="77777777" w:rsidR="00902B2F" w:rsidRDefault="00902B2F">
      <w:pPr>
        <w:pStyle w:val="WP"/>
        <w:keepNext/>
        <w:keepLines/>
      </w:pPr>
      <w:r>
        <w:t>*</w:t>
      </w:r>
    </w:p>
    <w:p w14:paraId="106F8C1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25DFF5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B1A3E5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 xml:space="preserve">- Description : Line spectral pairs in the </w:t>
      </w:r>
    </w:p>
    <w:p w14:paraId="08D597B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cosine domain</w:t>
      </w:r>
    </w:p>
    <w:p w14:paraId="052A561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4434BD6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6537349" w14:textId="77777777" w:rsidR="00902B2F" w:rsidRDefault="00902B2F">
      <w:pPr>
        <w:pStyle w:val="WP"/>
        <w:keepNext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3A7A80F3" w14:textId="77777777" w:rsidR="00902B2F" w:rsidRDefault="00902B2F">
      <w:pPr>
        <w:pStyle w:val="WP"/>
        <w:keepNext/>
      </w:pPr>
      <w:r>
        <w:t>*</w:t>
      </w:r>
    </w:p>
    <w:p w14:paraId="08B1C46B" w14:textId="77777777" w:rsidR="00902B2F" w:rsidRDefault="00902B2F">
      <w:pPr>
        <w:pStyle w:val="WP"/>
        <w:keepNext/>
      </w:pPr>
      <w:r>
        <w:t>**************************************************************************/</w:t>
      </w:r>
    </w:p>
    <w:p w14:paraId="26C9040E" w14:textId="77777777" w:rsidR="00902B2F" w:rsidRDefault="00902B2F">
      <w:pPr>
        <w:pStyle w:val="LD10"/>
        <w:keepNext w:val="0"/>
      </w:pPr>
    </w:p>
    <w:p w14:paraId="08AD55FF" w14:textId="77777777" w:rsidR="00902B2F" w:rsidRDefault="00902B2F">
      <w:pPr>
        <w:pStyle w:val="LD10"/>
        <w:keepNext w:val="0"/>
      </w:pPr>
      <w:r>
        <w:t>void Az_Lsp(Word16 a[], Word16 lsp[], Word16 old_lsp[])</w:t>
      </w:r>
    </w:p>
    <w:p w14:paraId="7CC8C0FE" w14:textId="77777777" w:rsidR="00902B2F" w:rsidRDefault="00902B2F">
      <w:pPr>
        <w:pStyle w:val="LD10"/>
        <w:keepNext w:val="0"/>
      </w:pPr>
      <w:r>
        <w:t>{</w:t>
      </w:r>
    </w:p>
    <w:p w14:paraId="3CA0DAAB" w14:textId="77777777" w:rsidR="00902B2F" w:rsidRDefault="00902B2F">
      <w:pPr>
        <w:pStyle w:val="LD10"/>
        <w:keepNext w:val="0"/>
      </w:pPr>
      <w:r>
        <w:t xml:space="preserve"> Word16 i, j, nf, ip;</w:t>
      </w:r>
    </w:p>
    <w:p w14:paraId="01F1987C" w14:textId="77777777" w:rsidR="00902B2F" w:rsidRDefault="00902B2F">
      <w:pPr>
        <w:pStyle w:val="LD10"/>
        <w:keepNext w:val="0"/>
      </w:pPr>
      <w:r>
        <w:t xml:space="preserve"> Word16 xlow, ylow, xhigh, yhigh, xmid, ymid, xint;</w:t>
      </w:r>
    </w:p>
    <w:p w14:paraId="2C736FAA" w14:textId="77777777" w:rsidR="00902B2F" w:rsidRDefault="00902B2F">
      <w:pPr>
        <w:pStyle w:val="LD10"/>
        <w:keepNext w:val="0"/>
      </w:pPr>
      <w:r>
        <w:t xml:space="preserve"> Word16 x, y, sign, exp;</w:t>
      </w:r>
    </w:p>
    <w:p w14:paraId="638FA373" w14:textId="77777777" w:rsidR="00902B2F" w:rsidRDefault="00902B2F">
      <w:pPr>
        <w:pStyle w:val="LD10"/>
        <w:keepNext w:val="0"/>
      </w:pPr>
      <w:r>
        <w:t xml:space="preserve"> Word16 *coef;</w:t>
      </w:r>
    </w:p>
    <w:p w14:paraId="187E69B1" w14:textId="77777777" w:rsidR="00902B2F" w:rsidRDefault="00902B2F">
      <w:pPr>
        <w:pStyle w:val="LD10"/>
        <w:keepNext w:val="0"/>
      </w:pPr>
      <w:r>
        <w:t xml:space="preserve"> Word16 f1[pp/2+1], f2[pp/2+1];</w:t>
      </w:r>
    </w:p>
    <w:p w14:paraId="44A968E4" w14:textId="77777777" w:rsidR="00902B2F" w:rsidRDefault="00902B2F">
      <w:pPr>
        <w:pStyle w:val="LD10"/>
        <w:keepNext w:val="0"/>
      </w:pPr>
      <w:r>
        <w:t xml:space="preserve"> Word32 t0;</w:t>
      </w:r>
    </w:p>
    <w:p w14:paraId="3229D882" w14:textId="77777777" w:rsidR="00902B2F" w:rsidRDefault="00902B2F">
      <w:pPr>
        <w:pStyle w:val="LD10"/>
        <w:keepNext w:val="0"/>
      </w:pPr>
    </w:p>
    <w:p w14:paraId="0A63B95D" w14:textId="77777777" w:rsidR="00902B2F" w:rsidRDefault="00902B2F">
      <w:pPr>
        <w:pStyle w:val="LD10"/>
        <w:keepNext w:val="0"/>
      </w:pPr>
      <w:r>
        <w:t>/*-------------------------------------------------------------*</w:t>
      </w:r>
    </w:p>
    <w:p w14:paraId="2ECAD8DD" w14:textId="77777777" w:rsidR="00902B2F" w:rsidRDefault="00902B2F">
      <w:pPr>
        <w:pStyle w:val="LD10"/>
        <w:keepNext w:val="0"/>
      </w:pPr>
      <w:r>
        <w:t xml:space="preserve"> *  find the sum and diff. pol. F1(z) and F2(z)                *</w:t>
      </w:r>
    </w:p>
    <w:p w14:paraId="36EE52FA" w14:textId="77777777" w:rsidR="00902B2F" w:rsidRDefault="00902B2F">
      <w:pPr>
        <w:pStyle w:val="LD10"/>
        <w:keepNext w:val="0"/>
      </w:pPr>
      <w:r>
        <w:t xml:space="preserve"> *    F1(z) &lt;--- F1(z)/(1+z**-1) &amp; F2(z) &lt;--- F2(z)/(1-z**-1)  *</w:t>
      </w:r>
    </w:p>
    <w:p w14:paraId="6FF21F9A" w14:textId="77777777" w:rsidR="00902B2F" w:rsidRDefault="00902B2F">
      <w:pPr>
        <w:pStyle w:val="LD10"/>
        <w:keepNext w:val="0"/>
      </w:pPr>
      <w:r>
        <w:t xml:space="preserve"> *                                                             *</w:t>
      </w:r>
    </w:p>
    <w:p w14:paraId="36B34E88" w14:textId="77777777" w:rsidR="00902B2F" w:rsidRDefault="00902B2F">
      <w:pPr>
        <w:pStyle w:val="LD10"/>
        <w:keepNext w:val="0"/>
      </w:pPr>
      <w:r>
        <w:t xml:space="preserve"> * f1[0] = 1.0;                                                *</w:t>
      </w:r>
    </w:p>
    <w:p w14:paraId="17D88D5A" w14:textId="77777777" w:rsidR="00902B2F" w:rsidRDefault="00902B2F">
      <w:pPr>
        <w:pStyle w:val="LD10"/>
        <w:keepNext w:val="0"/>
      </w:pPr>
      <w:r>
        <w:t xml:space="preserve"> * f2[0] = 1.0;                                                *</w:t>
      </w:r>
    </w:p>
    <w:p w14:paraId="69B37648" w14:textId="77777777" w:rsidR="00902B2F" w:rsidRDefault="00902B2F">
      <w:pPr>
        <w:pStyle w:val="LD10"/>
        <w:keepNext w:val="0"/>
      </w:pPr>
      <w:r>
        <w:t xml:space="preserve"> *                                                             *</w:t>
      </w:r>
    </w:p>
    <w:p w14:paraId="24CD9807" w14:textId="77777777" w:rsidR="00902B2F" w:rsidRDefault="00902B2F">
      <w:pPr>
        <w:pStyle w:val="LD10"/>
        <w:keepNext w:val="0"/>
      </w:pPr>
      <w:r>
        <w:t xml:space="preserve"> * for (i = 0; i&lt; nc; i++)                                     *</w:t>
      </w:r>
    </w:p>
    <w:p w14:paraId="7E4DFF49" w14:textId="77777777" w:rsidR="00902B2F" w:rsidRDefault="00902B2F">
      <w:pPr>
        <w:pStyle w:val="LD10"/>
        <w:keepNext w:val="0"/>
      </w:pPr>
      <w:r>
        <w:t xml:space="preserve"> * {                                                           *</w:t>
      </w:r>
    </w:p>
    <w:p w14:paraId="11477CF2" w14:textId="77777777" w:rsidR="00902B2F" w:rsidRDefault="00902B2F">
      <w:pPr>
        <w:pStyle w:val="LD10"/>
        <w:keepNext w:val="0"/>
      </w:pPr>
      <w:r>
        <w:t xml:space="preserve"> *   f1[i+1] = a[i+1] + a[pp-i] - f1[i] ;                       *</w:t>
      </w:r>
    </w:p>
    <w:p w14:paraId="7E911944" w14:textId="77777777" w:rsidR="00902B2F" w:rsidRDefault="00902B2F">
      <w:pPr>
        <w:pStyle w:val="LD10"/>
        <w:keepNext w:val="0"/>
      </w:pPr>
      <w:r>
        <w:t xml:space="preserve"> *   f2[i+1] = a[i+1] - a[pp-i] + f2[i] ;                       *</w:t>
      </w:r>
    </w:p>
    <w:p w14:paraId="1F833F3D" w14:textId="77777777" w:rsidR="00902B2F" w:rsidRDefault="00902B2F">
      <w:pPr>
        <w:pStyle w:val="LD10"/>
        <w:keepNext w:val="0"/>
      </w:pPr>
      <w:r>
        <w:t xml:space="preserve"> * }                                                           *</w:t>
      </w:r>
    </w:p>
    <w:p w14:paraId="091DD29E" w14:textId="77777777" w:rsidR="00902B2F" w:rsidRDefault="00902B2F">
      <w:pPr>
        <w:pStyle w:val="LD10"/>
        <w:keepNext w:val="0"/>
      </w:pPr>
      <w:r>
        <w:t xml:space="preserve"> *-------------------------------------------------------------*/</w:t>
      </w:r>
    </w:p>
    <w:p w14:paraId="5825A780" w14:textId="77777777" w:rsidR="00902B2F" w:rsidRDefault="00902B2F">
      <w:pPr>
        <w:pStyle w:val="LD10"/>
        <w:keepNext w:val="0"/>
      </w:pPr>
    </w:p>
    <w:p w14:paraId="3797CADE" w14:textId="77777777" w:rsidR="00902B2F" w:rsidRDefault="00902B2F">
      <w:pPr>
        <w:pStyle w:val="LD10"/>
        <w:keepNext w:val="0"/>
      </w:pPr>
      <w:r>
        <w:t xml:space="preserve"> f1[0] = 2048;</w:t>
      </w:r>
      <w:r>
        <w:tab/>
      </w:r>
      <w:r>
        <w:tab/>
      </w:r>
      <w:r>
        <w:tab/>
      </w:r>
      <w:r>
        <w:tab/>
        <w:t>/* f1[0] = 1.0 is in Q11 */</w:t>
      </w:r>
    </w:p>
    <w:p w14:paraId="554E79AB" w14:textId="77777777" w:rsidR="00902B2F" w:rsidRDefault="00902B2F">
      <w:pPr>
        <w:pStyle w:val="LD10"/>
        <w:keepNext w:val="0"/>
      </w:pPr>
      <w:r>
        <w:t xml:space="preserve"> f2[0] = 2048;</w:t>
      </w:r>
      <w:r>
        <w:tab/>
      </w:r>
      <w:r>
        <w:tab/>
      </w:r>
      <w:r>
        <w:tab/>
      </w:r>
      <w:r>
        <w:tab/>
        <w:t>/* f2[0] = 1.0 is in Q11 */</w:t>
      </w:r>
    </w:p>
    <w:p w14:paraId="3E9E78DA" w14:textId="77777777" w:rsidR="00902B2F" w:rsidRDefault="00902B2F">
      <w:pPr>
        <w:pStyle w:val="LD10"/>
        <w:keepNext w:val="0"/>
      </w:pPr>
      <w:r>
        <w:br w:type="page"/>
      </w:r>
    </w:p>
    <w:p w14:paraId="608F13F7" w14:textId="77777777" w:rsidR="00902B2F" w:rsidRDefault="00902B2F">
      <w:pPr>
        <w:pStyle w:val="LD10"/>
        <w:keepNext w:val="0"/>
      </w:pPr>
      <w:r>
        <w:t xml:space="preserve"> for (i = 0; i&lt; nc; i++)</w:t>
      </w:r>
    </w:p>
    <w:p w14:paraId="6BFDE396" w14:textId="77777777" w:rsidR="00902B2F" w:rsidRDefault="00902B2F">
      <w:pPr>
        <w:pStyle w:val="LD10"/>
        <w:keepNext w:val="0"/>
      </w:pPr>
      <w:r>
        <w:t xml:space="preserve"> {</w:t>
      </w:r>
    </w:p>
    <w:p w14:paraId="0610F12D" w14:textId="77777777" w:rsidR="00902B2F" w:rsidRDefault="00902B2F">
      <w:pPr>
        <w:pStyle w:val="LD10"/>
        <w:keepNext w:val="0"/>
      </w:pPr>
      <w:r>
        <w:t xml:space="preserve">   t0 = Load_sh(a[i+1], (Word16)15);</w:t>
      </w:r>
      <w:r>
        <w:tab/>
        <w:t>/* a[i+1]  in Q27 */</w:t>
      </w:r>
    </w:p>
    <w:p w14:paraId="5300EC3E" w14:textId="77777777" w:rsidR="00902B2F" w:rsidRDefault="00902B2F">
      <w:pPr>
        <w:pStyle w:val="LD10"/>
        <w:keepNext w:val="0"/>
      </w:pPr>
      <w:r>
        <w:t xml:space="preserve">   t0 = add_sh(t0, a[pp-i], (Word16)15);</w:t>
      </w:r>
      <w:r>
        <w:tab/>
        <w:t>/* +a[pp-i] in Q27 */</w:t>
      </w:r>
    </w:p>
    <w:p w14:paraId="6573D665" w14:textId="77777777" w:rsidR="00902B2F" w:rsidRDefault="00902B2F">
      <w:pPr>
        <w:pStyle w:val="LD10"/>
        <w:keepNext w:val="0"/>
      </w:pPr>
      <w:r>
        <w:t xml:space="preserve">   t0 = sub_sh16(t0, f1[i]);</w:t>
      </w:r>
      <w:r>
        <w:tab/>
      </w:r>
      <w:r>
        <w:tab/>
      </w:r>
      <w:r>
        <w:tab/>
        <w:t>/* -f1[i]  in Q27 */</w:t>
      </w:r>
    </w:p>
    <w:p w14:paraId="27F4D2A9" w14:textId="77777777" w:rsidR="00902B2F" w:rsidRDefault="00902B2F">
      <w:pPr>
        <w:pStyle w:val="LD10"/>
        <w:keepNext w:val="0"/>
      </w:pPr>
      <w:r>
        <w:t xml:space="preserve">   f1[i+1] = extract_h(t0);</w:t>
      </w:r>
      <w:r>
        <w:tab/>
      </w:r>
      <w:r>
        <w:tab/>
        <w:t>/* f1[i+1] = a[i+1] + a[pp-i] - f1[i] */</w:t>
      </w:r>
    </w:p>
    <w:p w14:paraId="76425B6F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result in Q11  */</w:t>
      </w:r>
    </w:p>
    <w:p w14:paraId="6ABA9A72" w14:textId="77777777" w:rsidR="00902B2F" w:rsidRDefault="00902B2F">
      <w:pPr>
        <w:pStyle w:val="LD10"/>
        <w:keepNext w:val="0"/>
      </w:pPr>
    </w:p>
    <w:p w14:paraId="13C401A0" w14:textId="77777777" w:rsidR="00902B2F" w:rsidRDefault="00902B2F">
      <w:pPr>
        <w:pStyle w:val="LD10"/>
        <w:keepNext w:val="0"/>
      </w:pPr>
      <w:r>
        <w:t xml:space="preserve">   t0 = Load_sh(a[i+1], (Word16)15);</w:t>
      </w:r>
      <w:r>
        <w:tab/>
        <w:t>/* a[i+1]  in Q27   */</w:t>
      </w:r>
    </w:p>
    <w:p w14:paraId="617F146A" w14:textId="77777777" w:rsidR="00902B2F" w:rsidRDefault="00902B2F">
      <w:pPr>
        <w:pStyle w:val="LD10"/>
        <w:keepNext w:val="0"/>
      </w:pPr>
      <w:r>
        <w:t xml:space="preserve">   t0 = sub_sh(t0, a[pp-i], (Word16)15);</w:t>
      </w:r>
      <w:r>
        <w:tab/>
        <w:t>/* -a[pp-i] in Q27 */</w:t>
      </w:r>
    </w:p>
    <w:p w14:paraId="633F16AC" w14:textId="77777777" w:rsidR="00902B2F" w:rsidRDefault="00902B2F">
      <w:pPr>
        <w:pStyle w:val="LD10"/>
        <w:keepNext w:val="0"/>
      </w:pPr>
      <w:r>
        <w:t xml:space="preserve">   t0 = add_sh16(t0, f2[i]);</w:t>
      </w:r>
      <w:r>
        <w:tab/>
      </w:r>
      <w:r>
        <w:tab/>
      </w:r>
      <w:r>
        <w:tab/>
        <w:t>/* +f2[i] in Q27  */</w:t>
      </w:r>
    </w:p>
    <w:p w14:paraId="0655C178" w14:textId="77777777" w:rsidR="00902B2F" w:rsidRDefault="00902B2F">
      <w:pPr>
        <w:pStyle w:val="LD10"/>
        <w:keepNext w:val="0"/>
      </w:pPr>
      <w:r>
        <w:t xml:space="preserve">   f2[i+1] = extract_h(t0);</w:t>
      </w:r>
      <w:r>
        <w:tab/>
      </w:r>
      <w:r>
        <w:tab/>
        <w:t>/* f2[i+1] = a[i+1] - a[pp-i] + f2[i] */</w:t>
      </w:r>
    </w:p>
    <w:p w14:paraId="22EBCB2C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result in Q11  */</w:t>
      </w:r>
    </w:p>
    <w:p w14:paraId="4ADE21C3" w14:textId="77777777" w:rsidR="00902B2F" w:rsidRDefault="00902B2F">
      <w:pPr>
        <w:pStyle w:val="LD10"/>
        <w:keepNext w:val="0"/>
      </w:pPr>
      <w:r>
        <w:t xml:space="preserve"> }</w:t>
      </w:r>
    </w:p>
    <w:p w14:paraId="46C21A52" w14:textId="77777777" w:rsidR="00902B2F" w:rsidRDefault="00902B2F">
      <w:pPr>
        <w:pStyle w:val="LD10"/>
        <w:keepNext w:val="0"/>
      </w:pPr>
    </w:p>
    <w:p w14:paraId="1F788585" w14:textId="77777777" w:rsidR="00902B2F" w:rsidRDefault="00902B2F">
      <w:pPr>
        <w:pStyle w:val="LD10"/>
        <w:keepNext w:val="0"/>
      </w:pPr>
      <w:r>
        <w:t>/*-------------------------------------------------------------*</w:t>
      </w:r>
    </w:p>
    <w:p w14:paraId="6DA70EF6" w14:textId="77777777" w:rsidR="00902B2F" w:rsidRDefault="00902B2F">
      <w:pPr>
        <w:pStyle w:val="LD10"/>
        <w:keepNext w:val="0"/>
      </w:pPr>
      <w:r>
        <w:t xml:space="preserve"> * find the LSPs using the Chebichev pol. evaluation           *</w:t>
      </w:r>
    </w:p>
    <w:p w14:paraId="3CF5F6CB" w14:textId="77777777" w:rsidR="00902B2F" w:rsidRDefault="00902B2F">
      <w:pPr>
        <w:pStyle w:val="LD10"/>
        <w:keepNext w:val="0"/>
      </w:pPr>
      <w:r>
        <w:t xml:space="preserve"> *-------------------------------------------------------------*/</w:t>
      </w:r>
    </w:p>
    <w:p w14:paraId="4309944D" w14:textId="77777777" w:rsidR="00902B2F" w:rsidRDefault="00902B2F">
      <w:pPr>
        <w:pStyle w:val="LD10"/>
        <w:keepNext w:val="0"/>
      </w:pPr>
    </w:p>
    <w:p w14:paraId="618B1D8B" w14:textId="77777777" w:rsidR="00902B2F" w:rsidRDefault="00902B2F">
      <w:pPr>
        <w:pStyle w:val="LD10"/>
        <w:keepNext w:val="0"/>
      </w:pPr>
      <w:r>
        <w:t xml:space="preserve"> nf=0;          /* number of found frequencies */</w:t>
      </w:r>
    </w:p>
    <w:p w14:paraId="30F959F4" w14:textId="77777777" w:rsidR="00902B2F" w:rsidRDefault="00902B2F">
      <w:pPr>
        <w:pStyle w:val="LD10"/>
        <w:keepNext w:val="0"/>
      </w:pPr>
      <w:r>
        <w:t xml:space="preserve"> ip=0;          /* indicator for f1 or f2      */</w:t>
      </w:r>
    </w:p>
    <w:p w14:paraId="68FCB42A" w14:textId="77777777" w:rsidR="00902B2F" w:rsidRDefault="00902B2F">
      <w:pPr>
        <w:pStyle w:val="LD10"/>
        <w:keepNext w:val="0"/>
      </w:pPr>
    </w:p>
    <w:p w14:paraId="419896E2" w14:textId="77777777" w:rsidR="00902B2F" w:rsidRDefault="00902B2F">
      <w:pPr>
        <w:pStyle w:val="LD10"/>
        <w:keepNext w:val="0"/>
      </w:pPr>
      <w:r>
        <w:t xml:space="preserve"> coef = f1;</w:t>
      </w:r>
    </w:p>
    <w:p w14:paraId="15E13DF6" w14:textId="77777777" w:rsidR="00902B2F" w:rsidRDefault="00902B2F">
      <w:pPr>
        <w:pStyle w:val="LD10"/>
        <w:keepNext w:val="0"/>
      </w:pPr>
    </w:p>
    <w:p w14:paraId="7D12C262" w14:textId="77777777" w:rsidR="00902B2F" w:rsidRDefault="00902B2F">
      <w:pPr>
        <w:pStyle w:val="LD10"/>
        <w:keepNext w:val="0"/>
      </w:pPr>
      <w:r>
        <w:t xml:space="preserve"> xlow = grid[0];</w:t>
      </w:r>
    </w:p>
    <w:p w14:paraId="53B81666" w14:textId="77777777" w:rsidR="00902B2F" w:rsidRDefault="00902B2F">
      <w:pPr>
        <w:pStyle w:val="LD10"/>
        <w:keepNext w:val="0"/>
      </w:pPr>
      <w:r>
        <w:t xml:space="preserve"> ylow = Chebps(xlow, coef, nc);</w:t>
      </w:r>
    </w:p>
    <w:p w14:paraId="58401701" w14:textId="77777777" w:rsidR="00902B2F" w:rsidRDefault="00902B2F">
      <w:pPr>
        <w:pStyle w:val="LD10"/>
        <w:keepNext w:val="0"/>
      </w:pPr>
    </w:p>
    <w:p w14:paraId="2DBF53F0" w14:textId="77777777" w:rsidR="00902B2F" w:rsidRDefault="00902B2F">
      <w:pPr>
        <w:pStyle w:val="LD10"/>
        <w:keepNext w:val="0"/>
      </w:pPr>
      <w:r>
        <w:t xml:space="preserve"> j = 0;</w:t>
      </w:r>
    </w:p>
    <w:p w14:paraId="2003D81C" w14:textId="77777777" w:rsidR="00902B2F" w:rsidRDefault="00902B2F">
      <w:pPr>
        <w:pStyle w:val="LD10"/>
        <w:keepNext w:val="0"/>
      </w:pPr>
      <w:r>
        <w:t xml:space="preserve"> while ( (nf &lt; pp) &amp;&amp; (j &lt; grid_points) )</w:t>
      </w:r>
    </w:p>
    <w:p w14:paraId="4E866D4F" w14:textId="77777777" w:rsidR="00902B2F" w:rsidRDefault="00902B2F">
      <w:pPr>
        <w:pStyle w:val="LD10"/>
        <w:keepNext w:val="0"/>
      </w:pPr>
      <w:r>
        <w:t xml:space="preserve"> {</w:t>
      </w:r>
    </w:p>
    <w:p w14:paraId="161C3FF3" w14:textId="77777777" w:rsidR="00902B2F" w:rsidRDefault="00902B2F">
      <w:pPr>
        <w:pStyle w:val="LD10"/>
        <w:keepNext w:val="0"/>
      </w:pPr>
      <w:r>
        <w:t xml:space="preserve">   j++;</w:t>
      </w:r>
    </w:p>
    <w:p w14:paraId="54CE155B" w14:textId="77777777" w:rsidR="00902B2F" w:rsidRDefault="00902B2F">
      <w:pPr>
        <w:pStyle w:val="LD10"/>
        <w:keepNext w:val="0"/>
      </w:pPr>
      <w:r>
        <w:t xml:space="preserve">   xhigh = xlow;</w:t>
      </w:r>
    </w:p>
    <w:p w14:paraId="01163A3A" w14:textId="77777777" w:rsidR="00902B2F" w:rsidRDefault="00902B2F">
      <w:pPr>
        <w:pStyle w:val="LD10"/>
        <w:keepNext w:val="0"/>
      </w:pPr>
      <w:r>
        <w:t xml:space="preserve">   yhigh = ylow;</w:t>
      </w:r>
    </w:p>
    <w:p w14:paraId="4CC46157" w14:textId="77777777" w:rsidR="00902B2F" w:rsidRDefault="00902B2F">
      <w:pPr>
        <w:pStyle w:val="LD10"/>
        <w:keepNext w:val="0"/>
      </w:pPr>
      <w:r>
        <w:t xml:space="preserve">   xlow  = grid[j];</w:t>
      </w:r>
    </w:p>
    <w:p w14:paraId="24D72F22" w14:textId="77777777" w:rsidR="00902B2F" w:rsidRDefault="00902B2F">
      <w:pPr>
        <w:pStyle w:val="LD10"/>
        <w:keepNext w:val="0"/>
      </w:pPr>
      <w:r>
        <w:t xml:space="preserve">   ylow  = Chebps(xlow,coef,nc);</w:t>
      </w:r>
    </w:p>
    <w:p w14:paraId="6E37F933" w14:textId="77777777" w:rsidR="00902B2F" w:rsidRDefault="00902B2F">
      <w:pPr>
        <w:pStyle w:val="LD10"/>
        <w:keepNext w:val="0"/>
      </w:pPr>
    </w:p>
    <w:p w14:paraId="74600F29" w14:textId="77777777" w:rsidR="00902B2F" w:rsidRDefault="00902B2F">
      <w:pPr>
        <w:pStyle w:val="LD10"/>
        <w:keepNext w:val="0"/>
      </w:pPr>
      <w:r>
        <w:t xml:space="preserve">   if ( L_mult0(ylow,yhigh) &lt;= (Word32)0)</w:t>
      </w:r>
    </w:p>
    <w:p w14:paraId="24329EFE" w14:textId="77777777" w:rsidR="00902B2F" w:rsidRDefault="00902B2F">
      <w:pPr>
        <w:pStyle w:val="LD10"/>
        <w:keepNext w:val="0"/>
      </w:pPr>
      <w:r>
        <w:t xml:space="preserve">   {</w:t>
      </w:r>
    </w:p>
    <w:p w14:paraId="450A3CEE" w14:textId="77777777" w:rsidR="00902B2F" w:rsidRDefault="00902B2F">
      <w:pPr>
        <w:pStyle w:val="LD10"/>
        <w:keepNext w:val="0"/>
      </w:pPr>
    </w:p>
    <w:p w14:paraId="34D05B51" w14:textId="77777777" w:rsidR="00902B2F" w:rsidRDefault="00902B2F">
      <w:pPr>
        <w:pStyle w:val="LD10"/>
        <w:keepNext w:val="0"/>
      </w:pPr>
      <w:r>
        <w:t xml:space="preserve">     /* divide 4 times the interval */</w:t>
      </w:r>
    </w:p>
    <w:p w14:paraId="384BF8A2" w14:textId="77777777" w:rsidR="00902B2F" w:rsidRDefault="00902B2F">
      <w:pPr>
        <w:pStyle w:val="LD10"/>
        <w:keepNext w:val="0"/>
      </w:pPr>
    </w:p>
    <w:p w14:paraId="558E4042" w14:textId="77777777" w:rsidR="00902B2F" w:rsidRDefault="00902B2F">
      <w:pPr>
        <w:pStyle w:val="LD10"/>
        <w:keepNext w:val="0"/>
      </w:pPr>
      <w:r>
        <w:t xml:space="preserve">     for (i = 0; i &lt; 4; i++)</w:t>
      </w:r>
    </w:p>
    <w:p w14:paraId="4D4402E9" w14:textId="77777777" w:rsidR="00902B2F" w:rsidRDefault="00902B2F">
      <w:pPr>
        <w:pStyle w:val="LD10"/>
        <w:keepNext w:val="0"/>
      </w:pPr>
      <w:r>
        <w:t xml:space="preserve">     {</w:t>
      </w:r>
    </w:p>
    <w:p w14:paraId="453083CE" w14:textId="77777777" w:rsidR="00902B2F" w:rsidRDefault="00902B2F">
      <w:pPr>
        <w:pStyle w:val="LD10"/>
        <w:keepNext w:val="0"/>
      </w:pPr>
      <w:r>
        <w:t xml:space="preserve">       t0   = Load_sh(xlow, (Word16)15);</w:t>
      </w:r>
      <w:r>
        <w:tab/>
        <w:t>/* xmid = 0.5*(xlow + xhigh) */</w:t>
      </w:r>
    </w:p>
    <w:p w14:paraId="713D4389" w14:textId="77777777" w:rsidR="00902B2F" w:rsidRDefault="00902B2F">
      <w:pPr>
        <w:pStyle w:val="LD10"/>
        <w:keepNext w:val="0"/>
      </w:pPr>
      <w:r>
        <w:t xml:space="preserve">       t0   = add_sh(t0, xhigh, (Word16)15);</w:t>
      </w:r>
    </w:p>
    <w:p w14:paraId="5654C678" w14:textId="77777777" w:rsidR="00902B2F" w:rsidRDefault="00902B2F">
      <w:pPr>
        <w:pStyle w:val="LD10"/>
        <w:keepNext w:val="0"/>
      </w:pPr>
      <w:r>
        <w:t xml:space="preserve">       xmid = extract_h(t0);</w:t>
      </w:r>
    </w:p>
    <w:p w14:paraId="0D4ED26C" w14:textId="77777777" w:rsidR="00902B2F" w:rsidRDefault="00902B2F">
      <w:pPr>
        <w:pStyle w:val="LD10"/>
        <w:keepNext w:val="0"/>
      </w:pPr>
    </w:p>
    <w:p w14:paraId="23EB3122" w14:textId="77777777" w:rsidR="00902B2F" w:rsidRDefault="00902B2F">
      <w:pPr>
        <w:pStyle w:val="LD10"/>
        <w:keepNext w:val="0"/>
      </w:pPr>
      <w:r>
        <w:t xml:space="preserve">       ymid = Chebps(xmid,coef,nc);</w:t>
      </w:r>
    </w:p>
    <w:p w14:paraId="10C8AC29" w14:textId="77777777" w:rsidR="00902B2F" w:rsidRDefault="00902B2F">
      <w:pPr>
        <w:pStyle w:val="LD10"/>
        <w:keepNext w:val="0"/>
      </w:pPr>
    </w:p>
    <w:p w14:paraId="7D816D51" w14:textId="77777777" w:rsidR="00902B2F" w:rsidRDefault="00902B2F">
      <w:pPr>
        <w:pStyle w:val="LD10"/>
        <w:keepNext w:val="0"/>
      </w:pPr>
      <w:r>
        <w:t xml:space="preserve">       if ( L_mult0(ylow,ymid) &lt;= (Word32)0)</w:t>
      </w:r>
    </w:p>
    <w:p w14:paraId="694BC71E" w14:textId="77777777" w:rsidR="00902B2F" w:rsidRDefault="00902B2F">
      <w:pPr>
        <w:pStyle w:val="LD10"/>
        <w:keepNext w:val="0"/>
      </w:pPr>
      <w:r>
        <w:t xml:space="preserve">       {</w:t>
      </w:r>
    </w:p>
    <w:p w14:paraId="1B22AC22" w14:textId="77777777" w:rsidR="00902B2F" w:rsidRDefault="00902B2F">
      <w:pPr>
        <w:pStyle w:val="LD10"/>
        <w:keepNext w:val="0"/>
      </w:pPr>
      <w:r>
        <w:t xml:space="preserve">         yhigh = ymid;</w:t>
      </w:r>
    </w:p>
    <w:p w14:paraId="1C324CDA" w14:textId="77777777" w:rsidR="00902B2F" w:rsidRDefault="00902B2F">
      <w:pPr>
        <w:pStyle w:val="LD10"/>
        <w:keepNext w:val="0"/>
      </w:pPr>
      <w:r>
        <w:t xml:space="preserve">         xhigh = xmid;</w:t>
      </w:r>
    </w:p>
    <w:p w14:paraId="50BAF906" w14:textId="77777777" w:rsidR="00902B2F" w:rsidRDefault="00902B2F">
      <w:pPr>
        <w:pStyle w:val="LD10"/>
        <w:keepNext w:val="0"/>
      </w:pPr>
      <w:r>
        <w:t xml:space="preserve">       }</w:t>
      </w:r>
    </w:p>
    <w:p w14:paraId="2FF02D01" w14:textId="77777777" w:rsidR="00902B2F" w:rsidRDefault="00902B2F">
      <w:pPr>
        <w:pStyle w:val="LD10"/>
        <w:keepNext w:val="0"/>
      </w:pPr>
      <w:r>
        <w:t xml:space="preserve">       else</w:t>
      </w:r>
    </w:p>
    <w:p w14:paraId="2BFB4054" w14:textId="77777777" w:rsidR="00902B2F" w:rsidRDefault="00902B2F">
      <w:pPr>
        <w:pStyle w:val="LD10"/>
        <w:keepNext w:val="0"/>
      </w:pPr>
      <w:r>
        <w:t xml:space="preserve">       {</w:t>
      </w:r>
    </w:p>
    <w:p w14:paraId="60DF9C7F" w14:textId="77777777" w:rsidR="00902B2F" w:rsidRDefault="00902B2F">
      <w:pPr>
        <w:pStyle w:val="LD10"/>
        <w:keepNext w:val="0"/>
      </w:pPr>
      <w:r>
        <w:t xml:space="preserve">         ylow = ymid;</w:t>
      </w:r>
    </w:p>
    <w:p w14:paraId="7D83A700" w14:textId="77777777" w:rsidR="00902B2F" w:rsidRDefault="00902B2F">
      <w:pPr>
        <w:pStyle w:val="LD10"/>
        <w:keepNext w:val="0"/>
      </w:pPr>
      <w:r>
        <w:t xml:space="preserve">         xlow = xmid;</w:t>
      </w:r>
    </w:p>
    <w:p w14:paraId="3EAA964C" w14:textId="77777777" w:rsidR="00902B2F" w:rsidRDefault="00902B2F">
      <w:pPr>
        <w:pStyle w:val="LD10"/>
        <w:keepNext w:val="0"/>
      </w:pPr>
      <w:r>
        <w:t xml:space="preserve">       }</w:t>
      </w:r>
    </w:p>
    <w:p w14:paraId="3154BFA5" w14:textId="77777777" w:rsidR="00902B2F" w:rsidRDefault="00902B2F">
      <w:pPr>
        <w:pStyle w:val="LD10"/>
        <w:keepNext w:val="0"/>
      </w:pPr>
      <w:r>
        <w:t xml:space="preserve">     }</w:t>
      </w:r>
    </w:p>
    <w:p w14:paraId="1B48F536" w14:textId="77777777" w:rsidR="00902B2F" w:rsidRDefault="00902B2F">
      <w:pPr>
        <w:pStyle w:val="LD10"/>
        <w:keepNext w:val="0"/>
      </w:pPr>
      <w:r>
        <w:br w:type="page"/>
      </w:r>
    </w:p>
    <w:p w14:paraId="58F3CB0B" w14:textId="77777777" w:rsidR="00902B2F" w:rsidRDefault="00902B2F">
      <w:pPr>
        <w:pStyle w:val="LD10"/>
        <w:keepNext w:val="0"/>
      </w:pPr>
      <w:r>
        <w:t xml:space="preserve">    /*-------------------------------------------------------------*</w:t>
      </w:r>
    </w:p>
    <w:p w14:paraId="1BC14834" w14:textId="77777777" w:rsidR="00902B2F" w:rsidRDefault="00902B2F">
      <w:pPr>
        <w:pStyle w:val="LD10"/>
        <w:keepNext w:val="0"/>
      </w:pPr>
      <w:r>
        <w:t xml:space="preserve">     * Linear interpolation                                        *</w:t>
      </w:r>
    </w:p>
    <w:p w14:paraId="60FBB93F" w14:textId="77777777" w:rsidR="00902B2F" w:rsidRDefault="00902B2F">
      <w:pPr>
        <w:pStyle w:val="LD10"/>
        <w:keepNext w:val="0"/>
      </w:pPr>
      <w:r>
        <w:t xml:space="preserve">     *    xint = xlow - ylow*(xhigh-xlow)/(yhigh-ylow);            *</w:t>
      </w:r>
    </w:p>
    <w:p w14:paraId="33FE953B" w14:textId="77777777" w:rsidR="00902B2F" w:rsidRDefault="00902B2F">
      <w:pPr>
        <w:pStyle w:val="LD10"/>
        <w:keepNext w:val="0"/>
      </w:pPr>
      <w:r>
        <w:t xml:space="preserve">     *-------------------------------------------------------------*/</w:t>
      </w:r>
    </w:p>
    <w:p w14:paraId="48AFCF20" w14:textId="77777777" w:rsidR="00902B2F" w:rsidRDefault="00902B2F">
      <w:pPr>
        <w:pStyle w:val="LD10"/>
        <w:keepNext w:val="0"/>
      </w:pPr>
    </w:p>
    <w:p w14:paraId="1BA9DE89" w14:textId="77777777" w:rsidR="00902B2F" w:rsidRDefault="00902B2F">
      <w:pPr>
        <w:pStyle w:val="LD10"/>
        <w:keepNext w:val="0"/>
      </w:pPr>
      <w:r>
        <w:t xml:space="preserve">     x   = sub(xhigh, xlow);</w:t>
      </w:r>
    </w:p>
    <w:p w14:paraId="5ECAF46D" w14:textId="77777777" w:rsidR="00902B2F" w:rsidRDefault="00902B2F">
      <w:pPr>
        <w:pStyle w:val="LD10"/>
        <w:keepNext w:val="0"/>
      </w:pPr>
      <w:r>
        <w:t xml:space="preserve">     y   = sub(yhigh, ylow);</w:t>
      </w:r>
    </w:p>
    <w:p w14:paraId="2B0FDE74" w14:textId="77777777" w:rsidR="00902B2F" w:rsidRDefault="00902B2F">
      <w:pPr>
        <w:pStyle w:val="LD10"/>
        <w:keepNext w:val="0"/>
      </w:pPr>
    </w:p>
    <w:p w14:paraId="1AD5CE5A" w14:textId="77777777" w:rsidR="00902B2F" w:rsidRDefault="00902B2F">
      <w:pPr>
        <w:pStyle w:val="LD10"/>
        <w:keepNext w:val="0"/>
      </w:pPr>
      <w:r>
        <w:t xml:space="preserve">     if(y == 0)</w:t>
      </w:r>
    </w:p>
    <w:p w14:paraId="175A0DBE" w14:textId="77777777" w:rsidR="00902B2F" w:rsidRDefault="00902B2F">
      <w:pPr>
        <w:pStyle w:val="LD10"/>
        <w:keepNext w:val="0"/>
      </w:pPr>
      <w:r>
        <w:t xml:space="preserve">     {</w:t>
      </w:r>
    </w:p>
    <w:p w14:paraId="74CDEA97" w14:textId="77777777" w:rsidR="00902B2F" w:rsidRDefault="00902B2F">
      <w:pPr>
        <w:pStyle w:val="LD10"/>
        <w:keepNext w:val="0"/>
      </w:pPr>
      <w:r>
        <w:t xml:space="preserve">       xint = xlow;</w:t>
      </w:r>
    </w:p>
    <w:p w14:paraId="1AADA861" w14:textId="77777777" w:rsidR="00902B2F" w:rsidRDefault="00902B2F">
      <w:pPr>
        <w:pStyle w:val="LD10"/>
        <w:keepNext w:val="0"/>
      </w:pPr>
      <w:r>
        <w:t xml:space="preserve">     }</w:t>
      </w:r>
    </w:p>
    <w:p w14:paraId="13215F18" w14:textId="77777777" w:rsidR="00902B2F" w:rsidRDefault="00902B2F">
      <w:pPr>
        <w:pStyle w:val="LD10"/>
        <w:keepNext w:val="0"/>
      </w:pPr>
      <w:r>
        <w:t xml:space="preserve">     else</w:t>
      </w:r>
    </w:p>
    <w:p w14:paraId="0249C4A2" w14:textId="77777777" w:rsidR="00902B2F" w:rsidRDefault="00902B2F">
      <w:pPr>
        <w:pStyle w:val="LD10"/>
        <w:keepNext w:val="0"/>
      </w:pPr>
      <w:r>
        <w:t xml:space="preserve">     {</w:t>
      </w:r>
    </w:p>
    <w:p w14:paraId="63093512" w14:textId="77777777" w:rsidR="00902B2F" w:rsidRDefault="00902B2F">
      <w:pPr>
        <w:pStyle w:val="LD10"/>
        <w:keepNext w:val="0"/>
      </w:pPr>
      <w:r>
        <w:t xml:space="preserve">       sign= y;</w:t>
      </w:r>
    </w:p>
    <w:p w14:paraId="7345D28C" w14:textId="77777777" w:rsidR="00902B2F" w:rsidRDefault="00902B2F">
      <w:pPr>
        <w:pStyle w:val="LD10"/>
        <w:keepNext w:val="0"/>
      </w:pPr>
      <w:r>
        <w:t xml:space="preserve">       y   = abs_s(y);</w:t>
      </w:r>
    </w:p>
    <w:p w14:paraId="58AB41FD" w14:textId="77777777" w:rsidR="00902B2F" w:rsidRDefault="00902B2F">
      <w:pPr>
        <w:pStyle w:val="LD10"/>
        <w:keepNext w:val="0"/>
      </w:pPr>
      <w:r>
        <w:t xml:space="preserve">       exp = norm_s(y);</w:t>
      </w:r>
    </w:p>
    <w:p w14:paraId="3D0F6DF0" w14:textId="77777777" w:rsidR="00902B2F" w:rsidRDefault="00902B2F">
      <w:pPr>
        <w:pStyle w:val="LD10"/>
        <w:keepNext w:val="0"/>
      </w:pPr>
      <w:r>
        <w:t xml:space="preserve">       y   = shl(y, exp);</w:t>
      </w:r>
    </w:p>
    <w:p w14:paraId="13F960AA" w14:textId="77777777" w:rsidR="00902B2F" w:rsidRDefault="00902B2F">
      <w:pPr>
        <w:pStyle w:val="LD10"/>
        <w:keepNext w:val="0"/>
      </w:pPr>
      <w:r>
        <w:t xml:space="preserve">       y   = div_s( (Word16)16383, y);</w:t>
      </w:r>
    </w:p>
    <w:p w14:paraId="60FE1061" w14:textId="77777777" w:rsidR="00902B2F" w:rsidRDefault="00902B2F">
      <w:pPr>
        <w:pStyle w:val="LD10"/>
        <w:keepNext w:val="0"/>
      </w:pPr>
      <w:r>
        <w:t xml:space="preserve">       t0  = L_mult0( x, y);</w:t>
      </w:r>
    </w:p>
    <w:p w14:paraId="0DC7430A" w14:textId="77777777" w:rsidR="00902B2F" w:rsidRDefault="00902B2F">
      <w:pPr>
        <w:pStyle w:val="LD10"/>
        <w:keepNext w:val="0"/>
      </w:pPr>
      <w:r>
        <w:t xml:space="preserve">       t0  = L_shr(t0, sub((Word16)19,exp) );</w:t>
      </w:r>
    </w:p>
    <w:p w14:paraId="30639C64" w14:textId="77777777" w:rsidR="00902B2F" w:rsidRDefault="00902B2F">
      <w:pPr>
        <w:pStyle w:val="LD10"/>
        <w:keepNext w:val="0"/>
      </w:pPr>
      <w:r>
        <w:t xml:space="preserve">       y    = extract_l(t0);</w:t>
      </w:r>
      <w:r>
        <w:tab/>
      </w:r>
      <w:r>
        <w:tab/>
        <w:t>/* y= (xhigh-xlow)/(yhigh-ylow) in Q10 */</w:t>
      </w:r>
    </w:p>
    <w:p w14:paraId="78738649" w14:textId="77777777" w:rsidR="00902B2F" w:rsidRDefault="00902B2F">
      <w:pPr>
        <w:pStyle w:val="LD10"/>
        <w:keepNext w:val="0"/>
      </w:pPr>
    </w:p>
    <w:p w14:paraId="02F3962F" w14:textId="77777777" w:rsidR="00902B2F" w:rsidRDefault="00902B2F">
      <w:pPr>
        <w:pStyle w:val="LD10"/>
        <w:keepNext w:val="0"/>
      </w:pPr>
      <w:r>
        <w:t xml:space="preserve">       if(sign &lt; 0) y = negate(y);</w:t>
      </w:r>
    </w:p>
    <w:p w14:paraId="55D53FB2" w14:textId="77777777" w:rsidR="00902B2F" w:rsidRDefault="00902B2F">
      <w:pPr>
        <w:pStyle w:val="LD10"/>
        <w:keepNext w:val="0"/>
      </w:pPr>
    </w:p>
    <w:p w14:paraId="70F97976" w14:textId="77777777" w:rsidR="00902B2F" w:rsidRDefault="00902B2F">
      <w:pPr>
        <w:pStyle w:val="LD10"/>
        <w:keepNext w:val="0"/>
      </w:pPr>
      <w:r>
        <w:t xml:space="preserve">       t0   = Load_sh(xlow, (Word16)10);</w:t>
      </w:r>
      <w:r>
        <w:tab/>
        <w:t>/* xint = xlow - ylow*y */</w:t>
      </w:r>
    </w:p>
    <w:p w14:paraId="2DB5A6FE" w14:textId="77777777" w:rsidR="00902B2F" w:rsidRDefault="00902B2F">
      <w:pPr>
        <w:pStyle w:val="LD10"/>
        <w:keepNext w:val="0"/>
      </w:pPr>
      <w:r>
        <w:t xml:space="preserve">       t0   = L_msu0(t0, ylow, y);</w:t>
      </w:r>
    </w:p>
    <w:p w14:paraId="2CD43352" w14:textId="77777777" w:rsidR="00902B2F" w:rsidRDefault="00902B2F">
      <w:pPr>
        <w:pStyle w:val="LD10"/>
        <w:keepNext w:val="0"/>
      </w:pPr>
      <w:r>
        <w:t xml:space="preserve">       xint = store_hi(t0, (Word16)6);</w:t>
      </w:r>
    </w:p>
    <w:p w14:paraId="63C18A7B" w14:textId="77777777" w:rsidR="00902B2F" w:rsidRDefault="00902B2F">
      <w:pPr>
        <w:pStyle w:val="LD10"/>
        <w:keepNext w:val="0"/>
      </w:pPr>
    </w:p>
    <w:p w14:paraId="12EA8BA5" w14:textId="77777777" w:rsidR="00902B2F" w:rsidRDefault="00902B2F">
      <w:pPr>
        <w:pStyle w:val="LD10"/>
        <w:keepNext w:val="0"/>
      </w:pPr>
      <w:r>
        <w:t xml:space="preserve">     }</w:t>
      </w:r>
    </w:p>
    <w:p w14:paraId="4AFBEF30" w14:textId="77777777" w:rsidR="00902B2F" w:rsidRDefault="00902B2F">
      <w:pPr>
        <w:pStyle w:val="LD10"/>
        <w:keepNext w:val="0"/>
      </w:pPr>
    </w:p>
    <w:p w14:paraId="3E13F1C2" w14:textId="77777777" w:rsidR="00902B2F" w:rsidRDefault="00902B2F">
      <w:pPr>
        <w:pStyle w:val="LD10"/>
        <w:keepNext w:val="0"/>
      </w:pPr>
      <w:r>
        <w:t xml:space="preserve">     lsp[nf] = xint;</w:t>
      </w:r>
    </w:p>
    <w:p w14:paraId="1E2E79D8" w14:textId="77777777" w:rsidR="00902B2F" w:rsidRDefault="00902B2F">
      <w:pPr>
        <w:pStyle w:val="LD10"/>
        <w:keepNext w:val="0"/>
      </w:pPr>
      <w:r>
        <w:t xml:space="preserve">     xlow    = xint;</w:t>
      </w:r>
    </w:p>
    <w:p w14:paraId="78050930" w14:textId="77777777" w:rsidR="00902B2F" w:rsidRDefault="00902B2F">
      <w:pPr>
        <w:pStyle w:val="LD10"/>
        <w:keepNext w:val="0"/>
      </w:pPr>
      <w:r>
        <w:t xml:space="preserve">     nf++;</w:t>
      </w:r>
    </w:p>
    <w:p w14:paraId="743E7FB4" w14:textId="77777777" w:rsidR="00902B2F" w:rsidRDefault="00902B2F">
      <w:pPr>
        <w:pStyle w:val="LD10"/>
        <w:keepNext w:val="0"/>
      </w:pPr>
    </w:p>
    <w:p w14:paraId="1CB6139B" w14:textId="77777777" w:rsidR="00902B2F" w:rsidRDefault="00902B2F">
      <w:pPr>
        <w:pStyle w:val="LD10"/>
        <w:keepNext w:val="0"/>
      </w:pPr>
      <w:r>
        <w:t xml:space="preserve">     if(ip == 0)</w:t>
      </w:r>
    </w:p>
    <w:p w14:paraId="101AD47D" w14:textId="77777777" w:rsidR="00902B2F" w:rsidRDefault="00902B2F">
      <w:pPr>
        <w:pStyle w:val="LD10"/>
        <w:keepNext w:val="0"/>
      </w:pPr>
      <w:r>
        <w:t xml:space="preserve">     {</w:t>
      </w:r>
    </w:p>
    <w:p w14:paraId="70567535" w14:textId="77777777" w:rsidR="00902B2F" w:rsidRDefault="00902B2F">
      <w:pPr>
        <w:pStyle w:val="LD10"/>
        <w:keepNext w:val="0"/>
      </w:pPr>
      <w:r>
        <w:t xml:space="preserve">       ip = 1;</w:t>
      </w:r>
    </w:p>
    <w:p w14:paraId="3FDB5C21" w14:textId="77777777" w:rsidR="00902B2F" w:rsidRDefault="00902B2F">
      <w:pPr>
        <w:pStyle w:val="LD10"/>
        <w:keepNext w:val="0"/>
      </w:pPr>
      <w:r>
        <w:t xml:space="preserve">       coef = f2;</w:t>
      </w:r>
    </w:p>
    <w:p w14:paraId="5D6A2ACA" w14:textId="77777777" w:rsidR="00902B2F" w:rsidRDefault="00902B2F">
      <w:pPr>
        <w:pStyle w:val="LD10"/>
        <w:keepNext w:val="0"/>
      </w:pPr>
      <w:r>
        <w:t xml:space="preserve">     }</w:t>
      </w:r>
    </w:p>
    <w:p w14:paraId="4CF86831" w14:textId="77777777" w:rsidR="00902B2F" w:rsidRDefault="00902B2F">
      <w:pPr>
        <w:pStyle w:val="LD10"/>
        <w:keepNext w:val="0"/>
      </w:pPr>
      <w:r>
        <w:t xml:space="preserve">     else</w:t>
      </w:r>
    </w:p>
    <w:p w14:paraId="70C1ED59" w14:textId="77777777" w:rsidR="00902B2F" w:rsidRDefault="00902B2F">
      <w:pPr>
        <w:pStyle w:val="LD10"/>
        <w:keepNext w:val="0"/>
      </w:pPr>
      <w:r>
        <w:t xml:space="preserve">     {</w:t>
      </w:r>
    </w:p>
    <w:p w14:paraId="5ABB6F75" w14:textId="77777777" w:rsidR="00902B2F" w:rsidRDefault="00902B2F">
      <w:pPr>
        <w:pStyle w:val="LD10"/>
        <w:keepNext w:val="0"/>
      </w:pPr>
      <w:r>
        <w:t xml:space="preserve">       ip = 0;</w:t>
      </w:r>
    </w:p>
    <w:p w14:paraId="63AFCCB8" w14:textId="77777777" w:rsidR="00902B2F" w:rsidRDefault="00902B2F">
      <w:pPr>
        <w:pStyle w:val="LD10"/>
        <w:keepNext w:val="0"/>
      </w:pPr>
      <w:r>
        <w:t xml:space="preserve">       coef = f1;</w:t>
      </w:r>
    </w:p>
    <w:p w14:paraId="6A4D9A4A" w14:textId="77777777" w:rsidR="00902B2F" w:rsidRDefault="00902B2F">
      <w:pPr>
        <w:pStyle w:val="LD10"/>
        <w:keepNext w:val="0"/>
      </w:pPr>
      <w:r>
        <w:t xml:space="preserve">     }</w:t>
      </w:r>
    </w:p>
    <w:p w14:paraId="3E24F4DB" w14:textId="77777777" w:rsidR="00902B2F" w:rsidRDefault="00902B2F">
      <w:pPr>
        <w:pStyle w:val="LD10"/>
        <w:keepNext w:val="0"/>
      </w:pPr>
      <w:r>
        <w:t xml:space="preserve">     ylow = Chebps(xlow,coef,nc);</w:t>
      </w:r>
    </w:p>
    <w:p w14:paraId="2AD24595" w14:textId="77777777" w:rsidR="00902B2F" w:rsidRDefault="00902B2F">
      <w:pPr>
        <w:pStyle w:val="LD10"/>
        <w:keepNext w:val="0"/>
      </w:pPr>
    </w:p>
    <w:p w14:paraId="5FC43EAB" w14:textId="77777777" w:rsidR="00902B2F" w:rsidRDefault="00902B2F">
      <w:pPr>
        <w:pStyle w:val="LD10"/>
        <w:keepNext w:val="0"/>
      </w:pPr>
      <w:r>
        <w:t xml:space="preserve">   }</w:t>
      </w:r>
    </w:p>
    <w:p w14:paraId="06A50249" w14:textId="77777777" w:rsidR="00902B2F" w:rsidRDefault="00902B2F">
      <w:pPr>
        <w:pStyle w:val="LD10"/>
        <w:keepNext w:val="0"/>
      </w:pPr>
      <w:r>
        <w:t xml:space="preserve"> }</w:t>
      </w:r>
    </w:p>
    <w:p w14:paraId="03556E09" w14:textId="77777777" w:rsidR="00902B2F" w:rsidRDefault="00902B2F">
      <w:pPr>
        <w:pStyle w:val="LD10"/>
        <w:keepNext w:val="0"/>
      </w:pPr>
    </w:p>
    <w:p w14:paraId="7F6AF5A1" w14:textId="77777777" w:rsidR="00902B2F" w:rsidRDefault="00902B2F">
      <w:pPr>
        <w:pStyle w:val="LD10"/>
        <w:keepNext w:val="0"/>
      </w:pPr>
      <w:r>
        <w:t xml:space="preserve"> /* Check if pp roots found */</w:t>
      </w:r>
    </w:p>
    <w:p w14:paraId="455E21B1" w14:textId="77777777" w:rsidR="00902B2F" w:rsidRDefault="00902B2F">
      <w:pPr>
        <w:pStyle w:val="LD10"/>
        <w:keepNext w:val="0"/>
      </w:pPr>
    </w:p>
    <w:p w14:paraId="473F6BFA" w14:textId="77777777" w:rsidR="00902B2F" w:rsidRDefault="00902B2F">
      <w:pPr>
        <w:pStyle w:val="LD10"/>
        <w:keepNext w:val="0"/>
      </w:pPr>
      <w:r>
        <w:t xml:space="preserve"> if( sub(nf, pp) &lt; 0)</w:t>
      </w:r>
    </w:p>
    <w:p w14:paraId="671E2624" w14:textId="77777777" w:rsidR="00902B2F" w:rsidRDefault="00902B2F">
      <w:pPr>
        <w:pStyle w:val="LD10"/>
        <w:keepNext w:val="0"/>
      </w:pPr>
      <w:r>
        <w:t xml:space="preserve"> {</w:t>
      </w:r>
    </w:p>
    <w:p w14:paraId="0AAA287F" w14:textId="77777777" w:rsidR="00902B2F" w:rsidRDefault="00902B2F">
      <w:pPr>
        <w:pStyle w:val="LD10"/>
        <w:keepNext w:val="0"/>
      </w:pPr>
      <w:r>
        <w:t xml:space="preserve">    for(i=0; i&lt;pp; i++)</w:t>
      </w:r>
    </w:p>
    <w:p w14:paraId="3CE03574" w14:textId="77777777" w:rsidR="00902B2F" w:rsidRDefault="00902B2F">
      <w:pPr>
        <w:pStyle w:val="LD10"/>
        <w:keepNext w:val="0"/>
      </w:pPr>
      <w:r>
        <w:t xml:space="preserve">       lsp[i] = old_lsp[i];</w:t>
      </w:r>
    </w:p>
    <w:p w14:paraId="006F6827" w14:textId="77777777" w:rsidR="00902B2F" w:rsidRDefault="00902B2F">
      <w:pPr>
        <w:pStyle w:val="LD10"/>
        <w:keepNext w:val="0"/>
      </w:pPr>
      <w:r>
        <w:t xml:space="preserve">    printf("\n !!Not 10 roots found in Az_Lsp()!!!n");</w:t>
      </w:r>
    </w:p>
    <w:p w14:paraId="4CFB5ECF" w14:textId="77777777" w:rsidR="00902B2F" w:rsidRDefault="00902B2F">
      <w:pPr>
        <w:pStyle w:val="LD10"/>
        <w:keepNext w:val="0"/>
      </w:pPr>
      <w:r>
        <w:t xml:space="preserve"> }</w:t>
      </w:r>
    </w:p>
    <w:p w14:paraId="6270FF58" w14:textId="77777777" w:rsidR="00902B2F" w:rsidRDefault="00902B2F">
      <w:pPr>
        <w:pStyle w:val="LD10"/>
        <w:keepNext w:val="0"/>
      </w:pPr>
    </w:p>
    <w:p w14:paraId="2400B799" w14:textId="77777777" w:rsidR="00902B2F" w:rsidRDefault="00902B2F">
      <w:pPr>
        <w:pStyle w:val="LD10"/>
        <w:keepNext w:val="0"/>
      </w:pPr>
      <w:r>
        <w:t xml:space="preserve"> return;</w:t>
      </w:r>
    </w:p>
    <w:p w14:paraId="4A90403F" w14:textId="77777777" w:rsidR="00902B2F" w:rsidRDefault="00902B2F">
      <w:pPr>
        <w:pStyle w:val="LD10"/>
        <w:keepNext w:val="0"/>
      </w:pPr>
      <w:r>
        <w:t>}</w:t>
      </w:r>
    </w:p>
    <w:p w14:paraId="1AFD9EA9" w14:textId="77777777" w:rsidR="00902B2F" w:rsidRDefault="00902B2F">
      <w:pPr>
        <w:pStyle w:val="LD10"/>
        <w:keepNext w:val="0"/>
      </w:pPr>
    </w:p>
    <w:p w14:paraId="0EBC70D8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E41D1D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E1B97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Back_Fil</w:t>
      </w:r>
      <w:r>
        <w:fldChar w:fldCharType="begin"/>
      </w:r>
      <w:r>
        <w:instrText>xe "Back_Fil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33832ED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AA9402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Perform the Backward filtering of input vector</w:t>
      </w:r>
    </w:p>
    <w:p w14:paraId="5A0E112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buffer_in1 with buffer_in2 and write the result </w:t>
      </w:r>
    </w:p>
    <w:p w14:paraId="68B4AC81" w14:textId="77777777" w:rsidR="00902B2F" w:rsidRDefault="00902B2F">
      <w:pPr>
        <w:pStyle w:val="WP"/>
        <w:keepNext/>
        <w:keepLines/>
        <w:tabs>
          <w:tab w:val="left" w:pos="-283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in output vector buffer_out.</w:t>
      </w:r>
    </w:p>
    <w:p w14:paraId="764AB89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 vectors are of length L</w:t>
      </w:r>
    </w:p>
    <w:p w14:paraId="2B97552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7A9FE0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7F84067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6FA24C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Back_Fil(buffer_in1,buffer_in2,buffer_out,L)</w:t>
      </w:r>
    </w:p>
    <w:p w14:paraId="4562D79D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(Routine_Name(input1,input2,output1,input3))</w:t>
      </w:r>
    </w:p>
    <w:p w14:paraId="7BF687A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BBE5DB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111F20A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234B6AD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vector</w:t>
      </w:r>
    </w:p>
    <w:p w14:paraId="6B510F6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FC87BF9" w14:textId="77777777" w:rsidR="00902B2F" w:rsidRDefault="00902B2F">
      <w:pPr>
        <w:pStyle w:val="WP"/>
        <w:keepNext/>
        <w:keepLines/>
      </w:pPr>
      <w:r>
        <w:t>*</w:t>
      </w:r>
    </w:p>
    <w:p w14:paraId="6948B0AF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Impulse response</w:t>
      </w:r>
    </w:p>
    <w:p w14:paraId="24AF106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6B1414CE" w14:textId="77777777" w:rsidR="00902B2F" w:rsidRDefault="00902B2F">
      <w:pPr>
        <w:pStyle w:val="WP"/>
        <w:keepNext/>
        <w:keepLines/>
      </w:pPr>
      <w:r>
        <w:t>*</w:t>
      </w:r>
    </w:p>
    <w:p w14:paraId="7C6F0C2F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Vector size</w:t>
      </w:r>
    </w:p>
    <w:p w14:paraId="4B334FE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A8D08E5" w14:textId="77777777" w:rsidR="00902B2F" w:rsidRDefault="00902B2F">
      <w:pPr>
        <w:pStyle w:val="WP"/>
        <w:keepNext/>
        <w:keepLines/>
      </w:pPr>
      <w:r>
        <w:t>*</w:t>
      </w:r>
    </w:p>
    <w:p w14:paraId="5F9AE09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3A762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77F05B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Backward filtering result</w:t>
      </w:r>
    </w:p>
    <w:p w14:paraId="3F0C024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AC0E0E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4808F6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33093C14" w14:textId="77777777" w:rsidR="00902B2F" w:rsidRDefault="00902B2F">
      <w:pPr>
        <w:pStyle w:val="WP"/>
        <w:keepNext/>
        <w:keepLines/>
      </w:pPr>
      <w:r>
        <w:t>*</w:t>
      </w:r>
    </w:p>
    <w:p w14:paraId="04529BD1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70305E84" w14:textId="77777777" w:rsidR="00902B2F" w:rsidRDefault="00902B2F">
      <w:pPr>
        <w:pStyle w:val="LD10"/>
      </w:pPr>
    </w:p>
    <w:p w14:paraId="0AA6D3A2" w14:textId="77777777" w:rsidR="00902B2F" w:rsidRDefault="00902B2F">
      <w:pPr>
        <w:pStyle w:val="LD10"/>
      </w:pPr>
      <w:r>
        <w:t>void Back_Fil(Word16 x[], Word16 h[], Word16 y[], Word16 L)</w:t>
      </w:r>
    </w:p>
    <w:p w14:paraId="3D11B40F" w14:textId="77777777" w:rsidR="00902B2F" w:rsidRDefault="00902B2F">
      <w:pPr>
        <w:pStyle w:val="LD10"/>
      </w:pPr>
      <w:r>
        <w:t>{</w:t>
      </w:r>
    </w:p>
    <w:p w14:paraId="6B3584DB" w14:textId="77777777" w:rsidR="00902B2F" w:rsidRDefault="00902B2F">
      <w:pPr>
        <w:pStyle w:val="LD10"/>
      </w:pPr>
      <w:r>
        <w:t xml:space="preserve">   Word16 i, j;</w:t>
      </w:r>
    </w:p>
    <w:p w14:paraId="7F36A47D" w14:textId="77777777" w:rsidR="00902B2F" w:rsidRDefault="00902B2F">
      <w:pPr>
        <w:pStyle w:val="LD10"/>
      </w:pPr>
      <w:r>
        <w:t xml:space="preserve">   Word32 s, max;</w:t>
      </w:r>
    </w:p>
    <w:p w14:paraId="6E515501" w14:textId="77777777" w:rsidR="00902B2F" w:rsidRDefault="00902B2F">
      <w:pPr>
        <w:pStyle w:val="LD10"/>
      </w:pPr>
      <w:r>
        <w:t xml:space="preserve">   Word32 y32[60];</w:t>
      </w:r>
      <w:r>
        <w:tab/>
      </w:r>
      <w:r>
        <w:tab/>
        <w:t>/* Usually, dynamic allocation of L */</w:t>
      </w:r>
    </w:p>
    <w:p w14:paraId="41370279" w14:textId="77777777" w:rsidR="00902B2F" w:rsidRDefault="00902B2F">
      <w:pPr>
        <w:pStyle w:val="LD10"/>
      </w:pPr>
    </w:p>
    <w:p w14:paraId="7666A037" w14:textId="77777777" w:rsidR="00902B2F" w:rsidRDefault="00902B2F">
      <w:pPr>
        <w:pStyle w:val="LD10"/>
      </w:pPr>
      <w:r>
        <w:t xml:space="preserve">   /* first keep the result on 32 bits and find absolute maximum */</w:t>
      </w:r>
    </w:p>
    <w:p w14:paraId="5A1D4A07" w14:textId="77777777" w:rsidR="00902B2F" w:rsidRDefault="00902B2F">
      <w:pPr>
        <w:pStyle w:val="LD10"/>
      </w:pPr>
    </w:p>
    <w:p w14:paraId="30ADC5B0" w14:textId="77777777" w:rsidR="00902B2F" w:rsidRDefault="00902B2F">
      <w:pPr>
        <w:pStyle w:val="LD10"/>
      </w:pPr>
      <w:r>
        <w:t xml:space="preserve">   max = 0;</w:t>
      </w:r>
    </w:p>
    <w:p w14:paraId="1585ADEF" w14:textId="77777777" w:rsidR="00902B2F" w:rsidRDefault="00902B2F">
      <w:pPr>
        <w:pStyle w:val="LD10"/>
      </w:pPr>
    </w:p>
    <w:p w14:paraId="446E57C1" w14:textId="77777777" w:rsidR="00902B2F" w:rsidRDefault="00902B2F">
      <w:pPr>
        <w:pStyle w:val="LD10"/>
      </w:pPr>
      <w:r>
        <w:t xml:space="preserve">   for (i = 0; i &lt; L; i++)</w:t>
      </w:r>
    </w:p>
    <w:p w14:paraId="58296E37" w14:textId="77777777" w:rsidR="00902B2F" w:rsidRDefault="00902B2F">
      <w:pPr>
        <w:pStyle w:val="LD10"/>
      </w:pPr>
      <w:r>
        <w:t xml:space="preserve">   {</w:t>
      </w:r>
    </w:p>
    <w:p w14:paraId="48760B6C" w14:textId="77777777" w:rsidR="00902B2F" w:rsidRDefault="00902B2F">
      <w:pPr>
        <w:pStyle w:val="LD10"/>
      </w:pPr>
      <w:r>
        <w:t xml:space="preserve">     s = 0;</w:t>
      </w:r>
    </w:p>
    <w:p w14:paraId="73A10719" w14:textId="77777777" w:rsidR="00902B2F" w:rsidRDefault="00902B2F">
      <w:pPr>
        <w:pStyle w:val="LD10"/>
      </w:pPr>
      <w:r>
        <w:t xml:space="preserve">     for (j = i; j &lt;  L; j++)</w:t>
      </w:r>
    </w:p>
    <w:p w14:paraId="039A3442" w14:textId="77777777" w:rsidR="00902B2F" w:rsidRDefault="00902B2F">
      <w:pPr>
        <w:pStyle w:val="LD10"/>
      </w:pPr>
      <w:r>
        <w:t xml:space="preserve">       s = L_mac0(s, x[j], h[j-i]);</w:t>
      </w:r>
    </w:p>
    <w:p w14:paraId="4DD38A4A" w14:textId="77777777" w:rsidR="00902B2F" w:rsidRDefault="00902B2F">
      <w:pPr>
        <w:pStyle w:val="LD10"/>
      </w:pPr>
    </w:p>
    <w:p w14:paraId="476D0935" w14:textId="77777777" w:rsidR="00902B2F" w:rsidRDefault="00902B2F">
      <w:pPr>
        <w:pStyle w:val="LD10"/>
      </w:pPr>
      <w:r>
        <w:t xml:space="preserve">     y32[i] = s;</w:t>
      </w:r>
    </w:p>
    <w:p w14:paraId="3D07054E" w14:textId="77777777" w:rsidR="00902B2F" w:rsidRDefault="00902B2F">
      <w:pPr>
        <w:pStyle w:val="LD10"/>
      </w:pPr>
    </w:p>
    <w:p w14:paraId="51634D03" w14:textId="77777777" w:rsidR="00902B2F" w:rsidRDefault="00902B2F">
      <w:pPr>
        <w:pStyle w:val="LD10"/>
      </w:pPr>
      <w:r>
        <w:t xml:space="preserve">     s = L_abs(s);</w:t>
      </w:r>
    </w:p>
    <w:p w14:paraId="698E5776" w14:textId="77777777" w:rsidR="00902B2F" w:rsidRDefault="00902B2F">
      <w:pPr>
        <w:pStyle w:val="LD10"/>
      </w:pPr>
      <w:r>
        <w:t xml:space="preserve">     if(L_sub(s, max) &gt; 0) max = s;</w:t>
      </w:r>
    </w:p>
    <w:p w14:paraId="14BE2EE0" w14:textId="77777777" w:rsidR="00902B2F" w:rsidRDefault="00902B2F">
      <w:pPr>
        <w:pStyle w:val="LD10"/>
      </w:pPr>
      <w:r>
        <w:t xml:space="preserve">   }</w:t>
      </w:r>
    </w:p>
    <w:p w14:paraId="5F18F528" w14:textId="77777777" w:rsidR="00902B2F" w:rsidRDefault="00902B2F">
      <w:pPr>
        <w:pStyle w:val="LD10"/>
      </w:pPr>
      <w:r>
        <w:br w:type="page"/>
      </w:r>
    </w:p>
    <w:p w14:paraId="5B81D8B2" w14:textId="77777777" w:rsidR="00902B2F" w:rsidRDefault="00902B2F">
      <w:pPr>
        <w:pStyle w:val="LD10"/>
      </w:pPr>
      <w:r>
        <w:t xml:space="preserve">   /* Find the number of right shifts to do on y32[]  */</w:t>
      </w:r>
    </w:p>
    <w:p w14:paraId="1F63045A" w14:textId="77777777" w:rsidR="00902B2F" w:rsidRDefault="00902B2F">
      <w:pPr>
        <w:pStyle w:val="LD10"/>
      </w:pPr>
      <w:r>
        <w:t xml:space="preserve">   /* so that maximum is on 13 bits                   */</w:t>
      </w:r>
    </w:p>
    <w:p w14:paraId="34AAA273" w14:textId="77777777" w:rsidR="00902B2F" w:rsidRDefault="00902B2F">
      <w:pPr>
        <w:pStyle w:val="LD10"/>
      </w:pPr>
    </w:p>
    <w:p w14:paraId="1126E0A2" w14:textId="77777777" w:rsidR="00902B2F" w:rsidRDefault="00902B2F">
      <w:pPr>
        <w:pStyle w:val="LD10"/>
      </w:pPr>
      <w:r>
        <w:t xml:space="preserve">   j = norm_l(max);</w:t>
      </w:r>
    </w:p>
    <w:p w14:paraId="1B846BF0" w14:textId="77777777" w:rsidR="00902B2F" w:rsidRDefault="00902B2F">
      <w:pPr>
        <w:pStyle w:val="LD10"/>
      </w:pPr>
      <w:r>
        <w:t xml:space="preserve">   if( sub(j,(Word16)16) &gt; 0) j = 16;</w:t>
      </w:r>
    </w:p>
    <w:p w14:paraId="422D9BCC" w14:textId="77777777" w:rsidR="00902B2F" w:rsidRDefault="00902B2F">
      <w:pPr>
        <w:pStyle w:val="LD10"/>
      </w:pPr>
    </w:p>
    <w:p w14:paraId="6ABEB121" w14:textId="77777777" w:rsidR="00902B2F" w:rsidRDefault="00902B2F">
      <w:pPr>
        <w:pStyle w:val="LD10"/>
      </w:pPr>
      <w:r>
        <w:t xml:space="preserve">   j = sub((Word16)18, j);</w:t>
      </w:r>
    </w:p>
    <w:p w14:paraId="309E3EE4" w14:textId="77777777" w:rsidR="00902B2F" w:rsidRDefault="00902B2F">
      <w:pPr>
        <w:pStyle w:val="LD10"/>
      </w:pPr>
    </w:p>
    <w:p w14:paraId="41DF8CFD" w14:textId="77777777" w:rsidR="00902B2F" w:rsidRDefault="00902B2F">
      <w:pPr>
        <w:pStyle w:val="LD10"/>
      </w:pPr>
      <w:r>
        <w:t xml:space="preserve">   for(i=0; i&lt;L; i++)</w:t>
      </w:r>
    </w:p>
    <w:p w14:paraId="3830AFC9" w14:textId="77777777" w:rsidR="00902B2F" w:rsidRDefault="00902B2F">
      <w:pPr>
        <w:pStyle w:val="LD10"/>
      </w:pPr>
      <w:r>
        <w:t xml:space="preserve">     y[i] = extract_l( L_shr(y32[i], j) );</w:t>
      </w:r>
    </w:p>
    <w:p w14:paraId="3ED47EBF" w14:textId="77777777" w:rsidR="00902B2F" w:rsidRDefault="00902B2F">
      <w:pPr>
        <w:pStyle w:val="LD10"/>
      </w:pPr>
    </w:p>
    <w:p w14:paraId="790F3F39" w14:textId="77777777" w:rsidR="00902B2F" w:rsidRDefault="00902B2F">
      <w:pPr>
        <w:pStyle w:val="LD10"/>
      </w:pPr>
      <w:r>
        <w:t xml:space="preserve">   return;</w:t>
      </w:r>
    </w:p>
    <w:p w14:paraId="58F965BE" w14:textId="77777777" w:rsidR="00902B2F" w:rsidRDefault="00902B2F">
      <w:pPr>
        <w:pStyle w:val="LD10"/>
      </w:pPr>
      <w:r>
        <w:t>}</w:t>
      </w:r>
    </w:p>
    <w:p w14:paraId="72C1038F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1B2877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90416F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Chebps</w:t>
      </w:r>
      <w:r>
        <w:fldChar w:fldCharType="begin"/>
      </w:r>
      <w:r>
        <w:instrText>xe "Chebps</w:instrText>
      </w:r>
      <w:r>
        <w:tab/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5CF275E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CA2B74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Evaluate the Chebishev polynomial series</w:t>
      </w:r>
    </w:p>
    <w:p w14:paraId="695ED34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5DBF72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12A55B0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CA1D68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Chebps(x,buffer_in,n)</w:t>
      </w:r>
    </w:p>
    <w:p w14:paraId="17AF378F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(Routine_Name(input1,input2,input3))</w:t>
      </w:r>
    </w:p>
    <w:p w14:paraId="37F3260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60642B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93A497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C210BB0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value of evaluation</w:t>
      </w:r>
    </w:p>
    <w:p w14:paraId="6ACA0DE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x = cos(frequency)</w:t>
      </w:r>
    </w:p>
    <w:p w14:paraId="6484C5F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54AA72CF" w14:textId="77777777" w:rsidR="00902B2F" w:rsidRDefault="00902B2F">
      <w:pPr>
        <w:pStyle w:val="WP"/>
        <w:keepNext/>
        <w:keepLines/>
      </w:pPr>
      <w:r>
        <w:t>*</w:t>
      </w:r>
    </w:p>
    <w:p w14:paraId="2A035B3F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Coefficients of the polynomial series</w:t>
      </w:r>
    </w:p>
    <w:p w14:paraId="5DD056E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Q11</w:t>
      </w:r>
    </w:p>
    <w:p w14:paraId="1CA1CB29" w14:textId="77777777" w:rsidR="00902B2F" w:rsidRDefault="00902B2F">
      <w:pPr>
        <w:pStyle w:val="WP"/>
        <w:keepNext/>
        <w:keepLines/>
      </w:pPr>
      <w:r>
        <w:t>*</w:t>
      </w:r>
    </w:p>
    <w:p w14:paraId="05FB9A12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Polynomial order</w:t>
      </w:r>
    </w:p>
    <w:p w14:paraId="2052648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3E76D88" w14:textId="77777777" w:rsidR="00902B2F" w:rsidRDefault="00902B2F">
      <w:pPr>
        <w:pStyle w:val="WP"/>
        <w:keepNext/>
        <w:keepLines/>
      </w:pPr>
      <w:r>
        <w:t>*</w:t>
      </w:r>
    </w:p>
    <w:p w14:paraId="3061AFC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2EA0658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A64449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- Description : Value of the polynomial C(x)</w:t>
      </w:r>
    </w:p>
    <w:p w14:paraId="53A8061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Q14</w:t>
      </w:r>
    </w:p>
    <w:p w14:paraId="6FFE3A6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(saturated to +/- 1.99)</w:t>
      </w:r>
    </w:p>
    <w:p w14:paraId="07146FE5" w14:textId="77777777" w:rsidR="00902B2F" w:rsidRDefault="00902B2F">
      <w:pPr>
        <w:pStyle w:val="WP"/>
        <w:keepNext/>
        <w:keepLines/>
      </w:pPr>
      <w:r>
        <w:t>*</w:t>
      </w:r>
    </w:p>
    <w:p w14:paraId="3615674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- The polynomial order is :</w:t>
      </w:r>
    </w:p>
    <w:p w14:paraId="6E26F1E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n = p/2   (p is the prediction order)</w:t>
      </w:r>
    </w:p>
    <w:p w14:paraId="671AAA64" w14:textId="77777777" w:rsidR="00902B2F" w:rsidRDefault="00902B2F">
      <w:pPr>
        <w:pStyle w:val="WP"/>
        <w:keepNext/>
        <w:keepLines/>
      </w:pPr>
      <w:r>
        <w:t>*</w:t>
      </w:r>
    </w:p>
    <w:p w14:paraId="0507B43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The polynomial is given by :</w:t>
      </w:r>
    </w:p>
    <w:p w14:paraId="13988AE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C(x)=T_n(x)+f(1)T_n-1(x)+...+f(n-1)T_1(x)+ f(n)/2</w:t>
      </w:r>
    </w:p>
    <w:p w14:paraId="5E1678BE" w14:textId="77777777" w:rsidR="00902B2F" w:rsidRDefault="00902B2F">
      <w:pPr>
        <w:pStyle w:val="WP"/>
        <w:keepNext/>
        <w:keepLines/>
      </w:pPr>
      <w:r>
        <w:t>*</w:t>
      </w:r>
    </w:p>
    <w:p w14:paraId="1F22F847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B9B7ACF" w14:textId="77777777" w:rsidR="00902B2F" w:rsidRDefault="00902B2F">
      <w:pPr>
        <w:pStyle w:val="LD10"/>
      </w:pPr>
    </w:p>
    <w:p w14:paraId="36C327D3" w14:textId="77777777" w:rsidR="00902B2F" w:rsidRDefault="00902B2F">
      <w:pPr>
        <w:pStyle w:val="LD10"/>
      </w:pPr>
      <w:r>
        <w:t>Word16 Chebps(Word16 x, Word16 f[], Word16 n)</w:t>
      </w:r>
    </w:p>
    <w:p w14:paraId="77DB8E35" w14:textId="77777777" w:rsidR="00902B2F" w:rsidRDefault="00902B2F">
      <w:pPr>
        <w:pStyle w:val="LD10"/>
      </w:pPr>
      <w:r>
        <w:t>{</w:t>
      </w:r>
    </w:p>
    <w:p w14:paraId="3CEB8F2D" w14:textId="77777777" w:rsidR="00902B2F" w:rsidRDefault="00902B2F">
      <w:pPr>
        <w:pStyle w:val="LD10"/>
      </w:pPr>
      <w:r>
        <w:t xml:space="preserve">  Word16 i, cheb;</w:t>
      </w:r>
    </w:p>
    <w:p w14:paraId="33E07802" w14:textId="77777777" w:rsidR="00902B2F" w:rsidRDefault="00902B2F">
      <w:pPr>
        <w:pStyle w:val="LD10"/>
      </w:pPr>
      <w:r>
        <w:t xml:space="preserve">  Word16 b0_h, b0_l, b1_h, b1_l, b2_h, b2_l;</w:t>
      </w:r>
    </w:p>
    <w:p w14:paraId="4568A337" w14:textId="77777777" w:rsidR="00902B2F" w:rsidRDefault="00902B2F">
      <w:pPr>
        <w:pStyle w:val="LD10"/>
      </w:pPr>
      <w:r>
        <w:t xml:space="preserve">  Word32 t0;</w:t>
      </w:r>
    </w:p>
    <w:p w14:paraId="5A4A618D" w14:textId="77777777" w:rsidR="00902B2F" w:rsidRDefault="00902B2F">
      <w:pPr>
        <w:pStyle w:val="LD10"/>
      </w:pPr>
    </w:p>
    <w:p w14:paraId="728D3FA0" w14:textId="77777777" w:rsidR="00902B2F" w:rsidRDefault="00902B2F">
      <w:pPr>
        <w:pStyle w:val="LD10"/>
      </w:pPr>
      <w:r>
        <w:t xml:space="preserve"> /* Note: All computation are done in Q24. */</w:t>
      </w:r>
    </w:p>
    <w:p w14:paraId="2FCEE26C" w14:textId="77777777" w:rsidR="00902B2F" w:rsidRDefault="00902B2F">
      <w:pPr>
        <w:pStyle w:val="LD10"/>
      </w:pPr>
    </w:p>
    <w:p w14:paraId="2ED12878" w14:textId="77777777" w:rsidR="00902B2F" w:rsidRDefault="00902B2F">
      <w:pPr>
        <w:pStyle w:val="LD10"/>
      </w:pPr>
      <w:r>
        <w:t xml:space="preserve">  b2_h = 512;</w:t>
      </w:r>
      <w:r>
        <w:tab/>
      </w:r>
      <w:r>
        <w:tab/>
      </w:r>
      <w:r>
        <w:tab/>
      </w:r>
      <w:r>
        <w:tab/>
      </w:r>
      <w:r>
        <w:tab/>
        <w:t>/* b2 = 1.0 in Q24 DPF */</w:t>
      </w:r>
    </w:p>
    <w:p w14:paraId="290A5844" w14:textId="77777777" w:rsidR="00902B2F" w:rsidRDefault="00902B2F">
      <w:pPr>
        <w:pStyle w:val="LD10"/>
      </w:pPr>
      <w:r>
        <w:t xml:space="preserve">  b2_l = 0;</w:t>
      </w:r>
    </w:p>
    <w:p w14:paraId="0CE8E5EC" w14:textId="77777777" w:rsidR="00902B2F" w:rsidRDefault="00902B2F">
      <w:pPr>
        <w:pStyle w:val="LD10"/>
      </w:pPr>
    </w:p>
    <w:p w14:paraId="5DC95192" w14:textId="77777777" w:rsidR="00902B2F" w:rsidRDefault="00902B2F">
      <w:pPr>
        <w:pStyle w:val="LD10"/>
      </w:pPr>
      <w:r>
        <w:t xml:space="preserve">  t0 = Load_sh( x,(Word16)10);</w:t>
      </w:r>
      <w:r>
        <w:tab/>
      </w:r>
      <w:r>
        <w:tab/>
        <w:t>/* 2*x in Q24          */</w:t>
      </w:r>
    </w:p>
    <w:p w14:paraId="0F4B28C8" w14:textId="77777777" w:rsidR="00902B2F" w:rsidRDefault="00902B2F">
      <w:pPr>
        <w:pStyle w:val="LD10"/>
      </w:pPr>
      <w:r>
        <w:t xml:space="preserve">  t0 = add_sh( t0, f[1], (Word16)13);</w:t>
      </w:r>
      <w:r>
        <w:tab/>
        <w:t>/* + f[1] in Q24       */</w:t>
      </w:r>
    </w:p>
    <w:p w14:paraId="516832DC" w14:textId="77777777" w:rsidR="00902B2F" w:rsidRDefault="00902B2F">
      <w:pPr>
        <w:pStyle w:val="LD10"/>
      </w:pPr>
      <w:r>
        <w:t xml:space="preserve">  L_extract(t0, &amp;b1_h, &amp;b1_l);</w:t>
      </w:r>
      <w:r>
        <w:tab/>
      </w:r>
      <w:r>
        <w:tab/>
        <w:t>/* b1 = 2*x + f[1]     */</w:t>
      </w:r>
    </w:p>
    <w:p w14:paraId="2573F039" w14:textId="77777777" w:rsidR="00902B2F" w:rsidRDefault="00902B2F">
      <w:pPr>
        <w:pStyle w:val="LD10"/>
      </w:pPr>
    </w:p>
    <w:p w14:paraId="6BD38D6D" w14:textId="77777777" w:rsidR="00902B2F" w:rsidRDefault="00902B2F">
      <w:pPr>
        <w:pStyle w:val="LD10"/>
      </w:pPr>
      <w:r>
        <w:t xml:space="preserve">  for (i = 2; i&lt;n; i++)</w:t>
      </w:r>
    </w:p>
    <w:p w14:paraId="2DE57CD2" w14:textId="77777777" w:rsidR="00902B2F" w:rsidRDefault="00902B2F">
      <w:pPr>
        <w:pStyle w:val="LD10"/>
      </w:pPr>
      <w:r>
        <w:t xml:space="preserve">  {</w:t>
      </w:r>
    </w:p>
    <w:p w14:paraId="57F23F42" w14:textId="77777777" w:rsidR="00902B2F" w:rsidRDefault="00902B2F">
      <w:pPr>
        <w:pStyle w:val="LD10"/>
      </w:pPr>
      <w:r>
        <w:t xml:space="preserve">    t0 = mpy_mix(b1_h, b1_l, x);</w:t>
      </w:r>
      <w:r>
        <w:tab/>
      </w:r>
      <w:r>
        <w:tab/>
        <w:t>/* t0 = x*b1                  */</w:t>
      </w:r>
    </w:p>
    <w:p w14:paraId="03719EF2" w14:textId="77777777" w:rsidR="00902B2F" w:rsidRDefault="00902B2F">
      <w:pPr>
        <w:pStyle w:val="LD10"/>
      </w:pPr>
      <w:r>
        <w:t xml:space="preserve">    t0 = L_shl(t0,(Word16)1);</w:t>
      </w:r>
      <w:r>
        <w:tab/>
      </w:r>
      <w:r>
        <w:tab/>
      </w:r>
      <w:r>
        <w:tab/>
        <w:t>/* t0 = 2.0*x*b1              */</w:t>
      </w:r>
    </w:p>
    <w:p w14:paraId="38EB66D5" w14:textId="77777777" w:rsidR="00902B2F" w:rsidRDefault="00902B2F">
      <w:pPr>
        <w:pStyle w:val="LD10"/>
      </w:pPr>
      <w:r>
        <w:t xml:space="preserve">    t0 = sub_sh(t0, b2_l, (Word16)0);</w:t>
      </w:r>
      <w:r>
        <w:tab/>
        <w:t>/* t0 = 2.0*x*b1 - b2         */</w:t>
      </w:r>
    </w:p>
    <w:p w14:paraId="39D4C6B5" w14:textId="77777777" w:rsidR="00902B2F" w:rsidRDefault="00902B2F">
      <w:pPr>
        <w:pStyle w:val="LD10"/>
      </w:pPr>
      <w:r>
        <w:t xml:space="preserve">    t0 = sub_sh(t0, b2_h, (Word16)15);</w:t>
      </w:r>
    </w:p>
    <w:p w14:paraId="32D7D29D" w14:textId="77777777" w:rsidR="00902B2F" w:rsidRDefault="00902B2F">
      <w:pPr>
        <w:pStyle w:val="LD10"/>
      </w:pPr>
      <w:r>
        <w:t xml:space="preserve">    t0 = add_sh(t0, f[i], (Word16)13);</w:t>
      </w:r>
      <w:r>
        <w:tab/>
        <w:t>/* t0 = 2.0*x*b1 - b2 + f[i]; */</w:t>
      </w:r>
    </w:p>
    <w:p w14:paraId="1CB7A81B" w14:textId="77777777" w:rsidR="00902B2F" w:rsidRDefault="00902B2F">
      <w:pPr>
        <w:pStyle w:val="LD10"/>
      </w:pPr>
      <w:r>
        <w:br w:type="page"/>
      </w:r>
    </w:p>
    <w:p w14:paraId="4CB8C9D5" w14:textId="77777777" w:rsidR="00902B2F" w:rsidRDefault="00902B2F">
      <w:pPr>
        <w:pStyle w:val="LD10"/>
      </w:pPr>
      <w:r>
        <w:t xml:space="preserve">    L_extract(t0, &amp;b0_h, &amp;b0_l);</w:t>
      </w:r>
      <w:r>
        <w:tab/>
      </w:r>
      <w:r>
        <w:tab/>
        <w:t>/* b0 = 2.0*x*b1 - b2 + f[i]; */</w:t>
      </w:r>
    </w:p>
    <w:p w14:paraId="6823C8CB" w14:textId="77777777" w:rsidR="00902B2F" w:rsidRDefault="00902B2F">
      <w:pPr>
        <w:pStyle w:val="LD10"/>
      </w:pPr>
      <w:r>
        <w:t xml:space="preserve">    b2_l = b1_l;</w:t>
      </w:r>
      <w:r>
        <w:tab/>
      </w:r>
      <w:r>
        <w:tab/>
      </w:r>
      <w:r>
        <w:tab/>
      </w:r>
      <w:r>
        <w:tab/>
      </w:r>
      <w:r>
        <w:tab/>
        <w:t>/* b2 = b1; */</w:t>
      </w:r>
    </w:p>
    <w:p w14:paraId="3FDAFA79" w14:textId="77777777" w:rsidR="00902B2F" w:rsidRDefault="00902B2F">
      <w:pPr>
        <w:pStyle w:val="LD10"/>
      </w:pPr>
      <w:r>
        <w:t xml:space="preserve">    b2_h = b1_h;</w:t>
      </w:r>
    </w:p>
    <w:p w14:paraId="4EC7CEEB" w14:textId="77777777" w:rsidR="00902B2F" w:rsidRDefault="00902B2F">
      <w:pPr>
        <w:pStyle w:val="LD10"/>
      </w:pPr>
      <w:r>
        <w:t xml:space="preserve">    b1_l = b0_l;</w:t>
      </w:r>
      <w:r>
        <w:tab/>
      </w:r>
      <w:r>
        <w:tab/>
      </w:r>
      <w:r>
        <w:tab/>
      </w:r>
      <w:r>
        <w:tab/>
      </w:r>
      <w:r>
        <w:tab/>
        <w:t>/* b1 = b0; */</w:t>
      </w:r>
    </w:p>
    <w:p w14:paraId="6259FAD7" w14:textId="77777777" w:rsidR="00902B2F" w:rsidRDefault="00902B2F">
      <w:pPr>
        <w:pStyle w:val="LD10"/>
      </w:pPr>
      <w:r>
        <w:t xml:space="preserve">    b1_h = b0_h;</w:t>
      </w:r>
    </w:p>
    <w:p w14:paraId="30F8F268" w14:textId="77777777" w:rsidR="00902B2F" w:rsidRDefault="00902B2F">
      <w:pPr>
        <w:pStyle w:val="LD10"/>
      </w:pPr>
      <w:r>
        <w:t xml:space="preserve">  }</w:t>
      </w:r>
    </w:p>
    <w:p w14:paraId="597853A0" w14:textId="77777777" w:rsidR="00902B2F" w:rsidRDefault="00902B2F">
      <w:pPr>
        <w:pStyle w:val="LD10"/>
      </w:pPr>
      <w:r>
        <w:t xml:space="preserve">  t0 = mpy_mix(b1_h, b1_l, x);</w:t>
      </w:r>
      <w:r>
        <w:tab/>
      </w:r>
      <w:r>
        <w:tab/>
        <w:t>/* t0    = x*b1;     */</w:t>
      </w:r>
    </w:p>
    <w:p w14:paraId="782D04C7" w14:textId="77777777" w:rsidR="00902B2F" w:rsidRDefault="00902B2F">
      <w:pPr>
        <w:pStyle w:val="LD10"/>
      </w:pPr>
      <w:r>
        <w:t xml:space="preserve">  t0 = sub_sh(t0, b2_l, (Word16)0);</w:t>
      </w:r>
      <w:r>
        <w:tab/>
      </w:r>
      <w:r>
        <w:tab/>
        <w:t>/* t0   -= b2;       */</w:t>
      </w:r>
    </w:p>
    <w:p w14:paraId="721D3675" w14:textId="77777777" w:rsidR="00902B2F" w:rsidRDefault="00902B2F">
      <w:pPr>
        <w:pStyle w:val="LD10"/>
      </w:pPr>
      <w:r>
        <w:t xml:space="preserve">  t0 = sub_sh(t0, b2_h, (Word16)15);</w:t>
      </w:r>
    </w:p>
    <w:p w14:paraId="65BF238F" w14:textId="77777777" w:rsidR="00902B2F" w:rsidRDefault="00902B2F">
      <w:pPr>
        <w:pStyle w:val="LD10"/>
      </w:pPr>
      <w:r>
        <w:t xml:space="preserve">  t0 = add_sh(t0, f[n], (Word16)12);</w:t>
      </w:r>
      <w:r>
        <w:tab/>
        <w:t>/* t0   += 0.5*f[n]; */</w:t>
      </w:r>
    </w:p>
    <w:p w14:paraId="70C404EE" w14:textId="77777777" w:rsidR="00902B2F" w:rsidRDefault="00902B2F">
      <w:pPr>
        <w:pStyle w:val="LD10"/>
      </w:pPr>
    </w:p>
    <w:p w14:paraId="2AFE1274" w14:textId="77777777" w:rsidR="00902B2F" w:rsidRDefault="00902B2F">
      <w:pPr>
        <w:pStyle w:val="LD10"/>
      </w:pPr>
      <w:r>
        <w:t xml:space="preserve">  t0 = L_shl(t0, (Word16)6);</w:t>
      </w:r>
      <w:r>
        <w:tab/>
      </w:r>
      <w:r>
        <w:tab/>
      </w:r>
      <w:r>
        <w:tab/>
        <w:t>/* Q24 to Q30 with saturation */</w:t>
      </w:r>
    </w:p>
    <w:p w14:paraId="7016A682" w14:textId="77777777" w:rsidR="00902B2F" w:rsidRDefault="00902B2F">
      <w:pPr>
        <w:pStyle w:val="LD10"/>
      </w:pPr>
      <w:r>
        <w:t xml:space="preserve">  cheb = extract_h(t0);</w:t>
      </w:r>
      <w:r>
        <w:tab/>
      </w:r>
      <w:r>
        <w:tab/>
      </w:r>
      <w:r>
        <w:tab/>
      </w:r>
      <w:r>
        <w:tab/>
        <w:t>/* Result in Q14           */</w:t>
      </w:r>
    </w:p>
    <w:p w14:paraId="2FFEB62C" w14:textId="77777777" w:rsidR="00902B2F" w:rsidRDefault="00902B2F">
      <w:pPr>
        <w:pStyle w:val="LD10"/>
      </w:pPr>
    </w:p>
    <w:p w14:paraId="599F9405" w14:textId="77777777" w:rsidR="00902B2F" w:rsidRDefault="00902B2F">
      <w:pPr>
        <w:pStyle w:val="LD10"/>
      </w:pPr>
      <w:r>
        <w:t xml:space="preserve">  return(cheb);</w:t>
      </w:r>
    </w:p>
    <w:p w14:paraId="59FE5C15" w14:textId="77777777" w:rsidR="00902B2F" w:rsidRDefault="00902B2F">
      <w:pPr>
        <w:pStyle w:val="LD10"/>
      </w:pPr>
      <w:r>
        <w:t>}</w:t>
      </w:r>
    </w:p>
    <w:p w14:paraId="0E1F6A6C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6426E1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D85BBA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Convolve</w:t>
      </w:r>
      <w:r>
        <w:fldChar w:fldCharType="begin"/>
      </w:r>
      <w:r>
        <w:instrText>xe "Convolve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2E7BB21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A6C8C8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Perform the convolution between two input vectors</w:t>
      </w:r>
    </w:p>
    <w:p w14:paraId="1156EA6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buffer_in1 and buffer_in2 and write the result in</w:t>
      </w:r>
    </w:p>
    <w:p w14:paraId="4E6B84CD" w14:textId="77777777" w:rsidR="00902B2F" w:rsidRDefault="00902B2F">
      <w:pPr>
        <w:pStyle w:val="WP"/>
        <w:keepNext/>
        <w:keepLines/>
        <w:tabs>
          <w:tab w:val="left" w:pos="-283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output vector buffer_out.</w:t>
      </w:r>
    </w:p>
    <w:p w14:paraId="0DD2915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 vectors are of length L</w:t>
      </w:r>
    </w:p>
    <w:p w14:paraId="621E09B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567DF9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6CFA68F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D99D14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Convolve(buffer_in1,buffer_in2,buffer_out,L)</w:t>
      </w:r>
    </w:p>
    <w:p w14:paraId="70FD7876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(Routine_Name(input1,input2,output1,input3))</w:t>
      </w:r>
    </w:p>
    <w:p w14:paraId="47033C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235019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68B11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01E5625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Input vector</w:t>
      </w:r>
    </w:p>
    <w:p w14:paraId="66DB93C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0C0CD9A" w14:textId="77777777" w:rsidR="00902B2F" w:rsidRDefault="00902B2F">
      <w:pPr>
        <w:pStyle w:val="WP"/>
        <w:keepNext/>
        <w:keepLines/>
      </w:pPr>
      <w:r>
        <w:t>*</w:t>
      </w:r>
    </w:p>
    <w:p w14:paraId="4F9C490A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Impulse response</w:t>
      </w:r>
    </w:p>
    <w:p w14:paraId="39AAD20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69486F18" w14:textId="77777777" w:rsidR="00902B2F" w:rsidRDefault="00902B2F">
      <w:pPr>
        <w:pStyle w:val="WP"/>
        <w:keepNext/>
        <w:keepLines/>
      </w:pPr>
      <w:r>
        <w:t>*</w:t>
      </w:r>
    </w:p>
    <w:p w14:paraId="1ADAE508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Vector size</w:t>
      </w:r>
    </w:p>
    <w:p w14:paraId="5A911A4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BAAF73C" w14:textId="77777777" w:rsidR="00902B2F" w:rsidRDefault="00902B2F">
      <w:pPr>
        <w:pStyle w:val="WP"/>
        <w:keepNext/>
        <w:keepLines/>
      </w:pPr>
      <w:r>
        <w:t>*</w:t>
      </w:r>
    </w:p>
    <w:p w14:paraId="38DB648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3AD786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0F1A31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Output vector</w:t>
      </w:r>
    </w:p>
    <w:p w14:paraId="110AC41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51136D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071AE7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43E2B2D" w14:textId="77777777" w:rsidR="00902B2F" w:rsidRDefault="00902B2F">
      <w:pPr>
        <w:pStyle w:val="WP"/>
        <w:keepNext/>
        <w:keepLines/>
      </w:pPr>
      <w:r>
        <w:t>*</w:t>
      </w:r>
    </w:p>
    <w:p w14:paraId="600B1611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245A7746" w14:textId="77777777" w:rsidR="00902B2F" w:rsidRDefault="00902B2F">
      <w:pPr>
        <w:pStyle w:val="LD10"/>
      </w:pPr>
    </w:p>
    <w:p w14:paraId="3D9E7DE4" w14:textId="77777777" w:rsidR="00902B2F" w:rsidRDefault="00902B2F">
      <w:pPr>
        <w:pStyle w:val="LD10"/>
      </w:pPr>
      <w:r>
        <w:t>void Convolve(Word16 x[], Word16 h[], Word16 y[], Word16 L)</w:t>
      </w:r>
    </w:p>
    <w:p w14:paraId="045055EB" w14:textId="77777777" w:rsidR="00902B2F" w:rsidRDefault="00902B2F">
      <w:pPr>
        <w:pStyle w:val="LD10"/>
      </w:pPr>
      <w:r>
        <w:t>{</w:t>
      </w:r>
    </w:p>
    <w:p w14:paraId="18FCD3CB" w14:textId="77777777" w:rsidR="00902B2F" w:rsidRDefault="00902B2F">
      <w:pPr>
        <w:pStyle w:val="LD10"/>
      </w:pPr>
      <w:r>
        <w:t xml:space="preserve">   Word16 i, n;</w:t>
      </w:r>
    </w:p>
    <w:p w14:paraId="3655C7CC" w14:textId="77777777" w:rsidR="00902B2F" w:rsidRDefault="00902B2F">
      <w:pPr>
        <w:pStyle w:val="LD10"/>
      </w:pPr>
      <w:r>
        <w:t xml:space="preserve">   Word32 s;</w:t>
      </w:r>
    </w:p>
    <w:p w14:paraId="13DEA7AB" w14:textId="77777777" w:rsidR="00902B2F" w:rsidRDefault="00902B2F">
      <w:pPr>
        <w:pStyle w:val="LD10"/>
      </w:pPr>
    </w:p>
    <w:p w14:paraId="5FD2F454" w14:textId="77777777" w:rsidR="00902B2F" w:rsidRDefault="00902B2F">
      <w:pPr>
        <w:pStyle w:val="LD10"/>
      </w:pPr>
      <w:r>
        <w:t xml:space="preserve">   for (n = 0; n &lt; L; n++)</w:t>
      </w:r>
    </w:p>
    <w:p w14:paraId="3AF436F9" w14:textId="77777777" w:rsidR="00902B2F" w:rsidRDefault="00902B2F">
      <w:pPr>
        <w:pStyle w:val="LD10"/>
      </w:pPr>
      <w:r>
        <w:t xml:space="preserve">   {</w:t>
      </w:r>
    </w:p>
    <w:p w14:paraId="45EDBCFB" w14:textId="77777777" w:rsidR="00902B2F" w:rsidRDefault="00902B2F">
      <w:pPr>
        <w:pStyle w:val="LD10"/>
      </w:pPr>
      <w:r>
        <w:t xml:space="preserve">     s = 0;</w:t>
      </w:r>
    </w:p>
    <w:p w14:paraId="4C77D0CF" w14:textId="77777777" w:rsidR="00902B2F" w:rsidRDefault="00902B2F">
      <w:pPr>
        <w:pStyle w:val="LD10"/>
      </w:pPr>
      <w:r>
        <w:t xml:space="preserve">     for (i = 0; i &lt;= n; i++)</w:t>
      </w:r>
    </w:p>
    <w:p w14:paraId="2B92770F" w14:textId="77777777" w:rsidR="00902B2F" w:rsidRDefault="00902B2F">
      <w:pPr>
        <w:pStyle w:val="LD10"/>
      </w:pPr>
      <w:r>
        <w:t xml:space="preserve">       s = L_mac0(s, x[i], h[n-i]);</w:t>
      </w:r>
    </w:p>
    <w:p w14:paraId="2CEE3678" w14:textId="77777777" w:rsidR="00902B2F" w:rsidRDefault="00902B2F">
      <w:pPr>
        <w:pStyle w:val="LD10"/>
      </w:pPr>
      <w:r>
        <w:t xml:space="preserve">     y[n] = store_hi(s, (Word16)4);</w:t>
      </w:r>
      <w:r>
        <w:tab/>
      </w:r>
      <w:r>
        <w:tab/>
        <w:t>/* h is in Q12 */</w:t>
      </w:r>
    </w:p>
    <w:p w14:paraId="49AC6007" w14:textId="77777777" w:rsidR="00902B2F" w:rsidRDefault="00902B2F">
      <w:pPr>
        <w:pStyle w:val="LD10"/>
      </w:pPr>
      <w:r>
        <w:t xml:space="preserve">   }</w:t>
      </w:r>
    </w:p>
    <w:p w14:paraId="74ECBC7D" w14:textId="77777777" w:rsidR="00902B2F" w:rsidRDefault="00902B2F">
      <w:pPr>
        <w:pStyle w:val="LD10"/>
      </w:pPr>
    </w:p>
    <w:p w14:paraId="39080058" w14:textId="77777777" w:rsidR="00902B2F" w:rsidRDefault="00902B2F">
      <w:pPr>
        <w:pStyle w:val="LD10"/>
      </w:pPr>
      <w:r>
        <w:t xml:space="preserve">   return;</w:t>
      </w:r>
    </w:p>
    <w:p w14:paraId="03021068" w14:textId="77777777" w:rsidR="00902B2F" w:rsidRDefault="00902B2F">
      <w:pPr>
        <w:pStyle w:val="LD10"/>
      </w:pPr>
      <w:r>
        <w:t>}</w:t>
      </w:r>
    </w:p>
    <w:p w14:paraId="013C107F" w14:textId="77777777" w:rsidR="00902B2F" w:rsidRDefault="00902B2F">
      <w:pPr>
        <w:pStyle w:val="LD10"/>
      </w:pPr>
    </w:p>
    <w:p w14:paraId="785179C7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8B9CD7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B0CE0F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Fac_Pond</w:t>
      </w:r>
      <w:r>
        <w:fldChar w:fldCharType="begin"/>
      </w:r>
      <w:r>
        <w:instrText>xe "Fac_Pond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78204D0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A3827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LPC spectral expansion factors (fac[])</w:t>
      </w:r>
    </w:p>
    <w:p w14:paraId="2743487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with the LPC order fixed to 10</w:t>
      </w:r>
    </w:p>
    <w:p w14:paraId="5B3F6DF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B69B4A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11445F6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70CF27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Fac_Pond(gamma,buffer_out)</w:t>
      </w:r>
    </w:p>
    <w:p w14:paraId="16BECFB2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31329AE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D6E904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15A2ACC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CCAD078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Spectral expansion</w:t>
      </w:r>
    </w:p>
    <w:p w14:paraId="2BAC495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0B86357F" w14:textId="77777777" w:rsidR="00902B2F" w:rsidRDefault="00902B2F">
      <w:pPr>
        <w:pStyle w:val="WP"/>
        <w:keepNext/>
        <w:keepLines/>
      </w:pPr>
      <w:r>
        <w:t>*</w:t>
      </w:r>
    </w:p>
    <w:p w14:paraId="36BF070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597D72B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CA74BF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Computed expansion factors</w:t>
      </w:r>
    </w:p>
    <w:p w14:paraId="79195ED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5D58A62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CEB728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F9458C9" w14:textId="77777777" w:rsidR="00902B2F" w:rsidRDefault="00902B2F">
      <w:pPr>
        <w:pStyle w:val="WP"/>
        <w:keepNext/>
        <w:keepLines/>
      </w:pPr>
      <w:r>
        <w:t>*</w:t>
      </w:r>
    </w:p>
    <w:p w14:paraId="591F116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- fac[0] = gamma</w:t>
      </w:r>
    </w:p>
    <w:p w14:paraId="17EA817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fac[i] = fac[i-1] * gamma</w:t>
      </w:r>
      <w:r>
        <w:tab/>
        <w:t>i=1,9</w:t>
      </w:r>
    </w:p>
    <w:p w14:paraId="1A759A29" w14:textId="77777777" w:rsidR="00902B2F" w:rsidRDefault="00902B2F">
      <w:pPr>
        <w:pStyle w:val="WP"/>
        <w:keepNext/>
        <w:keepLines/>
      </w:pPr>
      <w:r>
        <w:t>*</w:t>
      </w:r>
    </w:p>
    <w:p w14:paraId="2CA7C7E6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3BAC9474" w14:textId="77777777" w:rsidR="00902B2F" w:rsidRDefault="00902B2F">
      <w:pPr>
        <w:pStyle w:val="LD10"/>
      </w:pPr>
    </w:p>
    <w:p w14:paraId="66C7EE12" w14:textId="77777777" w:rsidR="00902B2F" w:rsidRDefault="00902B2F">
      <w:pPr>
        <w:pStyle w:val="LD10"/>
      </w:pPr>
      <w:r>
        <w:t>void Fac_Pond(Word16 gamma, Word16 fac[])</w:t>
      </w:r>
    </w:p>
    <w:p w14:paraId="1F0510C4" w14:textId="77777777" w:rsidR="00902B2F" w:rsidRDefault="00902B2F">
      <w:pPr>
        <w:pStyle w:val="LD10"/>
      </w:pPr>
      <w:r>
        <w:t>{</w:t>
      </w:r>
    </w:p>
    <w:p w14:paraId="2060FC15" w14:textId="77777777" w:rsidR="00902B2F" w:rsidRDefault="00902B2F">
      <w:pPr>
        <w:pStyle w:val="LD10"/>
      </w:pPr>
      <w:r>
        <w:t xml:space="preserve">  Word16 i;</w:t>
      </w:r>
    </w:p>
    <w:p w14:paraId="43B3730B" w14:textId="77777777" w:rsidR="00902B2F" w:rsidRDefault="00902B2F">
      <w:pPr>
        <w:pStyle w:val="LD10"/>
      </w:pPr>
    </w:p>
    <w:p w14:paraId="5651366D" w14:textId="77777777" w:rsidR="00902B2F" w:rsidRDefault="00902B2F">
      <w:pPr>
        <w:pStyle w:val="LD10"/>
      </w:pPr>
      <w:r>
        <w:t xml:space="preserve">  fac[0] = gamma;</w:t>
      </w:r>
    </w:p>
    <w:p w14:paraId="04A1CDBE" w14:textId="77777777" w:rsidR="00902B2F" w:rsidRDefault="00902B2F">
      <w:pPr>
        <w:pStyle w:val="LD10"/>
      </w:pPr>
      <w:r>
        <w:t xml:space="preserve">  for(i=1; i&lt;pp; i++)</w:t>
      </w:r>
    </w:p>
    <w:p w14:paraId="4E5E92D7" w14:textId="77777777" w:rsidR="00902B2F" w:rsidRDefault="00902B2F">
      <w:pPr>
        <w:pStyle w:val="LD10"/>
      </w:pPr>
      <w:r>
        <w:t xml:space="preserve">    fac[i] = round( L_mult(fac[i-1], gamma) );</w:t>
      </w:r>
    </w:p>
    <w:p w14:paraId="1D343160" w14:textId="77777777" w:rsidR="00902B2F" w:rsidRDefault="00902B2F">
      <w:pPr>
        <w:pStyle w:val="LD10"/>
      </w:pPr>
    </w:p>
    <w:p w14:paraId="7656FF99" w14:textId="77777777" w:rsidR="00902B2F" w:rsidRDefault="00902B2F">
      <w:pPr>
        <w:pStyle w:val="LD10"/>
      </w:pPr>
      <w:r>
        <w:t xml:space="preserve">  return;</w:t>
      </w:r>
    </w:p>
    <w:p w14:paraId="0298749E" w14:textId="77777777" w:rsidR="00902B2F" w:rsidRDefault="00902B2F">
      <w:pPr>
        <w:pStyle w:val="LD10"/>
      </w:pPr>
      <w:r>
        <w:t>}</w:t>
      </w:r>
    </w:p>
    <w:p w14:paraId="2DBE7165" w14:textId="77777777" w:rsidR="00902B2F" w:rsidRDefault="00902B2F">
      <w:pPr>
        <w:pStyle w:val="LD10"/>
      </w:pPr>
    </w:p>
    <w:p w14:paraId="7E10F8AC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6C20CC2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145D78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Get_Lsp_Pol</w:t>
      </w:r>
      <w:r>
        <w:fldChar w:fldCharType="begin"/>
      </w:r>
      <w:r>
        <w:instrText>xe "Get_Lsp_Pol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2F6B2A2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D3C92D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Find the polynomial F1(z) or F2(z) from the LSPs</w:t>
      </w:r>
    </w:p>
    <w:p w14:paraId="57D98A2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F95204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270338A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1A12CB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Get_Lsp_Pol(buffer_in,buffer_out)</w:t>
      </w:r>
    </w:p>
    <w:p w14:paraId="5F3E5933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75F0F41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7D1B64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034BA9F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8C494EB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 xml:space="preserve">- Description : line spectral pairs </w:t>
      </w:r>
    </w:p>
    <w:p w14:paraId="7891BE9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(cosine domaine)</w:t>
      </w:r>
    </w:p>
    <w:p w14:paraId="0A49485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386903A7" w14:textId="77777777" w:rsidR="00902B2F" w:rsidRDefault="00902B2F">
      <w:pPr>
        <w:pStyle w:val="WP"/>
        <w:keepNext/>
        <w:keepLines/>
      </w:pPr>
      <w:r>
        <w:t>*</w:t>
      </w:r>
    </w:p>
    <w:p w14:paraId="2FBDF38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2534AEC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120EFB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 xml:space="preserve">- Description : Coefficients of F1 or F2 </w:t>
      </w:r>
    </w:p>
    <w:p w14:paraId="179A066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Word32 - Q24</w:t>
      </w:r>
    </w:p>
    <w:p w14:paraId="0AF4175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130962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4FFE75A5" w14:textId="77777777" w:rsidR="00902B2F" w:rsidRDefault="00902B2F">
      <w:pPr>
        <w:pStyle w:val="WP"/>
        <w:keepNext/>
        <w:keepLines/>
      </w:pPr>
      <w:r>
        <w:t>*</w:t>
      </w:r>
    </w:p>
    <w:p w14:paraId="6FF41C58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02F06145" w14:textId="77777777" w:rsidR="00902B2F" w:rsidRDefault="00902B2F">
      <w:pPr>
        <w:pStyle w:val="LD10"/>
      </w:pPr>
    </w:p>
    <w:p w14:paraId="5AD04CF0" w14:textId="77777777" w:rsidR="00902B2F" w:rsidRDefault="00902B2F">
      <w:pPr>
        <w:pStyle w:val="LD10"/>
      </w:pPr>
      <w:r>
        <w:t>void Get_Lsp_Pol(Word16 *lsp, Word32 *f)</w:t>
      </w:r>
    </w:p>
    <w:p w14:paraId="042467DD" w14:textId="77777777" w:rsidR="00902B2F" w:rsidRDefault="00902B2F">
      <w:pPr>
        <w:pStyle w:val="LD10"/>
      </w:pPr>
      <w:r>
        <w:t>{</w:t>
      </w:r>
    </w:p>
    <w:p w14:paraId="03B13725" w14:textId="77777777" w:rsidR="00902B2F" w:rsidRDefault="00902B2F">
      <w:pPr>
        <w:pStyle w:val="LD10"/>
      </w:pPr>
      <w:r>
        <w:t xml:space="preserve">  Word16 i,j, hi, lo;</w:t>
      </w:r>
    </w:p>
    <w:p w14:paraId="409D4036" w14:textId="77777777" w:rsidR="00902B2F" w:rsidRDefault="00902B2F">
      <w:pPr>
        <w:pStyle w:val="LD10"/>
      </w:pPr>
      <w:r>
        <w:t xml:space="preserve">  Word32 t0;</w:t>
      </w:r>
    </w:p>
    <w:p w14:paraId="6BB5332D" w14:textId="77777777" w:rsidR="00902B2F" w:rsidRDefault="00902B2F">
      <w:pPr>
        <w:pStyle w:val="LD10"/>
      </w:pPr>
    </w:p>
    <w:p w14:paraId="21794434" w14:textId="77777777" w:rsidR="00902B2F" w:rsidRDefault="00902B2F">
      <w:pPr>
        <w:pStyle w:val="LD10"/>
      </w:pPr>
      <w:r>
        <w:t xml:space="preserve">   /* Computation in Q24 */</w:t>
      </w:r>
    </w:p>
    <w:p w14:paraId="443A464C" w14:textId="77777777" w:rsidR="00902B2F" w:rsidRDefault="00902B2F">
      <w:pPr>
        <w:pStyle w:val="LD10"/>
      </w:pPr>
    </w:p>
    <w:p w14:paraId="0AA7AF6C" w14:textId="77777777" w:rsidR="00902B2F" w:rsidRDefault="00902B2F">
      <w:pPr>
        <w:pStyle w:val="LD10"/>
      </w:pPr>
      <w:r>
        <w:t xml:space="preserve">   *f = Load_sh((Word16)4096,(Word16)12);</w:t>
      </w:r>
      <w:r>
        <w:tab/>
        <w:t>/* f[0] = 1.0;           in Q24  */</w:t>
      </w:r>
    </w:p>
    <w:p w14:paraId="5E018598" w14:textId="77777777" w:rsidR="00902B2F" w:rsidRDefault="00902B2F">
      <w:pPr>
        <w:pStyle w:val="LD10"/>
      </w:pPr>
      <w:r>
        <w:t xml:space="preserve">   f++;</w:t>
      </w:r>
    </w:p>
    <w:p w14:paraId="7B6EFD5E" w14:textId="77777777" w:rsidR="00902B2F" w:rsidRDefault="00902B2F">
      <w:pPr>
        <w:pStyle w:val="LD10"/>
      </w:pPr>
      <w:r>
        <w:t xml:space="preserve">   *f = 0;</w:t>
      </w:r>
    </w:p>
    <w:p w14:paraId="6BFB0797" w14:textId="77777777" w:rsidR="00902B2F" w:rsidRDefault="00902B2F">
      <w:pPr>
        <w:pStyle w:val="LD10"/>
      </w:pPr>
      <w:r>
        <w:t xml:space="preserve">   *f = sub_sh(*f, *lsp, (Word16)10);</w:t>
      </w:r>
      <w:r>
        <w:tab/>
        <w:t>/* f[1] = -2.0 * lsp[0]; in Q24  */</w:t>
      </w:r>
    </w:p>
    <w:p w14:paraId="185F2338" w14:textId="77777777" w:rsidR="00902B2F" w:rsidRDefault="00902B2F">
      <w:pPr>
        <w:pStyle w:val="LD10"/>
      </w:pPr>
      <w:r>
        <w:t xml:space="preserve">   f++;</w:t>
      </w:r>
    </w:p>
    <w:p w14:paraId="14D6DC76" w14:textId="77777777" w:rsidR="00902B2F" w:rsidRDefault="00902B2F">
      <w:pPr>
        <w:pStyle w:val="LD10"/>
      </w:pPr>
      <w:r>
        <w:t xml:space="preserve">   lsp += 2;</w:t>
      </w:r>
      <w:r>
        <w:tab/>
      </w:r>
      <w:r>
        <w:tab/>
      </w:r>
      <w:r>
        <w:tab/>
      </w:r>
      <w:r>
        <w:tab/>
      </w:r>
      <w:r>
        <w:tab/>
        <w:t>/* Advance lsp pointer           */</w:t>
      </w:r>
    </w:p>
    <w:p w14:paraId="11D4486D" w14:textId="77777777" w:rsidR="00902B2F" w:rsidRDefault="00902B2F">
      <w:pPr>
        <w:pStyle w:val="LD10"/>
      </w:pPr>
    </w:p>
    <w:p w14:paraId="17EB41DC" w14:textId="77777777" w:rsidR="00902B2F" w:rsidRDefault="00902B2F">
      <w:pPr>
        <w:pStyle w:val="LD10"/>
      </w:pPr>
      <w:r>
        <w:t xml:space="preserve">   for(i=2; i&lt;=5; i++)</w:t>
      </w:r>
    </w:p>
    <w:p w14:paraId="374A5A9B" w14:textId="77777777" w:rsidR="00902B2F" w:rsidRDefault="00902B2F">
      <w:pPr>
        <w:pStyle w:val="LD10"/>
      </w:pPr>
      <w:r>
        <w:t xml:space="preserve">   {</w:t>
      </w:r>
    </w:p>
    <w:p w14:paraId="3A82C34D" w14:textId="77777777" w:rsidR="00902B2F" w:rsidRDefault="00902B2F">
      <w:pPr>
        <w:pStyle w:val="LD10"/>
      </w:pPr>
      <w:r>
        <w:t xml:space="preserve">     *f = f[-2];</w:t>
      </w:r>
    </w:p>
    <w:p w14:paraId="458B3664" w14:textId="77777777" w:rsidR="00902B2F" w:rsidRDefault="00902B2F">
      <w:pPr>
        <w:pStyle w:val="LD10"/>
      </w:pPr>
    </w:p>
    <w:p w14:paraId="08B276DE" w14:textId="77777777" w:rsidR="00902B2F" w:rsidRDefault="00902B2F">
      <w:pPr>
        <w:pStyle w:val="LD10"/>
      </w:pPr>
      <w:r>
        <w:t xml:space="preserve">     for(j=1; j&lt;i; j++, f--)</w:t>
      </w:r>
    </w:p>
    <w:p w14:paraId="4186E2A3" w14:textId="77777777" w:rsidR="00902B2F" w:rsidRDefault="00902B2F">
      <w:pPr>
        <w:pStyle w:val="LD10"/>
      </w:pPr>
      <w:r>
        <w:t xml:space="preserve">     {</w:t>
      </w:r>
    </w:p>
    <w:p w14:paraId="6EB165B2" w14:textId="77777777" w:rsidR="00902B2F" w:rsidRDefault="00902B2F">
      <w:pPr>
        <w:pStyle w:val="LD10"/>
      </w:pPr>
      <w:r>
        <w:t xml:space="preserve">       L_extract(f[-1] ,&amp;hi, &amp;lo);</w:t>
      </w:r>
    </w:p>
    <w:p w14:paraId="26975FBE" w14:textId="77777777" w:rsidR="00902B2F" w:rsidRDefault="00902B2F">
      <w:pPr>
        <w:pStyle w:val="LD10"/>
      </w:pPr>
      <w:r>
        <w:t xml:space="preserve">       t0 = mpy_mix(hi, lo, *lsp);</w:t>
      </w:r>
      <w:r>
        <w:tab/>
      </w:r>
      <w:r>
        <w:tab/>
        <w:t>/* t0 = f[-1] * lsp    */</w:t>
      </w:r>
    </w:p>
    <w:p w14:paraId="1840BC17" w14:textId="77777777" w:rsidR="00902B2F" w:rsidRDefault="00902B2F">
      <w:pPr>
        <w:pStyle w:val="LD10"/>
      </w:pPr>
      <w:r>
        <w:t xml:space="preserve">       t0 = L_shl(t0, (Word16)1);</w:t>
      </w:r>
    </w:p>
    <w:p w14:paraId="067C7D73" w14:textId="77777777" w:rsidR="00902B2F" w:rsidRDefault="00902B2F">
      <w:pPr>
        <w:pStyle w:val="LD10"/>
      </w:pPr>
      <w:r>
        <w:t xml:space="preserve">       *f = L_add(*f, f[-2]);</w:t>
      </w:r>
      <w:r>
        <w:tab/>
      </w:r>
      <w:r>
        <w:tab/>
      </w:r>
      <w:r>
        <w:tab/>
        <w:t>/* *f += f[-2]         */</w:t>
      </w:r>
    </w:p>
    <w:p w14:paraId="70E55601" w14:textId="77777777" w:rsidR="00902B2F" w:rsidRDefault="00902B2F">
      <w:pPr>
        <w:pStyle w:val="LD10"/>
      </w:pPr>
      <w:r>
        <w:t xml:space="preserve">       *f = L_sub(*f, t0);</w:t>
      </w:r>
      <w:r>
        <w:tab/>
      </w:r>
      <w:r>
        <w:tab/>
      </w:r>
      <w:r>
        <w:tab/>
        <w:t>/* *f -= t0            */</w:t>
      </w:r>
    </w:p>
    <w:p w14:paraId="29214B2B" w14:textId="77777777" w:rsidR="00902B2F" w:rsidRDefault="00902B2F">
      <w:pPr>
        <w:pStyle w:val="LD10"/>
      </w:pPr>
      <w:r>
        <w:t xml:space="preserve">     }</w:t>
      </w:r>
    </w:p>
    <w:p w14:paraId="7D4D6C30" w14:textId="77777777" w:rsidR="00902B2F" w:rsidRDefault="00902B2F">
      <w:pPr>
        <w:pStyle w:val="LD10"/>
      </w:pPr>
      <w:r>
        <w:t xml:space="preserve">     *f   = sub_sh(*f, *lsp, (Word16)10);</w:t>
      </w:r>
      <w:r>
        <w:tab/>
        <w:t>/* *f -= lsp&lt;&lt;10       */</w:t>
      </w:r>
    </w:p>
    <w:p w14:paraId="1E3C56CA" w14:textId="77777777" w:rsidR="00902B2F" w:rsidRDefault="00902B2F">
      <w:pPr>
        <w:pStyle w:val="LD10"/>
      </w:pPr>
      <w:r>
        <w:t xml:space="preserve">     f   += i;</w:t>
      </w:r>
      <w:r>
        <w:tab/>
      </w:r>
      <w:r>
        <w:tab/>
      </w:r>
      <w:r>
        <w:tab/>
      </w:r>
      <w:r>
        <w:tab/>
      </w:r>
      <w:r>
        <w:tab/>
        <w:t>/* Advance f pointer   */</w:t>
      </w:r>
    </w:p>
    <w:p w14:paraId="0BDA45D9" w14:textId="77777777" w:rsidR="00902B2F" w:rsidRDefault="00902B2F">
      <w:pPr>
        <w:pStyle w:val="LD10"/>
      </w:pPr>
      <w:r>
        <w:t xml:space="preserve">     lsp += 2;</w:t>
      </w:r>
      <w:r>
        <w:tab/>
      </w:r>
      <w:r>
        <w:tab/>
      </w:r>
      <w:r>
        <w:tab/>
      </w:r>
      <w:r>
        <w:tab/>
      </w:r>
      <w:r>
        <w:tab/>
        <w:t>/* Advance lsp pointer */</w:t>
      </w:r>
    </w:p>
    <w:p w14:paraId="4FB64DBA" w14:textId="77777777" w:rsidR="00902B2F" w:rsidRDefault="00902B2F">
      <w:pPr>
        <w:pStyle w:val="LD10"/>
      </w:pPr>
      <w:r>
        <w:t xml:space="preserve">   }</w:t>
      </w:r>
    </w:p>
    <w:p w14:paraId="1FD0C5BE" w14:textId="77777777" w:rsidR="00902B2F" w:rsidRDefault="00902B2F">
      <w:pPr>
        <w:pStyle w:val="LD10"/>
      </w:pPr>
    </w:p>
    <w:p w14:paraId="273ED674" w14:textId="77777777" w:rsidR="00902B2F" w:rsidRDefault="00902B2F">
      <w:pPr>
        <w:pStyle w:val="LD10"/>
      </w:pPr>
      <w:r>
        <w:t xml:space="preserve">   return;</w:t>
      </w:r>
    </w:p>
    <w:p w14:paraId="30B5DE1C" w14:textId="77777777" w:rsidR="00902B2F" w:rsidRDefault="00902B2F">
      <w:pPr>
        <w:pStyle w:val="LD10"/>
      </w:pPr>
      <w:r>
        <w:t>}</w:t>
      </w:r>
    </w:p>
    <w:p w14:paraId="4C1693F7" w14:textId="77777777" w:rsidR="00902B2F" w:rsidRDefault="00902B2F">
      <w:pPr>
        <w:pStyle w:val="WP"/>
        <w:keepLines/>
      </w:pPr>
    </w:p>
    <w:p w14:paraId="193742A0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803AA1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FA06C5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Int_Lpc4</w:t>
      </w:r>
      <w:r>
        <w:fldChar w:fldCharType="begin"/>
      </w:r>
      <w:r>
        <w:instrText>xe "Int_Lpc4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08697D4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1F7082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Perform the LPC interpolation for the 4 sub-frames.</w:t>
      </w:r>
    </w:p>
    <w:p w14:paraId="0D01467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The interpolation is done on the LSP computed </w:t>
      </w:r>
    </w:p>
    <w:p w14:paraId="04FA26B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 the cosine domain </w:t>
      </w:r>
    </w:p>
    <w:p w14:paraId="0BAB22C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F61006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7597BC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EEDA37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Int_Lpc4(buffer_in1,buffer_in2,buffer_out)</w:t>
      </w:r>
    </w:p>
    <w:p w14:paraId="4DA5960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(Routine_Name(input1,input2,output1))</w:t>
      </w:r>
    </w:p>
    <w:p w14:paraId="6478628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969B24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6E9660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2FCB7CC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LSP of previous frame</w:t>
      </w:r>
    </w:p>
    <w:p w14:paraId="5423D3F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D888AAA" w14:textId="77777777" w:rsidR="00902B2F" w:rsidRDefault="00902B2F">
      <w:pPr>
        <w:pStyle w:val="WP"/>
        <w:keepNext/>
        <w:keepLines/>
      </w:pPr>
      <w:r>
        <w:t>*</w:t>
      </w:r>
    </w:p>
    <w:p w14:paraId="7A3CA253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LSP of current frame</w:t>
      </w:r>
    </w:p>
    <w:p w14:paraId="032C530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67AC7CD" w14:textId="77777777" w:rsidR="00902B2F" w:rsidRDefault="00902B2F">
      <w:pPr>
        <w:pStyle w:val="WP"/>
        <w:keepNext/>
        <w:keepLines/>
      </w:pPr>
      <w:r>
        <w:t>*</w:t>
      </w:r>
    </w:p>
    <w:p w14:paraId="3F4FF88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79FD9FC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1E7FF4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LPC coeff. vector for the 4 sub-frames</w:t>
      </w:r>
    </w:p>
    <w:p w14:paraId="0C39C44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F2B9E1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75C274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555BA99B" w14:textId="77777777" w:rsidR="00902B2F" w:rsidRDefault="00902B2F">
      <w:pPr>
        <w:pStyle w:val="WP"/>
        <w:keepNext/>
        <w:keepLines/>
      </w:pPr>
      <w:r>
        <w:t>*</w:t>
      </w:r>
    </w:p>
    <w:p w14:paraId="38867ED8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ABCEEA6" w14:textId="77777777" w:rsidR="00902B2F" w:rsidRDefault="00902B2F">
      <w:pPr>
        <w:pStyle w:val="LD10"/>
      </w:pPr>
    </w:p>
    <w:p w14:paraId="5D1C2966" w14:textId="77777777" w:rsidR="00902B2F" w:rsidRDefault="00902B2F">
      <w:pPr>
        <w:pStyle w:val="LD10"/>
      </w:pPr>
      <w:r>
        <w:t>void Int_Lpc4(Word16 lsp_old[], Word16 lsp_new[], Word16 a[])</w:t>
      </w:r>
    </w:p>
    <w:p w14:paraId="1C6D18C1" w14:textId="77777777" w:rsidR="00902B2F" w:rsidRDefault="00902B2F">
      <w:pPr>
        <w:pStyle w:val="LD10"/>
      </w:pPr>
      <w:r>
        <w:t>{</w:t>
      </w:r>
    </w:p>
    <w:p w14:paraId="205B70C4" w14:textId="77777777" w:rsidR="00902B2F" w:rsidRDefault="00902B2F">
      <w:pPr>
        <w:pStyle w:val="LD10"/>
      </w:pPr>
      <w:r>
        <w:t xml:space="preserve">  Word16 i, j, fac_new, fac_old;</w:t>
      </w:r>
    </w:p>
    <w:p w14:paraId="6F01E212" w14:textId="77777777" w:rsidR="00902B2F" w:rsidRDefault="00902B2F">
      <w:pPr>
        <w:pStyle w:val="LD10"/>
      </w:pPr>
      <w:r>
        <w:t xml:space="preserve">  Word16 lsp[pp];</w:t>
      </w:r>
    </w:p>
    <w:p w14:paraId="364AC8B2" w14:textId="77777777" w:rsidR="00902B2F" w:rsidRDefault="00902B2F">
      <w:pPr>
        <w:pStyle w:val="LD10"/>
      </w:pPr>
      <w:r>
        <w:t xml:space="preserve">  Word32 t0;</w:t>
      </w:r>
    </w:p>
    <w:p w14:paraId="6E022DC0" w14:textId="77777777" w:rsidR="00902B2F" w:rsidRDefault="00902B2F">
      <w:pPr>
        <w:pStyle w:val="LD10"/>
      </w:pPr>
    </w:p>
    <w:p w14:paraId="64A21DD4" w14:textId="77777777" w:rsidR="00902B2F" w:rsidRDefault="00902B2F">
      <w:pPr>
        <w:pStyle w:val="LD10"/>
      </w:pPr>
      <w:r>
        <w:t xml:space="preserve">  fac_new = 8192;       /* 1/4 in Q15 */</w:t>
      </w:r>
    </w:p>
    <w:p w14:paraId="3A5F2A41" w14:textId="77777777" w:rsidR="00902B2F" w:rsidRDefault="00902B2F">
      <w:pPr>
        <w:pStyle w:val="LD10"/>
      </w:pPr>
      <w:r>
        <w:t xml:space="preserve">  fac_old = 24576;      /* 3/4 in Q15 */</w:t>
      </w:r>
    </w:p>
    <w:p w14:paraId="6FE4CA17" w14:textId="77777777" w:rsidR="00902B2F" w:rsidRDefault="00902B2F">
      <w:pPr>
        <w:pStyle w:val="LD10"/>
      </w:pPr>
    </w:p>
    <w:p w14:paraId="3729C353" w14:textId="77777777" w:rsidR="00902B2F" w:rsidRDefault="00902B2F">
      <w:pPr>
        <w:pStyle w:val="LD10"/>
      </w:pPr>
      <w:r>
        <w:t xml:space="preserve">  for(j=0; j&lt;33; j+=11)</w:t>
      </w:r>
    </w:p>
    <w:p w14:paraId="58372171" w14:textId="77777777" w:rsidR="00902B2F" w:rsidRDefault="00902B2F">
      <w:pPr>
        <w:pStyle w:val="LD10"/>
      </w:pPr>
      <w:r>
        <w:t xml:space="preserve">  {</w:t>
      </w:r>
    </w:p>
    <w:p w14:paraId="560AC12B" w14:textId="77777777" w:rsidR="00902B2F" w:rsidRDefault="00902B2F">
      <w:pPr>
        <w:pStyle w:val="LD10"/>
      </w:pPr>
      <w:r>
        <w:t xml:space="preserve">    for(i=0; i&lt;pp; i++)</w:t>
      </w:r>
    </w:p>
    <w:p w14:paraId="75A175A5" w14:textId="77777777" w:rsidR="00902B2F" w:rsidRDefault="00902B2F">
      <w:pPr>
        <w:pStyle w:val="LD10"/>
      </w:pPr>
      <w:r>
        <w:t xml:space="preserve">    {</w:t>
      </w:r>
    </w:p>
    <w:p w14:paraId="4E2B31C7" w14:textId="77777777" w:rsidR="00902B2F" w:rsidRDefault="00902B2F">
      <w:pPr>
        <w:pStyle w:val="LD10"/>
      </w:pPr>
      <w:r>
        <w:t xml:space="preserve">      t0 = L_mult(lsp_old[i], fac_old);</w:t>
      </w:r>
    </w:p>
    <w:p w14:paraId="6A217C6D" w14:textId="77777777" w:rsidR="00902B2F" w:rsidRDefault="00902B2F">
      <w:pPr>
        <w:pStyle w:val="LD10"/>
      </w:pPr>
      <w:r>
        <w:t xml:space="preserve">      t0 = L_mac(t0, lsp_new[i], fac_new);</w:t>
      </w:r>
    </w:p>
    <w:p w14:paraId="21AF5956" w14:textId="77777777" w:rsidR="00902B2F" w:rsidRDefault="00902B2F">
      <w:pPr>
        <w:pStyle w:val="LD10"/>
      </w:pPr>
      <w:r>
        <w:t xml:space="preserve">      lsp[i] = extract_h(t0);</w:t>
      </w:r>
    </w:p>
    <w:p w14:paraId="5F02F5C2" w14:textId="77777777" w:rsidR="00902B2F" w:rsidRDefault="00902B2F">
      <w:pPr>
        <w:pStyle w:val="LD10"/>
      </w:pPr>
      <w:r>
        <w:t xml:space="preserve">    }</w:t>
      </w:r>
    </w:p>
    <w:p w14:paraId="0F9AF230" w14:textId="77777777" w:rsidR="00902B2F" w:rsidRDefault="00902B2F">
      <w:pPr>
        <w:pStyle w:val="LD10"/>
      </w:pPr>
      <w:r>
        <w:t xml:space="preserve">    Lsp_Az(lsp, &amp;a[j]);</w:t>
      </w:r>
    </w:p>
    <w:p w14:paraId="4649E5B1" w14:textId="77777777" w:rsidR="00902B2F" w:rsidRDefault="00902B2F">
      <w:pPr>
        <w:pStyle w:val="LD10"/>
      </w:pPr>
    </w:p>
    <w:p w14:paraId="1BFD915E" w14:textId="77777777" w:rsidR="00902B2F" w:rsidRDefault="00902B2F">
      <w:pPr>
        <w:pStyle w:val="LD10"/>
      </w:pPr>
      <w:r>
        <w:t xml:space="preserve">    fac_old = sub(fac_old, (Word16)8192);</w:t>
      </w:r>
    </w:p>
    <w:p w14:paraId="69BE835C" w14:textId="77777777" w:rsidR="00902B2F" w:rsidRDefault="00902B2F">
      <w:pPr>
        <w:pStyle w:val="LD10"/>
      </w:pPr>
      <w:r>
        <w:t xml:space="preserve">    fac_new = add(fac_new, (Word16)8192);</w:t>
      </w:r>
    </w:p>
    <w:p w14:paraId="4CC253D0" w14:textId="77777777" w:rsidR="00902B2F" w:rsidRDefault="00902B2F">
      <w:pPr>
        <w:pStyle w:val="LD10"/>
      </w:pPr>
      <w:r>
        <w:t xml:space="preserve">  }</w:t>
      </w:r>
    </w:p>
    <w:p w14:paraId="561621E9" w14:textId="77777777" w:rsidR="00902B2F" w:rsidRDefault="00902B2F">
      <w:pPr>
        <w:pStyle w:val="LD10"/>
      </w:pPr>
      <w:r>
        <w:t xml:space="preserve">  Lsp_Az(lsp_new, &amp;a[33]);</w:t>
      </w:r>
    </w:p>
    <w:p w14:paraId="2A1FCF32" w14:textId="77777777" w:rsidR="00902B2F" w:rsidRDefault="00902B2F">
      <w:pPr>
        <w:pStyle w:val="LD10"/>
      </w:pPr>
    </w:p>
    <w:p w14:paraId="215C8C0E" w14:textId="77777777" w:rsidR="00902B2F" w:rsidRDefault="00902B2F">
      <w:pPr>
        <w:pStyle w:val="LD10"/>
      </w:pPr>
      <w:r>
        <w:t xml:space="preserve">  return;</w:t>
      </w:r>
    </w:p>
    <w:p w14:paraId="7675B539" w14:textId="77777777" w:rsidR="00902B2F" w:rsidRDefault="00902B2F">
      <w:pPr>
        <w:pStyle w:val="LD10"/>
      </w:pPr>
      <w:r>
        <w:t>}</w:t>
      </w:r>
    </w:p>
    <w:p w14:paraId="1CB63821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15941D8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E3DD88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Lag_Window</w:t>
      </w:r>
      <w:r>
        <w:fldChar w:fldCharType="begin"/>
      </w:r>
      <w:r>
        <w:instrText>xe "Lag_Window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55A9738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0C13DC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Lag_window on autocorrelations</w:t>
      </w:r>
    </w:p>
    <w:p w14:paraId="706C0FA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CA1460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52080B4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9A4839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Lag_Window(p,buffer1,buffer2)</w:t>
      </w:r>
    </w:p>
    <w:p w14:paraId="57585267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(Routine_Name(input1,arg2,arg3))</w:t>
      </w:r>
    </w:p>
    <w:p w14:paraId="725E15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E6BD8C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2A67CE6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B6691F8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 LPC order</w:t>
      </w:r>
    </w:p>
    <w:p w14:paraId="58FAD2A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9701860" w14:textId="77777777" w:rsidR="00902B2F" w:rsidRDefault="00902B2F">
      <w:pPr>
        <w:pStyle w:val="WP"/>
        <w:keepNext/>
        <w:keepLines/>
      </w:pPr>
      <w:r>
        <w:t>*</w:t>
      </w:r>
    </w:p>
    <w:p w14:paraId="4C63EE32" w14:textId="77777777" w:rsidR="00902B2F" w:rsidRDefault="00902B2F">
      <w:pPr>
        <w:pStyle w:val="WP"/>
        <w:keepNext/>
        <w:keepLines/>
      </w:pPr>
      <w:r>
        <w:t>*</w:t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Autocorrelations (msb)</w:t>
      </w:r>
    </w:p>
    <w:p w14:paraId="30B5CD6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995CF12" w14:textId="77777777" w:rsidR="00902B2F" w:rsidRDefault="00902B2F">
      <w:pPr>
        <w:pStyle w:val="WP"/>
        <w:keepNext/>
        <w:keepLines/>
      </w:pPr>
      <w:r>
        <w:t>*</w:t>
      </w:r>
    </w:p>
    <w:p w14:paraId="1335B989" w14:textId="77777777" w:rsidR="00902B2F" w:rsidRDefault="00902B2F">
      <w:pPr>
        <w:pStyle w:val="WP"/>
        <w:keepNext/>
        <w:keepLines/>
      </w:pPr>
      <w:r>
        <w:t>*</w:t>
      </w:r>
      <w:r>
        <w:tab/>
        <w:t>ARG3</w:t>
      </w:r>
      <w:r>
        <w:tab/>
      </w:r>
      <w:r>
        <w:tab/>
      </w:r>
      <w:r>
        <w:tab/>
      </w:r>
      <w:r>
        <w:tab/>
        <w:t>:</w:t>
      </w:r>
      <w:r>
        <w:tab/>
        <w:t>- Description : Autocorrelations (lsb)</w:t>
      </w:r>
    </w:p>
    <w:p w14:paraId="0F1B8800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E3D2990" w14:textId="77777777" w:rsidR="00902B2F" w:rsidRDefault="00902B2F">
      <w:pPr>
        <w:pStyle w:val="WP"/>
        <w:keepNext/>
        <w:keepLines/>
      </w:pPr>
      <w:r>
        <w:t>*</w:t>
      </w:r>
    </w:p>
    <w:p w14:paraId="7B7050A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1ED3F51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46EFB2E" w14:textId="77777777" w:rsidR="00902B2F" w:rsidRDefault="00902B2F">
      <w:pPr>
        <w:pStyle w:val="WP"/>
        <w:keepNext/>
        <w:keepLines/>
      </w:pPr>
      <w:r>
        <w:t>*</w:t>
      </w:r>
      <w:r>
        <w:tab/>
        <w:t>ARG2</w:t>
      </w:r>
      <w:r>
        <w:tab/>
      </w:r>
      <w:r>
        <w:tab/>
      </w:r>
      <w:r>
        <w:tab/>
      </w:r>
      <w:r>
        <w:tab/>
        <w:t>:</w:t>
      </w:r>
      <w:r>
        <w:tab/>
        <w:t>- Description : Lag_Windowed autocorrelations (msb)</w:t>
      </w:r>
    </w:p>
    <w:p w14:paraId="70A6DC8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C678940" w14:textId="77777777" w:rsidR="00902B2F" w:rsidRDefault="00902B2F">
      <w:pPr>
        <w:pStyle w:val="WP"/>
        <w:keepNext/>
        <w:keepLines/>
      </w:pPr>
      <w:r>
        <w:t>*</w:t>
      </w:r>
    </w:p>
    <w:p w14:paraId="3B09447A" w14:textId="77777777" w:rsidR="00902B2F" w:rsidRDefault="00902B2F">
      <w:pPr>
        <w:pStyle w:val="WP"/>
        <w:keepNext/>
        <w:keepLines/>
      </w:pPr>
      <w:r>
        <w:t>*</w:t>
      </w:r>
      <w:r>
        <w:tab/>
        <w:t>ARG3</w:t>
      </w:r>
      <w:r>
        <w:tab/>
      </w:r>
      <w:r>
        <w:tab/>
      </w:r>
      <w:r>
        <w:tab/>
      </w:r>
      <w:r>
        <w:tab/>
        <w:t>:</w:t>
      </w:r>
      <w:r>
        <w:tab/>
        <w:t>- Description : Lag_Windowed autocorrelations (lsb)</w:t>
      </w:r>
    </w:p>
    <w:p w14:paraId="6D94C93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7FF76AF0" w14:textId="77777777" w:rsidR="00902B2F" w:rsidRDefault="00902B2F">
      <w:pPr>
        <w:pStyle w:val="WP"/>
        <w:keepNext/>
        <w:keepLines/>
      </w:pPr>
      <w:r>
        <w:t>*</w:t>
      </w:r>
    </w:p>
    <w:p w14:paraId="51CE690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6A11F44" w14:textId="77777777" w:rsidR="00902B2F" w:rsidRDefault="00902B2F">
      <w:pPr>
        <w:pStyle w:val="WP"/>
        <w:keepNext/>
        <w:keepLines/>
      </w:pPr>
      <w:r>
        <w:t>*</w:t>
      </w:r>
    </w:p>
    <w:p w14:paraId="1E39641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r[i] *= lag_wind[i]</w:t>
      </w:r>
    </w:p>
    <w:p w14:paraId="1AC1D83E" w14:textId="77777777" w:rsidR="00902B2F" w:rsidRDefault="00902B2F">
      <w:pPr>
        <w:pStyle w:val="WP"/>
        <w:keepNext/>
        <w:keepLines/>
      </w:pPr>
      <w:r>
        <w:t>*</w:t>
      </w:r>
    </w:p>
    <w:p w14:paraId="19918F1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r[i] and lag_wind[i] are in special extended precision</w:t>
      </w:r>
    </w:p>
    <w:p w14:paraId="002BA45A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(for details on this format, see "comments" </w:t>
      </w:r>
    </w:p>
    <w:p w14:paraId="254CC43F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in the header of the file fexp_tet.c - Section A.5.2)</w:t>
      </w:r>
    </w:p>
    <w:p w14:paraId="0D117D88" w14:textId="77777777" w:rsidR="00902B2F" w:rsidRDefault="00902B2F">
      <w:pPr>
        <w:pStyle w:val="WP"/>
        <w:keepNext/>
        <w:keepLines/>
      </w:pPr>
      <w:r>
        <w:t>*</w:t>
      </w:r>
    </w:p>
    <w:p w14:paraId="730987B2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4FA7A7D5" w14:textId="77777777" w:rsidR="00902B2F" w:rsidRDefault="00902B2F">
      <w:pPr>
        <w:pStyle w:val="LD10"/>
      </w:pPr>
    </w:p>
    <w:p w14:paraId="6DDE6D12" w14:textId="77777777" w:rsidR="00902B2F" w:rsidRDefault="00902B2F">
      <w:pPr>
        <w:pStyle w:val="LD10"/>
      </w:pPr>
      <w:r>
        <w:t>void Lag_Window(Word16 p, Word16 r_h[], Word16 r_l[])</w:t>
      </w:r>
    </w:p>
    <w:p w14:paraId="090B2B73" w14:textId="77777777" w:rsidR="00902B2F" w:rsidRDefault="00902B2F">
      <w:pPr>
        <w:pStyle w:val="LD10"/>
      </w:pPr>
      <w:r>
        <w:t>{</w:t>
      </w:r>
    </w:p>
    <w:p w14:paraId="0C8EA170" w14:textId="77777777" w:rsidR="00902B2F" w:rsidRDefault="00902B2F">
      <w:pPr>
        <w:pStyle w:val="LD10"/>
      </w:pPr>
      <w:r>
        <w:t xml:space="preserve">  Word16 i;</w:t>
      </w:r>
    </w:p>
    <w:p w14:paraId="56D4042D" w14:textId="77777777" w:rsidR="00902B2F" w:rsidRDefault="00902B2F">
      <w:pPr>
        <w:pStyle w:val="LD10"/>
      </w:pPr>
      <w:r>
        <w:t xml:space="preserve">  Word32 x;</w:t>
      </w:r>
    </w:p>
    <w:p w14:paraId="1EB11EEC" w14:textId="77777777" w:rsidR="00902B2F" w:rsidRDefault="00902B2F">
      <w:pPr>
        <w:pStyle w:val="LD10"/>
      </w:pPr>
    </w:p>
    <w:p w14:paraId="0BFBFEC8" w14:textId="77777777" w:rsidR="00902B2F" w:rsidRDefault="00902B2F">
      <w:pPr>
        <w:pStyle w:val="LD10"/>
      </w:pPr>
      <w:r>
        <w:t xml:space="preserve">  for(i=1; i&lt;=p; i++)</w:t>
      </w:r>
    </w:p>
    <w:p w14:paraId="5D69F73A" w14:textId="77777777" w:rsidR="00902B2F" w:rsidRDefault="00902B2F">
      <w:pPr>
        <w:pStyle w:val="LD10"/>
      </w:pPr>
      <w:r>
        <w:t xml:space="preserve">  {</w:t>
      </w:r>
    </w:p>
    <w:p w14:paraId="453E4B3B" w14:textId="77777777" w:rsidR="00902B2F" w:rsidRDefault="00902B2F">
      <w:pPr>
        <w:pStyle w:val="LD10"/>
      </w:pPr>
      <w:r>
        <w:t xml:space="preserve">     x  = mpy_32(r_h[i], r_l[i], lag_h[i-1], lag_l[i-1]);</w:t>
      </w:r>
    </w:p>
    <w:p w14:paraId="01D8E423" w14:textId="77777777" w:rsidR="00902B2F" w:rsidRDefault="00902B2F">
      <w:pPr>
        <w:pStyle w:val="LD10"/>
      </w:pPr>
      <w:r>
        <w:t xml:space="preserve">     L_extract(x, &amp;r_h[i], &amp;r_l[i]);</w:t>
      </w:r>
    </w:p>
    <w:p w14:paraId="78B4D40D" w14:textId="77777777" w:rsidR="00902B2F" w:rsidRDefault="00902B2F">
      <w:pPr>
        <w:pStyle w:val="LD10"/>
      </w:pPr>
      <w:r>
        <w:t xml:space="preserve">  }</w:t>
      </w:r>
    </w:p>
    <w:p w14:paraId="4C37DF8D" w14:textId="77777777" w:rsidR="00902B2F" w:rsidRDefault="00902B2F">
      <w:pPr>
        <w:pStyle w:val="LD10"/>
      </w:pPr>
      <w:r>
        <w:t xml:space="preserve">  return;</w:t>
      </w:r>
    </w:p>
    <w:p w14:paraId="1687F320" w14:textId="77777777" w:rsidR="00902B2F" w:rsidRDefault="00902B2F">
      <w:pPr>
        <w:pStyle w:val="LD10"/>
      </w:pPr>
      <w:r>
        <w:t>}</w:t>
      </w:r>
    </w:p>
    <w:p w14:paraId="7886D05D" w14:textId="77777777" w:rsidR="00902B2F" w:rsidRDefault="00902B2F">
      <w:pPr>
        <w:pStyle w:val="WP"/>
        <w:keepLines/>
      </w:pPr>
    </w:p>
    <w:p w14:paraId="66F47366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AFBF46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EDB35C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Levin_32</w:t>
      </w:r>
      <w:r>
        <w:fldChar w:fldCharType="begin"/>
      </w:r>
      <w:r>
        <w:instrText>xe "Levin_32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7AAA2B5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D4E917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Computation of 10 LPC coefficients</w:t>
      </w:r>
    </w:p>
    <w:p w14:paraId="7A2F2D5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based on the Levison-Durbin algorithm</w:t>
      </w:r>
    </w:p>
    <w:p w14:paraId="7EEA40F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 double precision</w:t>
      </w:r>
    </w:p>
    <w:p w14:paraId="7BCBE52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823E34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73D25B2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800C56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Levin_32(buffer_in1,buffer_in2,buffer_out)</w:t>
      </w:r>
    </w:p>
    <w:p w14:paraId="00A11A25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(Routine_Name(input1,input2,output1))</w:t>
      </w:r>
    </w:p>
    <w:p w14:paraId="3F74B33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B0D150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FECD27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B52CAC3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Vector of autocorrelations (msb)</w:t>
      </w:r>
    </w:p>
    <w:p w14:paraId="3239892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Word16 - 11 values</w:t>
      </w:r>
    </w:p>
    <w:p w14:paraId="644EC593" w14:textId="77777777" w:rsidR="00902B2F" w:rsidRDefault="00902B2F">
      <w:pPr>
        <w:pStyle w:val="WP"/>
        <w:keepNext/>
        <w:keepLines/>
      </w:pPr>
      <w:r>
        <w:t>*</w:t>
      </w:r>
    </w:p>
    <w:p w14:paraId="3CFE8BA4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Vector of autocorrelations (lsb)</w:t>
      </w:r>
    </w:p>
    <w:p w14:paraId="0C3FFA5B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Word16 - 11 values</w:t>
      </w:r>
    </w:p>
    <w:p w14:paraId="0D743E7E" w14:textId="77777777" w:rsidR="00902B2F" w:rsidRDefault="00902B2F">
      <w:pPr>
        <w:pStyle w:val="WP"/>
        <w:keepNext/>
        <w:keepLines/>
      </w:pPr>
      <w:r>
        <w:t>*</w:t>
      </w:r>
    </w:p>
    <w:p w14:paraId="3F8E1B8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9C3B76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45FD9A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LPC coefficients</w:t>
      </w:r>
    </w:p>
    <w:p w14:paraId="1C2F04A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52D2AB6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7073AE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6B6AB21C" w14:textId="77777777" w:rsidR="00902B2F" w:rsidRDefault="00902B2F">
      <w:pPr>
        <w:pStyle w:val="WP"/>
        <w:keepNext/>
        <w:keepLines/>
      </w:pPr>
      <w:r>
        <w:t>*</w:t>
      </w:r>
    </w:p>
    <w:p w14:paraId="773FDD6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Algorithm :</w:t>
      </w:r>
    </w:p>
    <w:p w14:paraId="681E5ECF" w14:textId="77777777" w:rsidR="00902B2F" w:rsidRDefault="00902B2F">
      <w:pPr>
        <w:pStyle w:val="WP"/>
        <w:keepNext/>
        <w:keepLines/>
      </w:pPr>
      <w:r>
        <w:t>*</w:t>
      </w:r>
    </w:p>
    <w:p w14:paraId="70281EA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R[i]</w:t>
      </w:r>
      <w:r>
        <w:tab/>
        <w:t>autocorrelations</w:t>
      </w:r>
    </w:p>
    <w:p w14:paraId="4E2D361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A[i]</w:t>
      </w:r>
      <w:r>
        <w:tab/>
        <w:t>filter coefficients</w:t>
      </w:r>
    </w:p>
    <w:p w14:paraId="37805A5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 </w:t>
      </w:r>
      <w:r>
        <w:tab/>
        <w:t>reflection coefficients</w:t>
      </w:r>
    </w:p>
    <w:p w14:paraId="52164A2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</w:t>
      </w:r>
      <w:r>
        <w:tab/>
        <w:t>prediction gain.</w:t>
      </w:r>
    </w:p>
    <w:p w14:paraId="3C272A0F" w14:textId="77777777" w:rsidR="00902B2F" w:rsidRDefault="00902B2F">
      <w:pPr>
        <w:pStyle w:val="WP"/>
        <w:keepNext/>
        <w:keepLines/>
      </w:pPr>
      <w:r>
        <w:t>*</w:t>
      </w:r>
    </w:p>
    <w:p w14:paraId="45855944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Initialisations :</w:t>
      </w:r>
    </w:p>
    <w:p w14:paraId="27BE5B0C" w14:textId="77777777" w:rsidR="00902B2F" w:rsidRDefault="00902B2F">
      <w:pPr>
        <w:pStyle w:val="WP"/>
        <w:keepNext/>
        <w:keepLines/>
      </w:pPr>
      <w:r>
        <w:t>*</w:t>
      </w:r>
    </w:p>
    <w:p w14:paraId="4CB7B0E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A[0] = 1</w:t>
      </w:r>
    </w:p>
    <w:p w14:paraId="3E0B5E9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    = -R[1]/R[0]</w:t>
      </w:r>
    </w:p>
    <w:p w14:paraId="5537E52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A[1] = K</w:t>
      </w:r>
    </w:p>
    <w:p w14:paraId="5C5EC20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 = R[0] * (1-K**2]</w:t>
      </w:r>
    </w:p>
    <w:p w14:paraId="3A46CE4D" w14:textId="77777777" w:rsidR="00902B2F" w:rsidRDefault="00902B2F">
      <w:pPr>
        <w:pStyle w:val="WP"/>
        <w:keepNext/>
        <w:keepLines/>
      </w:pPr>
      <w:r>
        <w:t>*</w:t>
      </w:r>
    </w:p>
    <w:p w14:paraId="4965438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DO for  i = 2 to pp</w:t>
      </w:r>
    </w:p>
    <w:p w14:paraId="4CDD616C" w14:textId="77777777" w:rsidR="00902B2F" w:rsidRDefault="00902B2F">
      <w:pPr>
        <w:pStyle w:val="WP"/>
        <w:keepNext/>
        <w:keepLines/>
      </w:pPr>
      <w:r>
        <w:t>*</w:t>
      </w:r>
    </w:p>
    <w:p w14:paraId="63EF46F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=  SUM ( R[j]*A[i-j] ,j=1,i-1 ) +  R[i]</w:t>
      </w:r>
    </w:p>
    <w:p w14:paraId="6D82970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 = -S / Alpha</w:t>
      </w:r>
    </w:p>
    <w:p w14:paraId="45E88F7B" w14:textId="77777777" w:rsidR="00902B2F" w:rsidRDefault="00902B2F">
      <w:pPr>
        <w:pStyle w:val="WP"/>
        <w:keepNext/>
        <w:keepLines/>
      </w:pPr>
      <w:r>
        <w:t xml:space="preserve">*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An[j] = A[j] + K*A[i-j]   for j=1 to i-1</w:t>
      </w:r>
    </w:p>
    <w:p w14:paraId="05D5347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where   An[i] = new A[i]</w:t>
      </w:r>
    </w:p>
    <w:p w14:paraId="5F4B218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An[i]=K</w:t>
      </w:r>
    </w:p>
    <w:p w14:paraId="6051555C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Alpha=Alpha * (1-K**2)</w:t>
      </w:r>
    </w:p>
    <w:p w14:paraId="2B44A229" w14:textId="77777777" w:rsidR="00902B2F" w:rsidRDefault="00902B2F">
      <w:pPr>
        <w:pStyle w:val="WP"/>
        <w:keepNext/>
        <w:keepLines/>
      </w:pPr>
      <w:r>
        <w:t>*</w:t>
      </w:r>
    </w:p>
    <w:p w14:paraId="030DBC6A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END</w:t>
      </w:r>
    </w:p>
    <w:p w14:paraId="4101E6D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10229D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4B0B01A1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</w:p>
    <w:p w14:paraId="004A5B0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3F91E85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B8A32A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NOTES ON THE DYNAMICS OF THE COMPUTATIONS</w:t>
      </w:r>
      <w:r>
        <w:tab/>
        <w:t>:</w:t>
      </w:r>
    </w:p>
    <w:p w14:paraId="5FC741D5" w14:textId="77777777" w:rsidR="00902B2F" w:rsidRDefault="00902B2F">
      <w:pPr>
        <w:pStyle w:val="WP"/>
        <w:keepNext/>
        <w:keepLines/>
      </w:pPr>
      <w:r>
        <w:t>*</w:t>
      </w:r>
    </w:p>
    <w:p w14:paraId="7A35758C" w14:textId="77777777" w:rsidR="00902B2F" w:rsidRDefault="00902B2F">
      <w:pPr>
        <w:pStyle w:val="WP"/>
        <w:keepNext/>
        <w:keepLines/>
      </w:pPr>
      <w:r>
        <w:t>*</w:t>
      </w:r>
      <w:r>
        <w:tab/>
        <w:t>The numbers used are in double precision with the following format :</w:t>
      </w:r>
    </w:p>
    <w:p w14:paraId="6FEB6EA6" w14:textId="77777777" w:rsidR="00902B2F" w:rsidRDefault="00902B2F">
      <w:pPr>
        <w:pStyle w:val="WP"/>
        <w:keepNext/>
        <w:keepLines/>
      </w:pPr>
      <w:r>
        <w:t>*</w:t>
      </w:r>
    </w:p>
    <w:p w14:paraId="3600BAA2" w14:textId="77777777" w:rsidR="00902B2F" w:rsidRDefault="00902B2F">
      <w:pPr>
        <w:pStyle w:val="WP"/>
        <w:keepNext/>
        <w:keepLines/>
      </w:pPr>
      <w:r>
        <w:t>*</w:t>
      </w:r>
      <w:r>
        <w:tab/>
        <w:t>A = AH &lt;&lt;15 + AL.  AH and AL are 16 bit signed integers. Since the LSB's also contain *</w:t>
      </w:r>
      <w:r>
        <w:tab/>
        <w:t>a sign bit, this format does not correspond to standard 32 bit integers.  This format is used *</w:t>
      </w:r>
      <w:r>
        <w:tab/>
        <w:t>since it allows fast execution of multiplications and divisions.</w:t>
      </w:r>
    </w:p>
    <w:p w14:paraId="5504BB15" w14:textId="77777777" w:rsidR="00902B2F" w:rsidRDefault="00902B2F">
      <w:pPr>
        <w:pStyle w:val="WP"/>
        <w:keepNext/>
        <w:keepLines/>
      </w:pPr>
      <w:r>
        <w:t>*</w:t>
      </w:r>
    </w:p>
    <w:p w14:paraId="3189F37D" w14:textId="77777777" w:rsidR="00902B2F" w:rsidRDefault="00902B2F">
      <w:pPr>
        <w:pStyle w:val="WP"/>
        <w:keepNext/>
        <w:keepLines/>
      </w:pPr>
      <w:r>
        <w:t>*</w:t>
      </w:r>
      <w:r>
        <w:tab/>
        <w:t>"DPF" will refer to this special format in the following text.</w:t>
      </w:r>
    </w:p>
    <w:p w14:paraId="144EDA9B" w14:textId="77777777" w:rsidR="00902B2F" w:rsidRDefault="00902B2F">
      <w:pPr>
        <w:pStyle w:val="WP"/>
        <w:keepNext/>
        <w:keepLines/>
      </w:pPr>
      <w:r>
        <w:t>*</w:t>
      </w:r>
      <w:r>
        <w:tab/>
        <w:t>(for details on this format, see "comments" in the header of file fexp_tet.c - Section A.5.2)</w:t>
      </w:r>
    </w:p>
    <w:p w14:paraId="302517C5" w14:textId="77777777" w:rsidR="00902B2F" w:rsidRDefault="00902B2F">
      <w:pPr>
        <w:pStyle w:val="WP"/>
        <w:keepNext/>
        <w:keepLines/>
      </w:pPr>
      <w:r>
        <w:t>*</w:t>
      </w:r>
    </w:p>
    <w:p w14:paraId="1A0DA188" w14:textId="77777777" w:rsidR="00902B2F" w:rsidRDefault="00902B2F">
      <w:pPr>
        <w:pStyle w:val="WP"/>
        <w:keepNext/>
        <w:keepLines/>
      </w:pPr>
      <w:r>
        <w:t>*</w:t>
      </w:r>
      <w:r>
        <w:tab/>
        <w:t>The R[i] were normalized in routine Autocorr (hence, R[i] &lt; 1.0).</w:t>
      </w:r>
    </w:p>
    <w:p w14:paraId="17FAA464" w14:textId="77777777" w:rsidR="00902B2F" w:rsidRDefault="00902B2F">
      <w:pPr>
        <w:pStyle w:val="WP"/>
        <w:keepNext/>
        <w:keepLines/>
      </w:pPr>
      <w:r>
        <w:t>*</w:t>
      </w:r>
      <w:r>
        <w:tab/>
        <w:t>The K[i] and Alpha are theoretically &lt; 1.0.</w:t>
      </w:r>
    </w:p>
    <w:p w14:paraId="05815CD5" w14:textId="77777777" w:rsidR="00902B2F" w:rsidRDefault="00902B2F">
      <w:pPr>
        <w:pStyle w:val="WP"/>
        <w:keepNext/>
        <w:keepLines/>
      </w:pPr>
      <w:r>
        <w:t>*</w:t>
      </w:r>
      <w:r>
        <w:tab/>
        <w:t>The A[i], for a sampling frequency of 8 kHz, are in practice always inferior to 16.0.</w:t>
      </w:r>
    </w:p>
    <w:p w14:paraId="4ED31C50" w14:textId="77777777" w:rsidR="00902B2F" w:rsidRDefault="00902B2F">
      <w:pPr>
        <w:pStyle w:val="WP"/>
        <w:keepNext/>
        <w:keepLines/>
      </w:pPr>
      <w:r>
        <w:t>*</w:t>
      </w:r>
    </w:p>
    <w:p w14:paraId="13F2071A" w14:textId="77777777" w:rsidR="00902B2F" w:rsidRDefault="00902B2F">
      <w:pPr>
        <w:pStyle w:val="WP"/>
        <w:keepNext/>
        <w:keepLines/>
      </w:pPr>
      <w:r>
        <w:t>*</w:t>
      </w:r>
      <w:r>
        <w:tab/>
        <w:t>These characteristics allow straigthforward fixed-point implementation.  The parameters are *</w:t>
      </w:r>
      <w:r>
        <w:tab/>
        <w:t>represented as follows :</w:t>
      </w:r>
    </w:p>
    <w:p w14:paraId="47072259" w14:textId="77777777" w:rsidR="00902B2F" w:rsidRDefault="00902B2F">
      <w:pPr>
        <w:pStyle w:val="WP"/>
        <w:keepNext/>
        <w:keepLines/>
      </w:pPr>
      <w:r>
        <w:t>*</w:t>
      </w:r>
    </w:p>
    <w:p w14:paraId="77BD891E" w14:textId="77777777" w:rsidR="00902B2F" w:rsidRDefault="00902B2F">
      <w:pPr>
        <w:pStyle w:val="WP"/>
        <w:keepNext/>
        <w:keepLines/>
      </w:pPr>
      <w:r>
        <w:t>*</w:t>
      </w:r>
      <w:r>
        <w:tab/>
        <w:t>R[i]    Q30   +- .99..</w:t>
      </w:r>
    </w:p>
    <w:p w14:paraId="3D424D78" w14:textId="77777777" w:rsidR="00902B2F" w:rsidRDefault="00902B2F">
      <w:pPr>
        <w:pStyle w:val="WP"/>
        <w:keepNext/>
        <w:keepLines/>
      </w:pPr>
      <w:r>
        <w:t>*</w:t>
      </w:r>
      <w:r>
        <w:tab/>
        <w:t>K[i]    Q30   +- .99..</w:t>
      </w:r>
    </w:p>
    <w:p w14:paraId="33A2BAF4" w14:textId="77777777" w:rsidR="00902B2F" w:rsidRDefault="00902B2F">
      <w:pPr>
        <w:pStyle w:val="WP"/>
        <w:keepNext/>
        <w:keepLines/>
      </w:pPr>
      <w:r>
        <w:t>*</w:t>
      </w:r>
      <w:r>
        <w:tab/>
        <w:t>Alpha   Normalised -&gt; mantissa in Q30 plus exponant</w:t>
      </w:r>
    </w:p>
    <w:p w14:paraId="04EAEBA0" w14:textId="77777777" w:rsidR="00902B2F" w:rsidRDefault="00902B2F">
      <w:pPr>
        <w:pStyle w:val="WP"/>
        <w:keepNext/>
        <w:keepLines/>
      </w:pPr>
      <w:r>
        <w:t>*</w:t>
      </w:r>
      <w:r>
        <w:tab/>
        <w:t>A[i]    Q26   +- 15.999..</w:t>
      </w:r>
    </w:p>
    <w:p w14:paraId="435E0974" w14:textId="77777777" w:rsidR="00902B2F" w:rsidRDefault="00902B2F">
      <w:pPr>
        <w:pStyle w:val="WP"/>
        <w:keepNext/>
        <w:keepLines/>
      </w:pPr>
      <w:r>
        <w:t>*</w:t>
      </w:r>
    </w:p>
    <w:p w14:paraId="099D870D" w14:textId="77777777" w:rsidR="00902B2F" w:rsidRDefault="00902B2F">
      <w:pPr>
        <w:pStyle w:val="WP"/>
        <w:keepNext/>
        <w:keepLines/>
      </w:pPr>
      <w:r>
        <w:t>*</w:t>
      </w:r>
      <w:r>
        <w:tab/>
        <w:t xml:space="preserve">The additions are performed in 32 bit.  For the summation used to compute the K[i], </w:t>
      </w:r>
    </w:p>
    <w:p w14:paraId="7B52C460" w14:textId="77777777" w:rsidR="00902B2F" w:rsidRDefault="00902B2F">
      <w:pPr>
        <w:pStyle w:val="WP"/>
        <w:keepNext/>
        <w:keepLines/>
      </w:pPr>
      <w:r>
        <w:t>*</w:t>
      </w:r>
      <w:r>
        <w:tab/>
        <w:t>numbers in Q30 are multiplied by numbers in Q26, with the results of the multiplications in *</w:t>
      </w:r>
      <w:r>
        <w:tab/>
        <w:t>Q26, resulting in a dynamic of +/- 32.  This is sufficient to avoid overflow, since the final</w:t>
      </w:r>
    </w:p>
    <w:p w14:paraId="3144A218" w14:textId="77777777" w:rsidR="00902B2F" w:rsidRDefault="00902B2F">
      <w:pPr>
        <w:pStyle w:val="WP"/>
        <w:keepNext/>
        <w:keepLines/>
      </w:pPr>
      <w:r>
        <w:t>*</w:t>
      </w:r>
      <w:r>
        <w:tab/>
        <w:t xml:space="preserve">result of the summation is necessarily &lt; 1.0 as both the K[i] and Alpha are </w:t>
      </w:r>
    </w:p>
    <w:p w14:paraId="310B3914" w14:textId="77777777" w:rsidR="00902B2F" w:rsidRDefault="00902B2F">
      <w:pPr>
        <w:pStyle w:val="WP"/>
        <w:keepNext/>
        <w:keepLines/>
      </w:pPr>
      <w:r>
        <w:t>*</w:t>
      </w:r>
      <w:r>
        <w:tab/>
        <w:t>theoretically &lt; 1.0.</w:t>
      </w:r>
    </w:p>
    <w:p w14:paraId="16997D40" w14:textId="77777777" w:rsidR="00902B2F" w:rsidRDefault="00902B2F">
      <w:pPr>
        <w:pStyle w:val="WP"/>
        <w:keepNext/>
        <w:keepLines/>
      </w:pPr>
      <w:r>
        <w:t>*</w:t>
      </w:r>
    </w:p>
    <w:p w14:paraId="1966B095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390FDAD" w14:textId="77777777" w:rsidR="00902B2F" w:rsidRDefault="00902B2F">
      <w:pPr>
        <w:pStyle w:val="LD10"/>
      </w:pPr>
    </w:p>
    <w:p w14:paraId="3C609C81" w14:textId="77777777" w:rsidR="00902B2F" w:rsidRDefault="00902B2F">
      <w:pPr>
        <w:pStyle w:val="LD10"/>
      </w:pPr>
      <w:r>
        <w:t>/* Last A(z) for case of unstable filter */</w:t>
      </w:r>
    </w:p>
    <w:p w14:paraId="6160E5B7" w14:textId="77777777" w:rsidR="00902B2F" w:rsidRDefault="00902B2F">
      <w:pPr>
        <w:pStyle w:val="LD10"/>
      </w:pPr>
    </w:p>
    <w:p w14:paraId="5D598A0D" w14:textId="77777777" w:rsidR="00902B2F" w:rsidRDefault="00902B2F">
      <w:pPr>
        <w:pStyle w:val="LD10"/>
      </w:pPr>
      <w:r>
        <w:t>static Word16 old_A[pp+1]={4096,0,0,0,0,0,0,0,0,0,0};</w:t>
      </w:r>
    </w:p>
    <w:p w14:paraId="4F11F621" w14:textId="77777777" w:rsidR="00902B2F" w:rsidRDefault="00902B2F">
      <w:pPr>
        <w:pStyle w:val="LD10"/>
      </w:pPr>
    </w:p>
    <w:p w14:paraId="7F1C2EEB" w14:textId="77777777" w:rsidR="00902B2F" w:rsidRDefault="00902B2F">
      <w:pPr>
        <w:pStyle w:val="LD10"/>
      </w:pPr>
      <w:r>
        <w:t>void Levin_32(Word16 Rh[], Word16 Rl[], Word16 A[])</w:t>
      </w:r>
    </w:p>
    <w:p w14:paraId="7740F2E4" w14:textId="77777777" w:rsidR="00902B2F" w:rsidRDefault="00902B2F">
      <w:pPr>
        <w:pStyle w:val="LD10"/>
      </w:pPr>
      <w:r>
        <w:t>{</w:t>
      </w:r>
    </w:p>
    <w:p w14:paraId="11B3090C" w14:textId="77777777" w:rsidR="00902B2F" w:rsidRDefault="00902B2F">
      <w:pPr>
        <w:pStyle w:val="LD10"/>
      </w:pPr>
      <w:r>
        <w:t xml:space="preserve"> Word16 i, j;</w:t>
      </w:r>
    </w:p>
    <w:p w14:paraId="1C6EBA59" w14:textId="77777777" w:rsidR="00902B2F" w:rsidRDefault="00902B2F">
      <w:pPr>
        <w:pStyle w:val="LD10"/>
      </w:pPr>
      <w:r>
        <w:t xml:space="preserve"> Word16 hi, lo;</w:t>
      </w:r>
    </w:p>
    <w:p w14:paraId="5EEFA985" w14:textId="77777777" w:rsidR="00902B2F" w:rsidRDefault="00902B2F">
      <w:pPr>
        <w:pStyle w:val="LD10"/>
      </w:pPr>
      <w:r>
        <w:t xml:space="preserve"> Word16 Kh, Kl;              </w:t>
      </w:r>
      <w:r>
        <w:tab/>
        <w:t>/* reflexion coefficient; hi and lo          */</w:t>
      </w:r>
    </w:p>
    <w:p w14:paraId="2B472E35" w14:textId="77777777" w:rsidR="00902B2F" w:rsidRDefault="00902B2F">
      <w:pPr>
        <w:pStyle w:val="LD10"/>
      </w:pPr>
      <w:r>
        <w:t xml:space="preserve"> Word16 alp_h, alp_l, alp_e;</w:t>
      </w:r>
      <w:r>
        <w:tab/>
        <w:t>/* Prediction gain; hi lo and exponant       */</w:t>
      </w:r>
    </w:p>
    <w:p w14:paraId="64C46764" w14:textId="77777777" w:rsidR="00902B2F" w:rsidRDefault="00902B2F">
      <w:pPr>
        <w:pStyle w:val="LD10"/>
      </w:pPr>
      <w:r>
        <w:t xml:space="preserve"> Word16 Ah[pp+1], Al[pp+1];</w:t>
      </w:r>
      <w:r>
        <w:tab/>
        <w:t>/* LPC coef. in double prec.                 */</w:t>
      </w:r>
    </w:p>
    <w:p w14:paraId="5DBF53BF" w14:textId="77777777" w:rsidR="00902B2F" w:rsidRDefault="00902B2F">
      <w:pPr>
        <w:pStyle w:val="LD10"/>
      </w:pPr>
      <w:r>
        <w:t xml:space="preserve"> Word16 Anh[pp+1], Anl[pp+1];</w:t>
      </w:r>
      <w:r>
        <w:tab/>
        <w:t>/* LPC coef.for next iterat. in double prec. */</w:t>
      </w:r>
    </w:p>
    <w:p w14:paraId="0FFCC039" w14:textId="77777777" w:rsidR="00902B2F" w:rsidRDefault="00902B2F">
      <w:pPr>
        <w:pStyle w:val="LD10"/>
      </w:pPr>
      <w:r>
        <w:t xml:space="preserve"> Word32 t0, t1, t2;</w:t>
      </w:r>
      <w:r>
        <w:tab/>
      </w:r>
      <w:r>
        <w:tab/>
        <w:t>/* temporary variable                        */</w:t>
      </w:r>
    </w:p>
    <w:p w14:paraId="6E670B84" w14:textId="77777777" w:rsidR="00902B2F" w:rsidRDefault="00902B2F">
      <w:pPr>
        <w:pStyle w:val="LD10"/>
      </w:pPr>
    </w:p>
    <w:p w14:paraId="0231CBBB" w14:textId="77777777" w:rsidR="00902B2F" w:rsidRDefault="00902B2F">
      <w:pPr>
        <w:pStyle w:val="LD10"/>
      </w:pPr>
    </w:p>
    <w:p w14:paraId="4B617350" w14:textId="77777777" w:rsidR="00902B2F" w:rsidRDefault="00902B2F">
      <w:pPr>
        <w:pStyle w:val="LD10"/>
      </w:pPr>
      <w:r>
        <w:t>/* K = A[1] = -R[1] / R[0] */</w:t>
      </w:r>
    </w:p>
    <w:p w14:paraId="7491AE9C" w14:textId="77777777" w:rsidR="00902B2F" w:rsidRDefault="00902B2F">
      <w:pPr>
        <w:pStyle w:val="LD10"/>
      </w:pPr>
    </w:p>
    <w:p w14:paraId="13E492C2" w14:textId="77777777" w:rsidR="00902B2F" w:rsidRDefault="00902B2F">
      <w:pPr>
        <w:pStyle w:val="LD10"/>
      </w:pPr>
      <w:r>
        <w:t xml:space="preserve">  t1  = L_comp(Rh[1], Rl[1]);</w:t>
      </w:r>
      <w:r>
        <w:tab/>
      </w:r>
      <w:r>
        <w:tab/>
      </w:r>
      <w:r>
        <w:tab/>
        <w:t>/* R[1] in Q30      */</w:t>
      </w:r>
    </w:p>
    <w:p w14:paraId="42DEC829" w14:textId="77777777" w:rsidR="00902B2F" w:rsidRDefault="00902B2F">
      <w:pPr>
        <w:pStyle w:val="LD10"/>
      </w:pPr>
      <w:r>
        <w:t xml:space="preserve">  t2  = L_abs(t1);</w:t>
      </w:r>
      <w:r>
        <w:tab/>
      </w:r>
      <w:r>
        <w:tab/>
      </w:r>
      <w:r>
        <w:tab/>
      </w:r>
      <w:r>
        <w:tab/>
        <w:t>/* abs R[1]         */</w:t>
      </w:r>
    </w:p>
    <w:p w14:paraId="77B1A2C2" w14:textId="77777777" w:rsidR="00902B2F" w:rsidRDefault="00902B2F">
      <w:pPr>
        <w:pStyle w:val="LD10"/>
      </w:pPr>
      <w:r>
        <w:t xml:space="preserve">  t0  = div_32(t2, Rh[0], Rl[0]);</w:t>
      </w:r>
      <w:r>
        <w:tab/>
      </w:r>
      <w:r>
        <w:tab/>
        <w:t>/* R[1]/R[0] in Q30 */</w:t>
      </w:r>
    </w:p>
    <w:p w14:paraId="74BDF2D2" w14:textId="77777777" w:rsidR="00902B2F" w:rsidRDefault="00902B2F">
      <w:pPr>
        <w:pStyle w:val="LD10"/>
      </w:pPr>
      <w:r>
        <w:t xml:space="preserve">  if(t1 &gt; 0) t0= L_negate(t0);</w:t>
      </w:r>
      <w:r>
        <w:tab/>
      </w:r>
      <w:r>
        <w:tab/>
        <w:t>/* -R[1]/R[0]       */</w:t>
      </w:r>
    </w:p>
    <w:p w14:paraId="3619565B" w14:textId="77777777" w:rsidR="00902B2F" w:rsidRDefault="00902B2F">
      <w:pPr>
        <w:pStyle w:val="LD10"/>
      </w:pPr>
      <w:r>
        <w:t xml:space="preserve">  L_extract(t0, &amp;Kh, &amp;Kl);</w:t>
      </w:r>
      <w:r>
        <w:tab/>
      </w:r>
      <w:r>
        <w:tab/>
      </w:r>
      <w:r>
        <w:tab/>
        <w:t>/* K in DPF         */</w:t>
      </w:r>
    </w:p>
    <w:p w14:paraId="0512A27A" w14:textId="77777777" w:rsidR="00902B2F" w:rsidRDefault="00902B2F">
      <w:pPr>
        <w:pStyle w:val="LD10"/>
      </w:pPr>
      <w:r>
        <w:t xml:space="preserve">  t0 = L_shr(t0,(Word16)4);</w:t>
      </w:r>
      <w:r>
        <w:tab/>
      </w:r>
      <w:r>
        <w:tab/>
      </w:r>
      <w:r>
        <w:tab/>
        <w:t>/* A[1] in Q26      */</w:t>
      </w:r>
    </w:p>
    <w:p w14:paraId="36EFC563" w14:textId="77777777" w:rsidR="00902B2F" w:rsidRDefault="00902B2F">
      <w:pPr>
        <w:pStyle w:val="LD10"/>
      </w:pPr>
      <w:r>
        <w:t xml:space="preserve">  L_extract(t0, &amp;Ah[1], &amp;Al[1]);</w:t>
      </w:r>
      <w:r>
        <w:tab/>
      </w:r>
      <w:r>
        <w:tab/>
        <w:t>/* A[1] in DPF      */</w:t>
      </w:r>
    </w:p>
    <w:p w14:paraId="2774411B" w14:textId="77777777" w:rsidR="00902B2F" w:rsidRDefault="00902B2F">
      <w:pPr>
        <w:pStyle w:val="LD10"/>
      </w:pPr>
      <w:r>
        <w:br w:type="page"/>
      </w:r>
    </w:p>
    <w:p w14:paraId="31F26FFE" w14:textId="77777777" w:rsidR="00902B2F" w:rsidRDefault="00902B2F">
      <w:pPr>
        <w:pStyle w:val="LD10"/>
      </w:pPr>
      <w:r>
        <w:t>/*  Alpha = R[0] * (1-K**2) */</w:t>
      </w:r>
    </w:p>
    <w:p w14:paraId="3CBF2C2E" w14:textId="77777777" w:rsidR="00902B2F" w:rsidRDefault="00902B2F">
      <w:pPr>
        <w:pStyle w:val="LD10"/>
      </w:pPr>
    </w:p>
    <w:p w14:paraId="0D0EB070" w14:textId="77777777" w:rsidR="00902B2F" w:rsidRDefault="00902B2F">
      <w:pPr>
        <w:pStyle w:val="LD10"/>
      </w:pPr>
      <w:r>
        <w:t xml:space="preserve">  t0 = mpy_32(Kh ,Kl, Kh, Kl);</w:t>
      </w:r>
      <w:r>
        <w:tab/>
      </w:r>
      <w:r>
        <w:tab/>
        <w:t>/* K*K      in Q30 */</w:t>
      </w:r>
    </w:p>
    <w:p w14:paraId="0793765B" w14:textId="77777777" w:rsidR="00902B2F" w:rsidRDefault="00902B2F">
      <w:pPr>
        <w:pStyle w:val="LD10"/>
      </w:pPr>
      <w:r>
        <w:t xml:space="preserve">  t0 = L_abs(t0);</w:t>
      </w:r>
      <w:r>
        <w:tab/>
      </w:r>
      <w:r>
        <w:tab/>
      </w:r>
      <w:r>
        <w:tab/>
      </w:r>
      <w:r>
        <w:tab/>
      </w:r>
      <w:r>
        <w:tab/>
        <w:t>/* Some case &lt;0 !! */</w:t>
      </w:r>
    </w:p>
    <w:p w14:paraId="3F304757" w14:textId="77777777" w:rsidR="00902B2F" w:rsidRDefault="00902B2F">
      <w:pPr>
        <w:pStyle w:val="LD10"/>
      </w:pPr>
      <w:r>
        <w:t xml:space="preserve">  t0 = L_sub( (Word32)0x3fffffff, t0 );</w:t>
      </w:r>
      <w:r>
        <w:tab/>
        <w:t>/* 1 - K*K  in Q30 */</w:t>
      </w:r>
    </w:p>
    <w:p w14:paraId="3A2DBCFB" w14:textId="77777777" w:rsidR="00902B2F" w:rsidRDefault="00902B2F">
      <w:pPr>
        <w:pStyle w:val="LD10"/>
      </w:pPr>
      <w:r>
        <w:t xml:space="preserve">  L_extract(t0, &amp;hi, &amp;lo);</w:t>
      </w:r>
      <w:r>
        <w:tab/>
      </w:r>
      <w:r>
        <w:tab/>
      </w:r>
      <w:r>
        <w:tab/>
        <w:t>/* DPF format      */</w:t>
      </w:r>
    </w:p>
    <w:p w14:paraId="07B7C400" w14:textId="77777777" w:rsidR="00902B2F" w:rsidRDefault="00902B2F">
      <w:pPr>
        <w:pStyle w:val="LD10"/>
      </w:pPr>
      <w:r>
        <w:t xml:space="preserve">  t0 = mpy_32(Rh[0] ,Rl[0], hi, lo);</w:t>
      </w:r>
      <w:r>
        <w:tab/>
        <w:t>/* Alpha in Q30    */</w:t>
      </w:r>
    </w:p>
    <w:p w14:paraId="2FE6ED2C" w14:textId="77777777" w:rsidR="00902B2F" w:rsidRDefault="00902B2F">
      <w:pPr>
        <w:pStyle w:val="LD10"/>
      </w:pPr>
    </w:p>
    <w:p w14:paraId="49257B2A" w14:textId="77777777" w:rsidR="00902B2F" w:rsidRDefault="00902B2F">
      <w:pPr>
        <w:pStyle w:val="LD10"/>
      </w:pPr>
      <w:r>
        <w:t>/* Normalize Alpha */</w:t>
      </w:r>
    </w:p>
    <w:p w14:paraId="3DF2CD5B" w14:textId="77777777" w:rsidR="00902B2F" w:rsidRDefault="00902B2F">
      <w:pPr>
        <w:pStyle w:val="LD10"/>
      </w:pPr>
    </w:p>
    <w:p w14:paraId="26BCE065" w14:textId="77777777" w:rsidR="00902B2F" w:rsidRDefault="00902B2F">
      <w:pPr>
        <w:pStyle w:val="LD10"/>
      </w:pPr>
      <w:r>
        <w:t xml:space="preserve">  t0 = norm_v(t0, (Word16)12, &amp;i);</w:t>
      </w:r>
    </w:p>
    <w:p w14:paraId="36F94F58" w14:textId="77777777" w:rsidR="00902B2F" w:rsidRDefault="00902B2F">
      <w:pPr>
        <w:pStyle w:val="LD10"/>
      </w:pPr>
      <w:r>
        <w:t xml:space="preserve">  t0 = L_shr(t0, (Word16)1);</w:t>
      </w:r>
    </w:p>
    <w:p w14:paraId="1565B5D8" w14:textId="77777777" w:rsidR="00902B2F" w:rsidRDefault="00902B2F">
      <w:pPr>
        <w:pStyle w:val="LD10"/>
      </w:pPr>
      <w:r>
        <w:t xml:space="preserve">  L_extract(t0, &amp;alp_h, &amp;alp_l);</w:t>
      </w:r>
      <w:r>
        <w:tab/>
      </w:r>
      <w:r>
        <w:tab/>
        <w:t>/* DPF format    */</w:t>
      </w:r>
    </w:p>
    <w:p w14:paraId="79FDCEE5" w14:textId="77777777" w:rsidR="00902B2F" w:rsidRDefault="00902B2F">
      <w:pPr>
        <w:pStyle w:val="LD10"/>
      </w:pPr>
      <w:r>
        <w:t xml:space="preserve">  alp_e = i-1;</w:t>
      </w:r>
      <w:r>
        <w:tab/>
      </w:r>
      <w:r>
        <w:tab/>
      </w:r>
      <w:r>
        <w:tab/>
      </w:r>
      <w:r>
        <w:tab/>
      </w:r>
      <w:r>
        <w:tab/>
        <w:t>/* t0 was in Q30 */</w:t>
      </w:r>
    </w:p>
    <w:p w14:paraId="18F72692" w14:textId="77777777" w:rsidR="00902B2F" w:rsidRDefault="00902B2F">
      <w:pPr>
        <w:pStyle w:val="LD10"/>
      </w:pPr>
    </w:p>
    <w:p w14:paraId="5C8F80C9" w14:textId="77777777" w:rsidR="00902B2F" w:rsidRDefault="00902B2F">
      <w:pPr>
        <w:pStyle w:val="LD10"/>
      </w:pPr>
      <w:r>
        <w:t>/*--------------------------------------*</w:t>
      </w:r>
    </w:p>
    <w:p w14:paraId="084C7F62" w14:textId="77777777" w:rsidR="00902B2F" w:rsidRDefault="00902B2F">
      <w:pPr>
        <w:pStyle w:val="LD10"/>
      </w:pPr>
      <w:r>
        <w:t xml:space="preserve"> * ITERATIONS  I=2 to pp                *</w:t>
      </w:r>
    </w:p>
    <w:p w14:paraId="79BF7657" w14:textId="77777777" w:rsidR="00902B2F" w:rsidRDefault="00902B2F">
      <w:pPr>
        <w:pStyle w:val="LD10"/>
      </w:pPr>
      <w:r>
        <w:t xml:space="preserve"> *--------------------------------------*/</w:t>
      </w:r>
    </w:p>
    <w:p w14:paraId="412BDA19" w14:textId="77777777" w:rsidR="00902B2F" w:rsidRDefault="00902B2F">
      <w:pPr>
        <w:pStyle w:val="LD10"/>
      </w:pPr>
    </w:p>
    <w:p w14:paraId="4A5AB98A" w14:textId="77777777" w:rsidR="00902B2F" w:rsidRDefault="00902B2F">
      <w:pPr>
        <w:pStyle w:val="LD10"/>
      </w:pPr>
      <w:r>
        <w:t xml:space="preserve">  for(i= 2; i&lt;=pp; i++)</w:t>
      </w:r>
    </w:p>
    <w:p w14:paraId="158CAF6A" w14:textId="77777777" w:rsidR="00902B2F" w:rsidRDefault="00902B2F">
      <w:pPr>
        <w:pStyle w:val="LD10"/>
      </w:pPr>
      <w:r>
        <w:t xml:space="preserve">  {</w:t>
      </w:r>
    </w:p>
    <w:p w14:paraId="51322589" w14:textId="77777777" w:rsidR="00902B2F" w:rsidRDefault="00902B2F">
      <w:pPr>
        <w:pStyle w:val="LD10"/>
      </w:pPr>
    </w:p>
    <w:p w14:paraId="0BD6E32C" w14:textId="77777777" w:rsidR="00902B2F" w:rsidRDefault="00902B2F">
      <w:pPr>
        <w:pStyle w:val="LD10"/>
      </w:pPr>
      <w:r>
        <w:t xml:space="preserve">    /* t0 = SUM ( R[j]*A[i-j] ,j=1,i-1 ) +  R[i] */</w:t>
      </w:r>
    </w:p>
    <w:p w14:paraId="4DD5BFC3" w14:textId="77777777" w:rsidR="00902B2F" w:rsidRDefault="00902B2F">
      <w:pPr>
        <w:pStyle w:val="LD10"/>
      </w:pPr>
    </w:p>
    <w:p w14:paraId="1C2A7F33" w14:textId="77777777" w:rsidR="00902B2F" w:rsidRDefault="00902B2F">
      <w:pPr>
        <w:pStyle w:val="LD10"/>
      </w:pPr>
      <w:r>
        <w:t xml:space="preserve">    t0 = 0;</w:t>
      </w:r>
    </w:p>
    <w:p w14:paraId="255E7576" w14:textId="77777777" w:rsidR="00902B2F" w:rsidRDefault="00902B2F">
      <w:pPr>
        <w:pStyle w:val="LD10"/>
      </w:pPr>
      <w:r>
        <w:t xml:space="preserve">    for(j=1; j&lt;i; j++)</w:t>
      </w:r>
    </w:p>
    <w:p w14:paraId="33CCF09B" w14:textId="77777777" w:rsidR="00902B2F" w:rsidRDefault="00902B2F">
      <w:pPr>
        <w:pStyle w:val="LD10"/>
      </w:pPr>
      <w:r>
        <w:t xml:space="preserve">      t0 = L_add(t0, mpy_32(Rh[j], Rl[j], Ah[i-j], Al[i-j]));</w:t>
      </w:r>
    </w:p>
    <w:p w14:paraId="583741C0" w14:textId="77777777" w:rsidR="00902B2F" w:rsidRDefault="00902B2F">
      <w:pPr>
        <w:pStyle w:val="LD10"/>
      </w:pPr>
    </w:p>
    <w:p w14:paraId="5AE23B9D" w14:textId="77777777" w:rsidR="00902B2F" w:rsidRDefault="00902B2F">
      <w:pPr>
        <w:pStyle w:val="LD10"/>
      </w:pPr>
      <w:r>
        <w:t xml:space="preserve">    t0 = L_shl(t0,(Word16)4);</w:t>
      </w:r>
      <w:r>
        <w:tab/>
      </w:r>
      <w:r>
        <w:tab/>
      </w:r>
      <w:r>
        <w:tab/>
        <w:t>/* result in Q26-&gt;convert to Q30 */</w:t>
      </w:r>
    </w:p>
    <w:p w14:paraId="3415E036" w14:textId="77777777" w:rsidR="00902B2F" w:rsidRDefault="00902B2F">
      <w:pPr>
        <w:pStyle w:val="LD1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/* No overflow possible          */</w:t>
      </w:r>
    </w:p>
    <w:p w14:paraId="464739DB" w14:textId="77777777" w:rsidR="00902B2F" w:rsidRDefault="00902B2F">
      <w:pPr>
        <w:pStyle w:val="LD10"/>
      </w:pPr>
      <w:r>
        <w:t xml:space="preserve">    t1 = L_comp(Rh[i],Rl[i]);</w:t>
      </w:r>
    </w:p>
    <w:p w14:paraId="35834FEA" w14:textId="77777777" w:rsidR="00902B2F" w:rsidRDefault="00902B2F">
      <w:pPr>
        <w:pStyle w:val="LD10"/>
      </w:pPr>
      <w:r>
        <w:t xml:space="preserve">    t0 = L_add(t0, t1);</w:t>
      </w:r>
      <w:r>
        <w:tab/>
      </w:r>
      <w:r>
        <w:tab/>
      </w:r>
      <w:r>
        <w:tab/>
      </w:r>
      <w:r>
        <w:tab/>
        <w:t>/* add R[i] in Q30               */</w:t>
      </w:r>
    </w:p>
    <w:p w14:paraId="099D972F" w14:textId="77777777" w:rsidR="00902B2F" w:rsidRDefault="00902B2F">
      <w:pPr>
        <w:pStyle w:val="LD10"/>
      </w:pPr>
    </w:p>
    <w:p w14:paraId="7DBD8B03" w14:textId="77777777" w:rsidR="00902B2F" w:rsidRDefault="00902B2F">
      <w:pPr>
        <w:pStyle w:val="LD10"/>
      </w:pPr>
      <w:r>
        <w:t xml:space="preserve">    /* K = -t0 / Alpha */</w:t>
      </w:r>
    </w:p>
    <w:p w14:paraId="6B8AE0FB" w14:textId="77777777" w:rsidR="00902B2F" w:rsidRDefault="00902B2F">
      <w:pPr>
        <w:pStyle w:val="LD10"/>
      </w:pPr>
    </w:p>
    <w:p w14:paraId="49E5F6CB" w14:textId="77777777" w:rsidR="00902B2F" w:rsidRDefault="00902B2F">
      <w:pPr>
        <w:pStyle w:val="LD10"/>
      </w:pPr>
      <w:r>
        <w:t xml:space="preserve">    t1 = L_abs(t0);</w:t>
      </w:r>
    </w:p>
    <w:p w14:paraId="16399C18" w14:textId="77777777" w:rsidR="00902B2F" w:rsidRDefault="00902B2F">
      <w:pPr>
        <w:pStyle w:val="LD10"/>
      </w:pPr>
      <w:r>
        <w:t xml:space="preserve">    t2 = div_32(t1, alp_h, alp_l);</w:t>
      </w:r>
      <w:r>
        <w:tab/>
      </w:r>
      <w:r>
        <w:tab/>
        <w:t>/* abs(t0)/Alpha                 */</w:t>
      </w:r>
    </w:p>
    <w:p w14:paraId="3B261019" w14:textId="77777777" w:rsidR="00902B2F" w:rsidRDefault="00902B2F">
      <w:pPr>
        <w:pStyle w:val="LD10"/>
      </w:pPr>
      <w:r>
        <w:t xml:space="preserve">    if(t0 &gt; 0) t2= L_negate(t2);</w:t>
      </w:r>
      <w:r>
        <w:tab/>
      </w:r>
      <w:r>
        <w:tab/>
        <w:t>/* K =-t0/Alpha                  */</w:t>
      </w:r>
    </w:p>
    <w:p w14:paraId="3E445E95" w14:textId="77777777" w:rsidR="00902B2F" w:rsidRDefault="00902B2F">
      <w:pPr>
        <w:pStyle w:val="LD10"/>
      </w:pPr>
      <w:r>
        <w:t xml:space="preserve">    t2 = L_shl(t2, alp_e);</w:t>
      </w:r>
      <w:r>
        <w:tab/>
      </w:r>
      <w:r>
        <w:tab/>
      </w:r>
      <w:r>
        <w:tab/>
        <w:t>/* denormalize; compare to Alpha */</w:t>
      </w:r>
    </w:p>
    <w:p w14:paraId="5FED4940" w14:textId="77777777" w:rsidR="00902B2F" w:rsidRDefault="00902B2F">
      <w:pPr>
        <w:pStyle w:val="LD10"/>
      </w:pPr>
      <w:r>
        <w:t xml:space="preserve">    L_extract(t2, &amp;Kh, &amp;Kl);</w:t>
      </w:r>
      <w:r>
        <w:tab/>
      </w:r>
      <w:r>
        <w:tab/>
      </w:r>
      <w:r>
        <w:tab/>
        <w:t>/* K in DPF                      */</w:t>
      </w:r>
    </w:p>
    <w:p w14:paraId="2D201543" w14:textId="77777777" w:rsidR="00902B2F" w:rsidRDefault="00902B2F">
      <w:pPr>
        <w:pStyle w:val="LD10"/>
      </w:pPr>
    </w:p>
    <w:p w14:paraId="42DC6C3A" w14:textId="77777777" w:rsidR="00902B2F" w:rsidRDefault="00902B2F">
      <w:pPr>
        <w:pStyle w:val="LD10"/>
      </w:pPr>
      <w:r>
        <w:t xml:space="preserve">    /* Test for unstable filter, if unstable keep old A(z) */</w:t>
      </w:r>
    </w:p>
    <w:p w14:paraId="1D30D273" w14:textId="77777777" w:rsidR="00902B2F" w:rsidRDefault="00902B2F">
      <w:pPr>
        <w:pStyle w:val="LD10"/>
      </w:pPr>
    </w:p>
    <w:p w14:paraId="75065666" w14:textId="77777777" w:rsidR="00902B2F" w:rsidRDefault="00902B2F">
      <w:pPr>
        <w:pStyle w:val="LD10"/>
      </w:pPr>
      <w:r>
        <w:t xml:space="preserve">    if ( abs_s(Kh) &gt; 32750)</w:t>
      </w:r>
    </w:p>
    <w:p w14:paraId="0F2D71FB" w14:textId="77777777" w:rsidR="00902B2F" w:rsidRDefault="00902B2F">
      <w:pPr>
        <w:pStyle w:val="LD10"/>
      </w:pPr>
      <w:r>
        <w:t xml:space="preserve">    {</w:t>
      </w:r>
    </w:p>
    <w:p w14:paraId="5D7A6573" w14:textId="77777777" w:rsidR="00902B2F" w:rsidRDefault="00902B2F">
      <w:pPr>
        <w:pStyle w:val="LD10"/>
      </w:pPr>
      <w:r>
        <w:t xml:space="preserve">       for(j=0; j&lt;=pp; j++) A[j] = old_A[j];</w:t>
      </w:r>
    </w:p>
    <w:p w14:paraId="3B92E09E" w14:textId="77777777" w:rsidR="00902B2F" w:rsidRDefault="00902B2F">
      <w:pPr>
        <w:pStyle w:val="LD10"/>
      </w:pPr>
      <w:r>
        <w:t xml:space="preserve">       return;</w:t>
      </w:r>
    </w:p>
    <w:p w14:paraId="0CBFE033" w14:textId="77777777" w:rsidR="00902B2F" w:rsidRDefault="00902B2F">
      <w:pPr>
        <w:pStyle w:val="LD10"/>
      </w:pPr>
      <w:r>
        <w:t xml:space="preserve">     }</w:t>
      </w:r>
    </w:p>
    <w:p w14:paraId="3808ACFD" w14:textId="77777777" w:rsidR="00902B2F" w:rsidRDefault="00902B2F">
      <w:pPr>
        <w:pStyle w:val="LD10"/>
      </w:pPr>
      <w:r>
        <w:br w:type="page"/>
      </w:r>
    </w:p>
    <w:p w14:paraId="3FE1430C" w14:textId="77777777" w:rsidR="00902B2F" w:rsidRDefault="00902B2F">
      <w:pPr>
        <w:pStyle w:val="LD10"/>
      </w:pPr>
      <w:r>
        <w:t xml:space="preserve">     /*------------------------------------------*</w:t>
      </w:r>
    </w:p>
    <w:p w14:paraId="3FD5F4BB" w14:textId="77777777" w:rsidR="00902B2F" w:rsidRDefault="00902B2F">
      <w:pPr>
        <w:pStyle w:val="LD10"/>
      </w:pPr>
      <w:r>
        <w:t xml:space="preserve">     *  Compute new LPC coeff. -&gt; An[i]         *</w:t>
      </w:r>
    </w:p>
    <w:p w14:paraId="0E1A8DD1" w14:textId="77777777" w:rsidR="00902B2F" w:rsidRDefault="00902B2F">
      <w:pPr>
        <w:pStyle w:val="LD10"/>
      </w:pPr>
      <w:r>
        <w:t xml:space="preserve">     *  An[j]= A[j] + K*A[i-j]     , j=1 to i-1 *</w:t>
      </w:r>
    </w:p>
    <w:p w14:paraId="2BBF4346" w14:textId="77777777" w:rsidR="00902B2F" w:rsidRDefault="00902B2F">
      <w:pPr>
        <w:pStyle w:val="LD10"/>
      </w:pPr>
      <w:r>
        <w:t xml:space="preserve">     *  An[i]= K                                *</w:t>
      </w:r>
    </w:p>
    <w:p w14:paraId="63849EAF" w14:textId="77777777" w:rsidR="00902B2F" w:rsidRDefault="00902B2F">
      <w:pPr>
        <w:pStyle w:val="LD10"/>
      </w:pPr>
      <w:r>
        <w:t xml:space="preserve">     *------------------------------------------*/</w:t>
      </w:r>
    </w:p>
    <w:p w14:paraId="71C879A3" w14:textId="77777777" w:rsidR="00902B2F" w:rsidRDefault="00902B2F">
      <w:pPr>
        <w:pStyle w:val="LD10"/>
      </w:pPr>
    </w:p>
    <w:p w14:paraId="32EF48CB" w14:textId="77777777" w:rsidR="00902B2F" w:rsidRDefault="00902B2F">
      <w:pPr>
        <w:pStyle w:val="LD10"/>
      </w:pPr>
    </w:p>
    <w:p w14:paraId="20C860D9" w14:textId="77777777" w:rsidR="00902B2F" w:rsidRDefault="00902B2F">
      <w:pPr>
        <w:pStyle w:val="LD10"/>
      </w:pPr>
      <w:r>
        <w:t xml:space="preserve">    for(j=1; j&lt;i; j++)</w:t>
      </w:r>
    </w:p>
    <w:p w14:paraId="42383B26" w14:textId="77777777" w:rsidR="00902B2F" w:rsidRDefault="00902B2F">
      <w:pPr>
        <w:pStyle w:val="LD10"/>
      </w:pPr>
      <w:r>
        <w:t xml:space="preserve">    {</w:t>
      </w:r>
    </w:p>
    <w:p w14:paraId="0242043D" w14:textId="77777777" w:rsidR="00902B2F" w:rsidRDefault="00902B2F">
      <w:pPr>
        <w:pStyle w:val="LD10"/>
      </w:pPr>
      <w:r>
        <w:t xml:space="preserve">      t0 = mpy_32(Kh, Kl, Ah[i-j], Al[i-j]);</w:t>
      </w:r>
    </w:p>
    <w:p w14:paraId="39A94D0F" w14:textId="77777777" w:rsidR="00902B2F" w:rsidRDefault="00902B2F">
      <w:pPr>
        <w:pStyle w:val="LD10"/>
      </w:pPr>
      <w:r>
        <w:t xml:space="preserve">      t0 = add_sh(t0, Ah[j], (Word16)15);</w:t>
      </w:r>
    </w:p>
    <w:p w14:paraId="2EFE1B6F" w14:textId="77777777" w:rsidR="00902B2F" w:rsidRDefault="00902B2F">
      <w:pPr>
        <w:pStyle w:val="LD10"/>
      </w:pPr>
      <w:r>
        <w:t xml:space="preserve">      t0 = add_sh(t0, Al[j], (Word16)0);</w:t>
      </w:r>
    </w:p>
    <w:p w14:paraId="656F39C7" w14:textId="77777777" w:rsidR="00902B2F" w:rsidRDefault="00902B2F">
      <w:pPr>
        <w:pStyle w:val="LD10"/>
      </w:pPr>
      <w:r>
        <w:t xml:space="preserve">      L_extract(t0, &amp;Anh[j], &amp;Anl[j]);</w:t>
      </w:r>
    </w:p>
    <w:p w14:paraId="770879EE" w14:textId="77777777" w:rsidR="00902B2F" w:rsidRDefault="00902B2F">
      <w:pPr>
        <w:pStyle w:val="LD10"/>
      </w:pPr>
      <w:r>
        <w:t xml:space="preserve">    }</w:t>
      </w:r>
    </w:p>
    <w:p w14:paraId="1B3A9C38" w14:textId="77777777" w:rsidR="00902B2F" w:rsidRDefault="00902B2F">
      <w:pPr>
        <w:pStyle w:val="LD10"/>
      </w:pPr>
      <w:r>
        <w:t xml:space="preserve">    t2 = L_shr(t2, (Word16)4);</w:t>
      </w:r>
      <w:r>
        <w:tab/>
      </w:r>
      <w:r>
        <w:tab/>
        <w:t>/* t2 = K in Q30-&gt;convert to Q26 */</w:t>
      </w:r>
    </w:p>
    <w:p w14:paraId="3287D474" w14:textId="77777777" w:rsidR="00902B2F" w:rsidRDefault="00902B2F">
      <w:pPr>
        <w:pStyle w:val="LD10"/>
      </w:pPr>
      <w:r>
        <w:t xml:space="preserve">    L_extract(t2, &amp;Anh[i], &amp;Anl[i]);</w:t>
      </w:r>
      <w:r>
        <w:tab/>
        <w:t>/* An[i] in Q26                  */</w:t>
      </w:r>
    </w:p>
    <w:p w14:paraId="1FEE4441" w14:textId="77777777" w:rsidR="00902B2F" w:rsidRDefault="00902B2F">
      <w:pPr>
        <w:pStyle w:val="LD10"/>
      </w:pPr>
    </w:p>
    <w:p w14:paraId="12BD2A7D" w14:textId="77777777" w:rsidR="00902B2F" w:rsidRDefault="00902B2F">
      <w:pPr>
        <w:pStyle w:val="LD10"/>
      </w:pPr>
      <w:r>
        <w:t xml:space="preserve">    /*  Alpha = Alpha * (1-K**2) */</w:t>
      </w:r>
    </w:p>
    <w:p w14:paraId="7E13ABB6" w14:textId="77777777" w:rsidR="00902B2F" w:rsidRDefault="00902B2F">
      <w:pPr>
        <w:pStyle w:val="LD10"/>
      </w:pPr>
    </w:p>
    <w:p w14:paraId="53AF6F0F" w14:textId="77777777" w:rsidR="00902B2F" w:rsidRDefault="00902B2F">
      <w:pPr>
        <w:pStyle w:val="LD10"/>
      </w:pPr>
      <w:r>
        <w:t xml:space="preserve">    t0 = mpy_32(Kh ,Kl, Kh, Kl);</w:t>
      </w:r>
      <w:r>
        <w:tab/>
      </w:r>
      <w:r>
        <w:tab/>
        <w:t>/* K*K      in Q30 */</w:t>
      </w:r>
    </w:p>
    <w:p w14:paraId="0C447BBA" w14:textId="77777777" w:rsidR="00902B2F" w:rsidRDefault="00902B2F">
      <w:pPr>
        <w:pStyle w:val="LD10"/>
      </w:pPr>
      <w:r>
        <w:t xml:space="preserve">    t0 = L_abs(t0);</w:t>
      </w:r>
      <w:r>
        <w:tab/>
      </w:r>
      <w:r>
        <w:tab/>
      </w:r>
      <w:r>
        <w:tab/>
      </w:r>
      <w:r>
        <w:tab/>
        <w:t>/* Some case &lt;0 !! */</w:t>
      </w:r>
    </w:p>
    <w:p w14:paraId="3A4B49EA" w14:textId="77777777" w:rsidR="00902B2F" w:rsidRDefault="00902B2F">
      <w:pPr>
        <w:pStyle w:val="LD10"/>
      </w:pPr>
      <w:r>
        <w:t xml:space="preserve">    t0 = L_sub( (Word32)0x3fffffff, t0 );</w:t>
      </w:r>
      <w:r>
        <w:tab/>
        <w:t>/* 1 - K*K  in Q30 */</w:t>
      </w:r>
    </w:p>
    <w:p w14:paraId="755F6A73" w14:textId="77777777" w:rsidR="00902B2F" w:rsidRDefault="00902B2F">
      <w:pPr>
        <w:pStyle w:val="LD10"/>
      </w:pPr>
      <w:r>
        <w:t xml:space="preserve">    L_extract(t0, &amp;hi, &amp;lo);</w:t>
      </w:r>
      <w:r>
        <w:tab/>
      </w:r>
      <w:r>
        <w:tab/>
      </w:r>
      <w:r>
        <w:tab/>
        <w:t>/* DPF format      */</w:t>
      </w:r>
    </w:p>
    <w:p w14:paraId="6883B2D0" w14:textId="77777777" w:rsidR="00902B2F" w:rsidRDefault="00902B2F">
      <w:pPr>
        <w:pStyle w:val="LD10"/>
      </w:pPr>
      <w:r>
        <w:t xml:space="preserve">    t0 = mpy_32(alp_h , alp_l, hi, lo);</w:t>
      </w:r>
      <w:r>
        <w:tab/>
        <w:t>/* Alpha in Q30    */</w:t>
      </w:r>
    </w:p>
    <w:p w14:paraId="1F6FCB47" w14:textId="77777777" w:rsidR="00902B2F" w:rsidRDefault="00902B2F">
      <w:pPr>
        <w:pStyle w:val="LD10"/>
      </w:pPr>
    </w:p>
    <w:p w14:paraId="1ED623FC" w14:textId="77777777" w:rsidR="00902B2F" w:rsidRDefault="00902B2F">
      <w:pPr>
        <w:pStyle w:val="LD10"/>
      </w:pPr>
      <w:r>
        <w:t xml:space="preserve">    /* Normalize Alpha */</w:t>
      </w:r>
    </w:p>
    <w:p w14:paraId="182F2F13" w14:textId="77777777" w:rsidR="00902B2F" w:rsidRDefault="00902B2F">
      <w:pPr>
        <w:pStyle w:val="LD10"/>
      </w:pPr>
    </w:p>
    <w:p w14:paraId="652DAC0A" w14:textId="77777777" w:rsidR="00902B2F" w:rsidRDefault="00902B2F">
      <w:pPr>
        <w:pStyle w:val="LD10"/>
      </w:pPr>
      <w:r>
        <w:t xml:space="preserve">    t0 = norm_v(t0, (Word16)12, &amp;j);</w:t>
      </w:r>
    </w:p>
    <w:p w14:paraId="242DE80E" w14:textId="77777777" w:rsidR="00902B2F" w:rsidRDefault="00902B2F">
      <w:pPr>
        <w:pStyle w:val="LD10"/>
      </w:pPr>
      <w:r>
        <w:t xml:space="preserve">    t0 = L_shr(t0, (Word16)1);</w:t>
      </w:r>
    </w:p>
    <w:p w14:paraId="102C348F" w14:textId="77777777" w:rsidR="00902B2F" w:rsidRDefault="00902B2F">
      <w:pPr>
        <w:pStyle w:val="LD10"/>
      </w:pPr>
      <w:r>
        <w:t xml:space="preserve">    L_extract(t0, &amp;alp_h, &amp;alp_l);</w:t>
      </w:r>
      <w:r>
        <w:tab/>
      </w:r>
      <w:r>
        <w:tab/>
        <w:t>/* DPF format    */</w:t>
      </w:r>
    </w:p>
    <w:p w14:paraId="0AE912C4" w14:textId="77777777" w:rsidR="00902B2F" w:rsidRDefault="00902B2F">
      <w:pPr>
        <w:pStyle w:val="LD10"/>
      </w:pPr>
      <w:r>
        <w:t xml:space="preserve">    alp_e += j-1;</w:t>
      </w:r>
      <w:r>
        <w:tab/>
      </w:r>
      <w:r>
        <w:tab/>
      </w:r>
      <w:r>
        <w:tab/>
      </w:r>
      <w:r>
        <w:tab/>
      </w:r>
      <w:r>
        <w:tab/>
        <w:t>/* t0 was in Q30 */</w:t>
      </w:r>
    </w:p>
    <w:p w14:paraId="2A81A140" w14:textId="77777777" w:rsidR="00902B2F" w:rsidRDefault="00902B2F">
      <w:pPr>
        <w:pStyle w:val="LD10"/>
      </w:pPr>
    </w:p>
    <w:p w14:paraId="4A13E8FE" w14:textId="77777777" w:rsidR="00902B2F" w:rsidRDefault="00902B2F">
      <w:pPr>
        <w:pStyle w:val="LD10"/>
      </w:pPr>
      <w:r>
        <w:t xml:space="preserve">    /* A[j] = An[j]   Note: can be done with pointers */</w:t>
      </w:r>
    </w:p>
    <w:p w14:paraId="78DE42D1" w14:textId="77777777" w:rsidR="00902B2F" w:rsidRDefault="00902B2F">
      <w:pPr>
        <w:pStyle w:val="LD10"/>
      </w:pPr>
    </w:p>
    <w:p w14:paraId="01B6575F" w14:textId="77777777" w:rsidR="00902B2F" w:rsidRDefault="00902B2F">
      <w:pPr>
        <w:pStyle w:val="LD10"/>
      </w:pPr>
      <w:r>
        <w:t xml:space="preserve">    for(j=1; j&lt;=i; j++)</w:t>
      </w:r>
    </w:p>
    <w:p w14:paraId="4B428C56" w14:textId="77777777" w:rsidR="00902B2F" w:rsidRDefault="00902B2F">
      <w:pPr>
        <w:pStyle w:val="LD10"/>
      </w:pPr>
      <w:r>
        <w:t xml:space="preserve">    {</w:t>
      </w:r>
    </w:p>
    <w:p w14:paraId="530E9B41" w14:textId="77777777" w:rsidR="00902B2F" w:rsidRDefault="00902B2F">
      <w:pPr>
        <w:pStyle w:val="LD10"/>
      </w:pPr>
      <w:r>
        <w:t xml:space="preserve">      Ah[j] =Anh[j];</w:t>
      </w:r>
    </w:p>
    <w:p w14:paraId="7266FF8D" w14:textId="77777777" w:rsidR="00902B2F" w:rsidRDefault="00902B2F">
      <w:pPr>
        <w:pStyle w:val="LD10"/>
      </w:pPr>
      <w:r>
        <w:t xml:space="preserve">      Al[j] =Anl[j];</w:t>
      </w:r>
    </w:p>
    <w:p w14:paraId="7466B67C" w14:textId="77777777" w:rsidR="00902B2F" w:rsidRDefault="00902B2F">
      <w:pPr>
        <w:pStyle w:val="LD10"/>
      </w:pPr>
      <w:r>
        <w:t xml:space="preserve">    }</w:t>
      </w:r>
    </w:p>
    <w:p w14:paraId="2373B367" w14:textId="77777777" w:rsidR="00902B2F" w:rsidRDefault="00902B2F">
      <w:pPr>
        <w:pStyle w:val="LD10"/>
      </w:pPr>
      <w:r>
        <w:t xml:space="preserve">  }</w:t>
      </w:r>
    </w:p>
    <w:p w14:paraId="28B62FBD" w14:textId="77777777" w:rsidR="00902B2F" w:rsidRDefault="00902B2F">
      <w:pPr>
        <w:pStyle w:val="LD10"/>
      </w:pPr>
    </w:p>
    <w:p w14:paraId="70523DC6" w14:textId="77777777" w:rsidR="00902B2F" w:rsidRDefault="00902B2F">
      <w:pPr>
        <w:pStyle w:val="LD10"/>
      </w:pPr>
      <w:r>
        <w:t xml:space="preserve">  /* Troncate A[i] in Q26 to Q12 with rounding */</w:t>
      </w:r>
    </w:p>
    <w:p w14:paraId="1E18C626" w14:textId="77777777" w:rsidR="00902B2F" w:rsidRDefault="00902B2F">
      <w:pPr>
        <w:pStyle w:val="LD10"/>
      </w:pPr>
    </w:p>
    <w:p w14:paraId="377664F7" w14:textId="77777777" w:rsidR="00902B2F" w:rsidRDefault="00902B2F">
      <w:pPr>
        <w:pStyle w:val="LD10"/>
      </w:pPr>
      <w:r>
        <w:t xml:space="preserve">  A[0] = 4096;</w:t>
      </w:r>
    </w:p>
    <w:p w14:paraId="540C244E" w14:textId="77777777" w:rsidR="00902B2F" w:rsidRDefault="00902B2F">
      <w:pPr>
        <w:pStyle w:val="LD10"/>
      </w:pPr>
      <w:r>
        <w:t xml:space="preserve">  for(i=1; i&lt;=pp; i++)</w:t>
      </w:r>
    </w:p>
    <w:p w14:paraId="70D9B699" w14:textId="77777777" w:rsidR="00902B2F" w:rsidRDefault="00902B2F">
      <w:pPr>
        <w:pStyle w:val="LD10"/>
      </w:pPr>
      <w:r>
        <w:t xml:space="preserve">  {</w:t>
      </w:r>
    </w:p>
    <w:p w14:paraId="6B3F0BDB" w14:textId="77777777" w:rsidR="00902B2F" w:rsidRDefault="00902B2F">
      <w:pPr>
        <w:pStyle w:val="LD10"/>
      </w:pPr>
      <w:r>
        <w:t xml:space="preserve">    t0   = L_comp(Ah[i], Al[i]);</w:t>
      </w:r>
    </w:p>
    <w:p w14:paraId="6CB6CF8F" w14:textId="77777777" w:rsidR="00902B2F" w:rsidRDefault="00902B2F">
      <w:pPr>
        <w:pStyle w:val="LD10"/>
      </w:pPr>
      <w:r>
        <w:t xml:space="preserve">    t0   = add_sh(t0, (Word16)1, (Word16)13);</w:t>
      </w:r>
      <w:r>
        <w:tab/>
        <w:t>/* rounding */</w:t>
      </w:r>
    </w:p>
    <w:p w14:paraId="3C459CA8" w14:textId="77777777" w:rsidR="00902B2F" w:rsidRDefault="00902B2F">
      <w:pPr>
        <w:pStyle w:val="LD10"/>
      </w:pPr>
      <w:r>
        <w:t xml:space="preserve">    old_A[i] = A[i] = store_hi(t0,(Word16)2);</w:t>
      </w:r>
    </w:p>
    <w:p w14:paraId="5597AEAC" w14:textId="77777777" w:rsidR="00902B2F" w:rsidRDefault="00902B2F">
      <w:pPr>
        <w:pStyle w:val="LD10"/>
      </w:pPr>
      <w:r>
        <w:t xml:space="preserve">  }</w:t>
      </w:r>
    </w:p>
    <w:p w14:paraId="3714EDED" w14:textId="77777777" w:rsidR="00902B2F" w:rsidRDefault="00902B2F">
      <w:pPr>
        <w:pStyle w:val="LD10"/>
      </w:pPr>
    </w:p>
    <w:p w14:paraId="38F87716" w14:textId="77777777" w:rsidR="00902B2F" w:rsidRDefault="00902B2F">
      <w:pPr>
        <w:pStyle w:val="LD10"/>
      </w:pPr>
      <w:r>
        <w:t xml:space="preserve">  return;</w:t>
      </w:r>
    </w:p>
    <w:p w14:paraId="2EFD669A" w14:textId="77777777" w:rsidR="00902B2F" w:rsidRDefault="00902B2F">
      <w:pPr>
        <w:pStyle w:val="LD10"/>
      </w:pPr>
      <w:r>
        <w:t>}</w:t>
      </w:r>
    </w:p>
    <w:p w14:paraId="4A55F318" w14:textId="77777777" w:rsidR="00902B2F" w:rsidRDefault="00902B2F">
      <w:pPr>
        <w:pStyle w:val="WP"/>
        <w:keepLines/>
      </w:pPr>
    </w:p>
    <w:p w14:paraId="5E5BAEB1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7E49A75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AA6D70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Lpc_Gain</w:t>
      </w:r>
      <w:r>
        <w:fldChar w:fldCharType="begin"/>
      </w:r>
      <w:r>
        <w:instrText>xe "Lpc_Gain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1D9325F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12558F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energy of impulse response of 1/A(z)</w:t>
      </w:r>
    </w:p>
    <w:p w14:paraId="00D1DCF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 60 points</w:t>
      </w:r>
    </w:p>
    <w:p w14:paraId="0E1680D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058954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3164022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4B442B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Lpc_Gain(buffer_in)</w:t>
      </w:r>
    </w:p>
    <w:p w14:paraId="727037D0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(Routine_Name(input1))</w:t>
      </w:r>
    </w:p>
    <w:p w14:paraId="561A1A1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26834E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32C188F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5B0FEF1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LPC coefficients</w:t>
      </w:r>
    </w:p>
    <w:p w14:paraId="323143C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7014C02" w14:textId="77777777" w:rsidR="00902B2F" w:rsidRDefault="00902B2F">
      <w:pPr>
        <w:pStyle w:val="WP"/>
        <w:keepNext/>
        <w:keepLines/>
      </w:pPr>
      <w:r>
        <w:t>*</w:t>
      </w:r>
    </w:p>
    <w:p w14:paraId="77CDBD1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  <w:t>None</w:t>
      </w:r>
    </w:p>
    <w:p w14:paraId="2ADC2FC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C222BC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- Description : Energy of impulse response of 1/A(z)</w:t>
      </w:r>
    </w:p>
    <w:p w14:paraId="25F651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Word32 - Q20</w:t>
      </w:r>
    </w:p>
    <w:p w14:paraId="75A17E07" w14:textId="77777777" w:rsidR="00902B2F" w:rsidRDefault="00902B2F">
      <w:pPr>
        <w:pStyle w:val="WP"/>
        <w:keepNext/>
        <w:keepLines/>
      </w:pPr>
      <w:r>
        <w:t>*</w:t>
      </w:r>
    </w:p>
    <w:p w14:paraId="4F6CCD46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C0BE4A7" w14:textId="77777777" w:rsidR="00902B2F" w:rsidRDefault="00902B2F">
      <w:pPr>
        <w:pStyle w:val="LD10"/>
      </w:pPr>
    </w:p>
    <w:p w14:paraId="0F4F9591" w14:textId="77777777" w:rsidR="00902B2F" w:rsidRDefault="00902B2F">
      <w:pPr>
        <w:pStyle w:val="LD10"/>
      </w:pPr>
      <w:r>
        <w:t>Word32 Lpc_Gain(Word16 a[])</w:t>
      </w:r>
    </w:p>
    <w:p w14:paraId="7B29864F" w14:textId="77777777" w:rsidR="00902B2F" w:rsidRDefault="00902B2F">
      <w:pPr>
        <w:pStyle w:val="LD10"/>
      </w:pPr>
      <w:r>
        <w:t>{</w:t>
      </w:r>
    </w:p>
    <w:p w14:paraId="03126C1B" w14:textId="77777777" w:rsidR="00902B2F" w:rsidRDefault="00902B2F">
      <w:pPr>
        <w:pStyle w:val="LD10"/>
      </w:pPr>
      <w:r>
        <w:t xml:space="preserve">  Word16 i;</w:t>
      </w:r>
    </w:p>
    <w:p w14:paraId="74C9EE65" w14:textId="77777777" w:rsidR="00902B2F" w:rsidRDefault="00902B2F">
      <w:pPr>
        <w:pStyle w:val="LD10"/>
      </w:pPr>
      <w:r>
        <w:t xml:space="preserve">  Word32 ener;</w:t>
      </w:r>
    </w:p>
    <w:p w14:paraId="01CB8771" w14:textId="77777777" w:rsidR="00902B2F" w:rsidRDefault="00902B2F">
      <w:pPr>
        <w:pStyle w:val="LD10"/>
      </w:pPr>
      <w:r>
        <w:t xml:space="preserve">  Word16 h[llg];</w:t>
      </w:r>
    </w:p>
    <w:p w14:paraId="7817B012" w14:textId="77777777" w:rsidR="00902B2F" w:rsidRDefault="00902B2F">
      <w:pPr>
        <w:pStyle w:val="LD10"/>
      </w:pPr>
    </w:p>
    <w:p w14:paraId="3FCAA152" w14:textId="77777777" w:rsidR="00902B2F" w:rsidRDefault="00902B2F">
      <w:pPr>
        <w:pStyle w:val="LD10"/>
      </w:pPr>
      <w:r>
        <w:t xml:space="preserve">  /* Compute the impulse response of A(z) */</w:t>
      </w:r>
    </w:p>
    <w:p w14:paraId="5B9B9E3B" w14:textId="77777777" w:rsidR="00902B2F" w:rsidRDefault="00902B2F">
      <w:pPr>
        <w:pStyle w:val="LD10"/>
      </w:pPr>
    </w:p>
    <w:p w14:paraId="7C12164C" w14:textId="77777777" w:rsidR="00902B2F" w:rsidRDefault="00902B2F">
      <w:pPr>
        <w:pStyle w:val="LD10"/>
      </w:pPr>
      <w:r>
        <w:t xml:space="preserve">  h[0] = 1024;</w:t>
      </w:r>
      <w:r>
        <w:tab/>
      </w:r>
      <w:r>
        <w:tab/>
      </w:r>
      <w:r>
        <w:tab/>
      </w:r>
      <w:r>
        <w:tab/>
        <w:t>/* 1.0 in Q10 */</w:t>
      </w:r>
    </w:p>
    <w:p w14:paraId="5CEE4BC8" w14:textId="77777777" w:rsidR="00902B2F" w:rsidRDefault="00902B2F">
      <w:pPr>
        <w:pStyle w:val="LD10"/>
      </w:pPr>
      <w:r>
        <w:t xml:space="preserve">  for(i=1; i&lt;llg; i++) h[i]=0;</w:t>
      </w:r>
    </w:p>
    <w:p w14:paraId="3CDE2055" w14:textId="77777777" w:rsidR="00902B2F" w:rsidRDefault="00902B2F">
      <w:pPr>
        <w:pStyle w:val="LD10"/>
      </w:pPr>
      <w:r>
        <w:t xml:space="preserve">  Syn_Filt(a, h, h, llg, &amp;h[1], (Word16)0);</w:t>
      </w:r>
    </w:p>
    <w:p w14:paraId="308B2D34" w14:textId="77777777" w:rsidR="00902B2F" w:rsidRDefault="00902B2F">
      <w:pPr>
        <w:pStyle w:val="LD10"/>
      </w:pPr>
    </w:p>
    <w:p w14:paraId="6651F2F0" w14:textId="77777777" w:rsidR="00902B2F" w:rsidRDefault="00902B2F">
      <w:pPr>
        <w:pStyle w:val="LD10"/>
      </w:pPr>
      <w:r>
        <w:t xml:space="preserve">  /* Compute the energy of the impulse response */</w:t>
      </w:r>
    </w:p>
    <w:p w14:paraId="70E1D33A" w14:textId="77777777" w:rsidR="00902B2F" w:rsidRDefault="00902B2F">
      <w:pPr>
        <w:pStyle w:val="LD10"/>
      </w:pPr>
    </w:p>
    <w:p w14:paraId="22714372" w14:textId="77777777" w:rsidR="00902B2F" w:rsidRDefault="00902B2F">
      <w:pPr>
        <w:pStyle w:val="LD10"/>
      </w:pPr>
      <w:r>
        <w:t xml:space="preserve">  ener = 0;</w:t>
      </w:r>
    </w:p>
    <w:p w14:paraId="6E352B20" w14:textId="77777777" w:rsidR="00902B2F" w:rsidRDefault="00902B2F">
      <w:pPr>
        <w:pStyle w:val="LD10"/>
      </w:pPr>
      <w:r>
        <w:t xml:space="preserve">  for(i=0; i&lt;llg; i++)</w:t>
      </w:r>
    </w:p>
    <w:p w14:paraId="08C46C1B" w14:textId="77777777" w:rsidR="00902B2F" w:rsidRDefault="00902B2F">
      <w:pPr>
        <w:pStyle w:val="LD10"/>
      </w:pPr>
      <w:r>
        <w:t xml:space="preserve">    ener = L_mac0(ener, h[i], h[i]);</w:t>
      </w:r>
    </w:p>
    <w:p w14:paraId="7273F67C" w14:textId="77777777" w:rsidR="00902B2F" w:rsidRDefault="00902B2F">
      <w:pPr>
        <w:pStyle w:val="LD10"/>
      </w:pPr>
    </w:p>
    <w:p w14:paraId="65C3F977" w14:textId="77777777" w:rsidR="00902B2F" w:rsidRDefault="00902B2F">
      <w:pPr>
        <w:pStyle w:val="LD10"/>
      </w:pPr>
      <w:r>
        <w:t xml:space="preserve">  return(ener);</w:t>
      </w:r>
    </w:p>
    <w:p w14:paraId="2A464557" w14:textId="77777777" w:rsidR="00902B2F" w:rsidRDefault="00902B2F">
      <w:pPr>
        <w:pStyle w:val="LD10"/>
      </w:pPr>
      <w:r>
        <w:t>}</w:t>
      </w:r>
    </w:p>
    <w:p w14:paraId="64DEDECA" w14:textId="77777777" w:rsidR="00902B2F" w:rsidRDefault="00902B2F">
      <w:pPr>
        <w:pStyle w:val="WP"/>
        <w:keepLines/>
      </w:pPr>
    </w:p>
    <w:p w14:paraId="5515D076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0EB19F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650873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Lsp_Az</w:t>
      </w:r>
      <w:r>
        <w:fldChar w:fldCharType="begin"/>
      </w:r>
      <w:r>
        <w:instrText>xe "Lsp_Az</w:instrText>
      </w:r>
      <w:r>
        <w:tab/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2A609C2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752729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Compute the LPC coefficients  </w:t>
      </w:r>
    </w:p>
    <w:p w14:paraId="11029AB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from the LSPs in the cosine domain</w:t>
      </w:r>
    </w:p>
    <w:p w14:paraId="2BF731F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(order=10)</w:t>
      </w:r>
    </w:p>
    <w:p w14:paraId="4545448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D638AF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3ED648D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DB4712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Lsp_Az(buffer_in,buffer_out)</w:t>
      </w:r>
    </w:p>
    <w:p w14:paraId="4E65252E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(Routine_Name(input1,output1))</w:t>
      </w:r>
    </w:p>
    <w:p w14:paraId="19502AE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38ACDE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F0A565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A9FE4C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INPUT1</w:t>
      </w:r>
      <w:r>
        <w:tab/>
      </w:r>
      <w:r>
        <w:tab/>
      </w:r>
      <w:r>
        <w:tab/>
        <w:t>:</w:t>
      </w:r>
      <w:r>
        <w:tab/>
        <w:t xml:space="preserve">- Description : Line spectral pairs in the </w:t>
      </w:r>
    </w:p>
    <w:p w14:paraId="6318B31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cosine domain</w:t>
      </w:r>
    </w:p>
    <w:p w14:paraId="459B122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69146717" w14:textId="77777777" w:rsidR="00902B2F" w:rsidRDefault="00902B2F">
      <w:pPr>
        <w:pStyle w:val="WP"/>
        <w:keepNext/>
        <w:keepLines/>
      </w:pPr>
      <w:r>
        <w:t>*</w:t>
      </w:r>
    </w:p>
    <w:p w14:paraId="4EC3C00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46AAFB9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8821C3B" w14:textId="77777777" w:rsidR="00902B2F" w:rsidRDefault="00902B2F">
      <w:pPr>
        <w:pStyle w:val="WP"/>
        <w:keepNext/>
        <w:keepLines/>
      </w:pPr>
      <w:r>
        <w:t>*</w:t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Predictor coefficients</w:t>
      </w:r>
    </w:p>
    <w:p w14:paraId="2281D7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6A35420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8341D4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22531E5B" w14:textId="77777777" w:rsidR="00902B2F" w:rsidRDefault="00902B2F">
      <w:pPr>
        <w:pStyle w:val="WP"/>
        <w:keepNext/>
        <w:keepLines/>
      </w:pPr>
      <w:r>
        <w:t>*</w:t>
      </w:r>
    </w:p>
    <w:p w14:paraId="69C0576E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2E71704" w14:textId="77777777" w:rsidR="00902B2F" w:rsidRDefault="00902B2F">
      <w:pPr>
        <w:pStyle w:val="LD10"/>
      </w:pPr>
    </w:p>
    <w:p w14:paraId="466AB830" w14:textId="77777777" w:rsidR="00902B2F" w:rsidRDefault="00902B2F">
      <w:pPr>
        <w:pStyle w:val="LD10"/>
      </w:pPr>
      <w:r>
        <w:t>void Lsp_Az(Word16 lsp[], Word16 a[])</w:t>
      </w:r>
    </w:p>
    <w:p w14:paraId="0728EB13" w14:textId="77777777" w:rsidR="00902B2F" w:rsidRDefault="00902B2F">
      <w:pPr>
        <w:pStyle w:val="LD10"/>
      </w:pPr>
      <w:r>
        <w:t>{</w:t>
      </w:r>
    </w:p>
    <w:p w14:paraId="47CEDF04" w14:textId="77777777" w:rsidR="00902B2F" w:rsidRDefault="00902B2F">
      <w:pPr>
        <w:pStyle w:val="LD10"/>
      </w:pPr>
      <w:r>
        <w:t xml:space="preserve">  Word16 i, j;</w:t>
      </w:r>
    </w:p>
    <w:p w14:paraId="664E6F3F" w14:textId="77777777" w:rsidR="00902B2F" w:rsidRDefault="00902B2F">
      <w:pPr>
        <w:pStyle w:val="LD10"/>
      </w:pPr>
      <w:r>
        <w:t xml:space="preserve">  Word32 f1[6], f2[6];</w:t>
      </w:r>
    </w:p>
    <w:p w14:paraId="6A0EB913" w14:textId="77777777" w:rsidR="00902B2F" w:rsidRDefault="00902B2F">
      <w:pPr>
        <w:pStyle w:val="LD10"/>
      </w:pPr>
      <w:r>
        <w:t xml:space="preserve">  Word32 t0;</w:t>
      </w:r>
    </w:p>
    <w:p w14:paraId="51DEEB0A" w14:textId="77777777" w:rsidR="00902B2F" w:rsidRDefault="00902B2F">
      <w:pPr>
        <w:pStyle w:val="LD10"/>
      </w:pPr>
    </w:p>
    <w:p w14:paraId="6FEBB001" w14:textId="77777777" w:rsidR="00902B2F" w:rsidRDefault="00902B2F">
      <w:pPr>
        <w:pStyle w:val="LD10"/>
      </w:pPr>
      <w:r>
        <w:t xml:space="preserve">  Get_Lsp_Pol(&amp;lsp[0],f1);</w:t>
      </w:r>
    </w:p>
    <w:p w14:paraId="3FCBFA3E" w14:textId="77777777" w:rsidR="00902B2F" w:rsidRDefault="00902B2F">
      <w:pPr>
        <w:pStyle w:val="LD10"/>
      </w:pPr>
      <w:r>
        <w:t xml:space="preserve">  Get_Lsp_Pol(&amp;lsp[1],f2);</w:t>
      </w:r>
    </w:p>
    <w:p w14:paraId="0F4BFB50" w14:textId="77777777" w:rsidR="00902B2F" w:rsidRDefault="00902B2F">
      <w:pPr>
        <w:pStyle w:val="LD10"/>
      </w:pPr>
    </w:p>
    <w:p w14:paraId="70F4D6EB" w14:textId="77777777" w:rsidR="00902B2F" w:rsidRDefault="00902B2F">
      <w:pPr>
        <w:pStyle w:val="LD10"/>
      </w:pPr>
      <w:r>
        <w:t xml:space="preserve">  for (i = 5; i &gt; 0; i--)</w:t>
      </w:r>
    </w:p>
    <w:p w14:paraId="7BE5F1AC" w14:textId="77777777" w:rsidR="00902B2F" w:rsidRDefault="00902B2F">
      <w:pPr>
        <w:pStyle w:val="LD10"/>
      </w:pPr>
      <w:r>
        <w:t xml:space="preserve">  {</w:t>
      </w:r>
    </w:p>
    <w:p w14:paraId="3F7560E0" w14:textId="77777777" w:rsidR="00902B2F" w:rsidRDefault="00902B2F">
      <w:pPr>
        <w:pStyle w:val="LD10"/>
      </w:pPr>
      <w:r>
        <w:t xml:space="preserve">    f1[i] = L_add(f1[i], f1[i-1]);</w:t>
      </w:r>
      <w:r>
        <w:tab/>
      </w:r>
      <w:r>
        <w:tab/>
      </w:r>
      <w:r>
        <w:tab/>
        <w:t>/* f1[i] += f1[i-1]; */</w:t>
      </w:r>
    </w:p>
    <w:p w14:paraId="151241ED" w14:textId="77777777" w:rsidR="00902B2F" w:rsidRDefault="00902B2F">
      <w:pPr>
        <w:pStyle w:val="LD10"/>
      </w:pPr>
      <w:r>
        <w:t xml:space="preserve">    f2[i] = L_sub(f2[i], f2[i-1]);</w:t>
      </w:r>
      <w:r>
        <w:tab/>
      </w:r>
      <w:r>
        <w:tab/>
      </w:r>
      <w:r>
        <w:tab/>
        <w:t>/* f2[i] -= f2[i-1]; */</w:t>
      </w:r>
    </w:p>
    <w:p w14:paraId="7877DEB0" w14:textId="77777777" w:rsidR="00902B2F" w:rsidRDefault="00902B2F">
      <w:pPr>
        <w:pStyle w:val="LD10"/>
      </w:pPr>
      <w:r>
        <w:t xml:space="preserve">  }</w:t>
      </w:r>
    </w:p>
    <w:p w14:paraId="29A6EB9E" w14:textId="77777777" w:rsidR="00902B2F" w:rsidRDefault="00902B2F">
      <w:pPr>
        <w:pStyle w:val="LD10"/>
      </w:pPr>
    </w:p>
    <w:p w14:paraId="03A9D29C" w14:textId="77777777" w:rsidR="00902B2F" w:rsidRDefault="00902B2F">
      <w:pPr>
        <w:pStyle w:val="LD10"/>
      </w:pPr>
      <w:r>
        <w:t xml:space="preserve">  a[0] = 4096;</w:t>
      </w:r>
    </w:p>
    <w:p w14:paraId="250165B8" w14:textId="77777777" w:rsidR="00902B2F" w:rsidRDefault="00902B2F">
      <w:pPr>
        <w:pStyle w:val="LD10"/>
      </w:pPr>
      <w:r>
        <w:t xml:space="preserve">  for (i = 1, j = 10; i &lt;= 5; i++, j--)</w:t>
      </w:r>
    </w:p>
    <w:p w14:paraId="41A7FC6A" w14:textId="77777777" w:rsidR="00902B2F" w:rsidRDefault="00902B2F">
      <w:pPr>
        <w:pStyle w:val="LD10"/>
      </w:pPr>
      <w:r>
        <w:t xml:space="preserve">  {</w:t>
      </w:r>
    </w:p>
    <w:p w14:paraId="648B4DAA" w14:textId="77777777" w:rsidR="00902B2F" w:rsidRDefault="00902B2F">
      <w:pPr>
        <w:pStyle w:val="LD10"/>
      </w:pPr>
      <w:r>
        <w:t xml:space="preserve">    t0   = L_add(f1[i], f2[i]);</w:t>
      </w:r>
      <w:r>
        <w:tab/>
      </w:r>
      <w:r>
        <w:tab/>
      </w:r>
      <w:r>
        <w:tab/>
        <w:t>/* f1[i] + f2[i] */</w:t>
      </w:r>
    </w:p>
    <w:p w14:paraId="4F2F66D2" w14:textId="77777777" w:rsidR="00902B2F" w:rsidRDefault="00902B2F">
      <w:pPr>
        <w:pStyle w:val="LD10"/>
      </w:pPr>
      <w:r>
        <w:t xml:space="preserve">    a[i] = extract_l( L_shr_r(t0,(Word16)13) );</w:t>
      </w:r>
      <w:r>
        <w:tab/>
        <w:t>/*from Q24 to Q12 and * 0.5*/</w:t>
      </w:r>
    </w:p>
    <w:p w14:paraId="68886DFD" w14:textId="77777777" w:rsidR="00902B2F" w:rsidRDefault="00902B2F">
      <w:pPr>
        <w:pStyle w:val="LD10"/>
      </w:pPr>
      <w:r>
        <w:t xml:space="preserve">    t0   = L_sub(f1[i], f2[i]);</w:t>
      </w:r>
      <w:r>
        <w:tab/>
      </w:r>
      <w:r>
        <w:tab/>
      </w:r>
      <w:r>
        <w:tab/>
        <w:t>/* f1[i] - f2[i] */</w:t>
      </w:r>
    </w:p>
    <w:p w14:paraId="54F06BBC" w14:textId="77777777" w:rsidR="00902B2F" w:rsidRDefault="00902B2F">
      <w:pPr>
        <w:pStyle w:val="LD10"/>
      </w:pPr>
      <w:r>
        <w:t xml:space="preserve">    a[j] = extract_l( L_shr_r(t0,(Word16)13) );</w:t>
      </w:r>
      <w:r>
        <w:tab/>
        <w:t>/*from Q24 to Q12 and * 0.5*/</w:t>
      </w:r>
    </w:p>
    <w:p w14:paraId="2661E98F" w14:textId="77777777" w:rsidR="00902B2F" w:rsidRDefault="00902B2F">
      <w:pPr>
        <w:pStyle w:val="LD10"/>
      </w:pPr>
      <w:r>
        <w:t xml:space="preserve">  }</w:t>
      </w:r>
    </w:p>
    <w:p w14:paraId="1549D9C2" w14:textId="77777777" w:rsidR="00902B2F" w:rsidRDefault="00902B2F">
      <w:pPr>
        <w:pStyle w:val="LD10"/>
      </w:pPr>
    </w:p>
    <w:p w14:paraId="4D33B3E7" w14:textId="77777777" w:rsidR="00902B2F" w:rsidRDefault="00902B2F">
      <w:pPr>
        <w:pStyle w:val="LD10"/>
      </w:pPr>
      <w:r>
        <w:t xml:space="preserve">  return;</w:t>
      </w:r>
    </w:p>
    <w:p w14:paraId="5389893F" w14:textId="77777777" w:rsidR="00902B2F" w:rsidRDefault="00902B2F">
      <w:pPr>
        <w:pStyle w:val="LD10"/>
      </w:pPr>
      <w:r>
        <w:t>}</w:t>
      </w:r>
    </w:p>
    <w:p w14:paraId="5E63180B" w14:textId="77777777" w:rsidR="00902B2F" w:rsidRDefault="00902B2F">
      <w:pPr>
        <w:pStyle w:val="WP"/>
        <w:keepNext/>
        <w:keepLines/>
      </w:pPr>
    </w:p>
    <w:p w14:paraId="1A9E35E4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28621C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ECAA0B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Pond_Ai</w:t>
      </w:r>
      <w:r>
        <w:fldChar w:fldCharType="begin"/>
      </w:r>
      <w:r>
        <w:instrText>xe "Pond_Ai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2E855D8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D611ED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 xml:space="preserve">Compute spectral expansion (a_exp[]) of LPC </w:t>
      </w:r>
    </w:p>
    <w:p w14:paraId="21E8028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coefficients (a[]) using spectral expansion</w:t>
      </w:r>
    </w:p>
    <w:p w14:paraId="5CB6D82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factors (fac[]) with the LPC order fixed to 10</w:t>
      </w:r>
    </w:p>
    <w:p w14:paraId="6D8E3BF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49F1B4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66E5E3E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C64295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Pond_Ai(buffer_in1,buffer_in2,buffer_out)</w:t>
      </w:r>
    </w:p>
    <w:p w14:paraId="49920EEC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(Routine_Name(input1,input2,output1))</w:t>
      </w:r>
    </w:p>
    <w:p w14:paraId="03534F4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E15EF1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1A827FC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B6CE324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LPC coefficients</w:t>
      </w:r>
    </w:p>
    <w:p w14:paraId="3B529A7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6AFDB960" w14:textId="77777777" w:rsidR="00902B2F" w:rsidRDefault="00902B2F">
      <w:pPr>
        <w:pStyle w:val="WP"/>
        <w:keepNext/>
        <w:keepLines/>
      </w:pPr>
      <w:r>
        <w:t>*</w:t>
      </w:r>
    </w:p>
    <w:p w14:paraId="22BD7D68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Spectral expansion factors</w:t>
      </w:r>
    </w:p>
    <w:p w14:paraId="5A80B70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Q15</w:t>
      </w:r>
    </w:p>
    <w:p w14:paraId="16FB5760" w14:textId="77777777" w:rsidR="00902B2F" w:rsidRDefault="00902B2F">
      <w:pPr>
        <w:pStyle w:val="WP"/>
        <w:keepNext/>
        <w:keepLines/>
      </w:pPr>
      <w:r>
        <w:t>*</w:t>
      </w:r>
    </w:p>
    <w:p w14:paraId="4353B5B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7D6E53D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C943C3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Spectral expanded LPC coefficients</w:t>
      </w:r>
    </w:p>
    <w:p w14:paraId="2DD62E3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CB6FA7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2B2CFC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0DA5333" w14:textId="77777777" w:rsidR="00902B2F" w:rsidRDefault="00902B2F">
      <w:pPr>
        <w:pStyle w:val="WP"/>
        <w:keepNext/>
        <w:keepLines/>
      </w:pPr>
      <w:r>
        <w:t>*</w:t>
      </w:r>
    </w:p>
    <w:p w14:paraId="52B684B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COMMENTS</w:t>
      </w:r>
      <w:r>
        <w:tab/>
      </w:r>
      <w:r>
        <w:tab/>
      </w:r>
      <w:r>
        <w:tab/>
        <w:t>:</w:t>
      </w:r>
      <w:r>
        <w:tab/>
        <w:t>- a_exp[i] = a[i] * fac[i-1]</w:t>
      </w:r>
      <w:r>
        <w:tab/>
        <w:t>i=1,10</w:t>
      </w:r>
    </w:p>
    <w:p w14:paraId="3F0D9135" w14:textId="77777777" w:rsidR="00902B2F" w:rsidRDefault="00902B2F">
      <w:pPr>
        <w:pStyle w:val="WP"/>
        <w:keepNext/>
        <w:keepLines/>
      </w:pPr>
      <w:r>
        <w:t>*</w:t>
      </w:r>
    </w:p>
    <w:p w14:paraId="06887CD1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3D291A3E" w14:textId="77777777" w:rsidR="00902B2F" w:rsidRDefault="00902B2F">
      <w:pPr>
        <w:pStyle w:val="LD10"/>
      </w:pPr>
    </w:p>
    <w:p w14:paraId="6CE09ED4" w14:textId="77777777" w:rsidR="00902B2F" w:rsidRDefault="00902B2F">
      <w:pPr>
        <w:pStyle w:val="LD10"/>
      </w:pPr>
      <w:r>
        <w:t>void Pond_Ai(Word16 a[], Word16 fac[], Word16 a_exp[])</w:t>
      </w:r>
    </w:p>
    <w:p w14:paraId="003A10D9" w14:textId="77777777" w:rsidR="00902B2F" w:rsidRDefault="00902B2F">
      <w:pPr>
        <w:pStyle w:val="LD10"/>
      </w:pPr>
      <w:r>
        <w:t>{</w:t>
      </w:r>
    </w:p>
    <w:p w14:paraId="4EA5029D" w14:textId="77777777" w:rsidR="00902B2F" w:rsidRDefault="00902B2F">
      <w:pPr>
        <w:pStyle w:val="LD10"/>
      </w:pPr>
      <w:r>
        <w:t xml:space="preserve">  Word16 i;</w:t>
      </w:r>
    </w:p>
    <w:p w14:paraId="2B621A34" w14:textId="77777777" w:rsidR="00902B2F" w:rsidRDefault="00902B2F">
      <w:pPr>
        <w:pStyle w:val="LD10"/>
      </w:pPr>
    </w:p>
    <w:p w14:paraId="6D940498" w14:textId="77777777" w:rsidR="00902B2F" w:rsidRDefault="00902B2F">
      <w:pPr>
        <w:pStyle w:val="LD10"/>
      </w:pPr>
      <w:r>
        <w:t xml:space="preserve">  a_exp[0] = a[0];</w:t>
      </w:r>
    </w:p>
    <w:p w14:paraId="628134E7" w14:textId="77777777" w:rsidR="00902B2F" w:rsidRDefault="00902B2F">
      <w:pPr>
        <w:pStyle w:val="LD10"/>
      </w:pPr>
      <w:r>
        <w:t xml:space="preserve">  for(i=1; i&lt;=pp; i++)</w:t>
      </w:r>
    </w:p>
    <w:p w14:paraId="11D75B29" w14:textId="77777777" w:rsidR="00902B2F" w:rsidRDefault="00902B2F">
      <w:pPr>
        <w:pStyle w:val="LD10"/>
      </w:pPr>
      <w:r>
        <w:t xml:space="preserve">    a_exp[i] = round( L_mult(a[i], fac[i-1]) );</w:t>
      </w:r>
    </w:p>
    <w:p w14:paraId="0DD0F430" w14:textId="77777777" w:rsidR="00902B2F" w:rsidRDefault="00902B2F">
      <w:pPr>
        <w:pStyle w:val="LD10"/>
      </w:pPr>
    </w:p>
    <w:p w14:paraId="24348312" w14:textId="77777777" w:rsidR="00902B2F" w:rsidRDefault="00902B2F">
      <w:pPr>
        <w:pStyle w:val="LD10"/>
      </w:pPr>
      <w:r>
        <w:t xml:space="preserve">  return;</w:t>
      </w:r>
    </w:p>
    <w:p w14:paraId="0D9514C5" w14:textId="77777777" w:rsidR="00902B2F" w:rsidRDefault="00902B2F">
      <w:pPr>
        <w:pStyle w:val="LD10"/>
      </w:pPr>
      <w:r>
        <w:t>}</w:t>
      </w:r>
    </w:p>
    <w:p w14:paraId="2B4A8B21" w14:textId="77777777" w:rsidR="00902B2F" w:rsidRDefault="00902B2F">
      <w:pPr>
        <w:pStyle w:val="WP"/>
        <w:keepLines/>
      </w:pPr>
    </w:p>
    <w:p w14:paraId="65C8485A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4F8C9CF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06E2AE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Residu</w:t>
      </w:r>
      <w:r>
        <w:fldChar w:fldCharType="begin"/>
      </w:r>
      <w:r>
        <w:instrText>xe "Residu</w:instrText>
      </w:r>
      <w:r>
        <w:tab/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7D71FB0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8B8EE9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Compute the LPC residual  by filtering the input</w:t>
      </w:r>
    </w:p>
    <w:p w14:paraId="09A64B8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speech through A(z)</w:t>
      </w:r>
    </w:p>
    <w:p w14:paraId="4BAB9198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FFD461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0277B4D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4561113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Residu(buffer_in1,buffer_in2,buffer_out,lg)</w:t>
      </w:r>
    </w:p>
    <w:p w14:paraId="37DF4467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(Routine_Name(input1,input2,output1,input3))</w:t>
      </w:r>
    </w:p>
    <w:p w14:paraId="0B4FFBD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67D011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54A043C5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2354CA0A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Prediction coefficients</w:t>
      </w:r>
    </w:p>
    <w:p w14:paraId="06D7A39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19AAEBE3" w14:textId="77777777" w:rsidR="00902B2F" w:rsidRDefault="00902B2F">
      <w:pPr>
        <w:pStyle w:val="WP"/>
        <w:keepNext/>
        <w:keepLines/>
      </w:pPr>
      <w:r>
        <w:t>*</w:t>
      </w:r>
    </w:p>
    <w:p w14:paraId="4D2820C1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Input speech - values of buffer_in2[]</w:t>
      </w:r>
    </w:p>
    <w:p w14:paraId="177D7C49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from -p to -1 are needed</w:t>
      </w:r>
    </w:p>
    <w:p w14:paraId="4415ACC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E9200DF" w14:textId="77777777" w:rsidR="00902B2F" w:rsidRDefault="00902B2F">
      <w:pPr>
        <w:pStyle w:val="WP"/>
        <w:keepNext/>
        <w:keepLines/>
      </w:pPr>
      <w:r>
        <w:t>*</w:t>
      </w:r>
    </w:p>
    <w:p w14:paraId="123835CB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Size of filtering</w:t>
      </w:r>
    </w:p>
    <w:p w14:paraId="11746ADD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A346A04" w14:textId="77777777" w:rsidR="00902B2F" w:rsidRDefault="00902B2F">
      <w:pPr>
        <w:pStyle w:val="WP"/>
        <w:keepNext/>
        <w:keepLines/>
      </w:pPr>
      <w:r>
        <w:t>*</w:t>
      </w:r>
    </w:p>
    <w:p w14:paraId="07D3EB1B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67EF218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5BE542A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Residual signal</w:t>
      </w:r>
    </w:p>
    <w:p w14:paraId="053A027E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1D7E53B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25F942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77C3D78F" w14:textId="77777777" w:rsidR="00902B2F" w:rsidRDefault="00902B2F">
      <w:pPr>
        <w:pStyle w:val="WP"/>
        <w:keepNext/>
        <w:keepLines/>
      </w:pPr>
      <w:r>
        <w:t>*</w:t>
      </w:r>
    </w:p>
    <w:p w14:paraId="2F319404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1C083C17" w14:textId="77777777" w:rsidR="00902B2F" w:rsidRDefault="00902B2F">
      <w:pPr>
        <w:pStyle w:val="LD10"/>
      </w:pPr>
    </w:p>
    <w:p w14:paraId="02F601A5" w14:textId="77777777" w:rsidR="00902B2F" w:rsidRDefault="00902B2F">
      <w:pPr>
        <w:pStyle w:val="LD10"/>
      </w:pPr>
      <w:r>
        <w:t>void Residu(Word16 a[], Word16 x[], Word16 y[], Word16 lg)</w:t>
      </w:r>
    </w:p>
    <w:p w14:paraId="32A9CEC4" w14:textId="77777777" w:rsidR="00902B2F" w:rsidRDefault="00902B2F">
      <w:pPr>
        <w:pStyle w:val="LD10"/>
      </w:pPr>
      <w:r>
        <w:t>{</w:t>
      </w:r>
    </w:p>
    <w:p w14:paraId="376DF50C" w14:textId="77777777" w:rsidR="00902B2F" w:rsidRDefault="00902B2F">
      <w:pPr>
        <w:pStyle w:val="LD10"/>
      </w:pPr>
      <w:r>
        <w:t xml:space="preserve">  Word16 i, j;</w:t>
      </w:r>
    </w:p>
    <w:p w14:paraId="105E8E8D" w14:textId="77777777" w:rsidR="00902B2F" w:rsidRDefault="00902B2F">
      <w:pPr>
        <w:pStyle w:val="LD10"/>
      </w:pPr>
      <w:r>
        <w:t xml:space="preserve">  Word32 s;</w:t>
      </w:r>
    </w:p>
    <w:p w14:paraId="168F6BC0" w14:textId="77777777" w:rsidR="00902B2F" w:rsidRDefault="00902B2F">
      <w:pPr>
        <w:pStyle w:val="LD10"/>
      </w:pPr>
    </w:p>
    <w:p w14:paraId="172564E4" w14:textId="77777777" w:rsidR="00902B2F" w:rsidRDefault="00902B2F">
      <w:pPr>
        <w:pStyle w:val="LD10"/>
      </w:pPr>
      <w:r>
        <w:t xml:space="preserve">  for (i = 0; i &lt; lg; i++)</w:t>
      </w:r>
    </w:p>
    <w:p w14:paraId="109C44E4" w14:textId="77777777" w:rsidR="00902B2F" w:rsidRDefault="00902B2F">
      <w:pPr>
        <w:pStyle w:val="LD10"/>
      </w:pPr>
      <w:r>
        <w:t xml:space="preserve">  {</w:t>
      </w:r>
    </w:p>
    <w:p w14:paraId="560B8BEF" w14:textId="77777777" w:rsidR="00902B2F" w:rsidRDefault="00902B2F">
      <w:pPr>
        <w:pStyle w:val="LD10"/>
      </w:pPr>
      <w:r>
        <w:t xml:space="preserve">    s = Load_sh(x[i], (Word16)12);</w:t>
      </w:r>
    </w:p>
    <w:p w14:paraId="14043701" w14:textId="77777777" w:rsidR="00902B2F" w:rsidRDefault="00902B2F">
      <w:pPr>
        <w:pStyle w:val="LD10"/>
      </w:pPr>
      <w:r>
        <w:t xml:space="preserve">    for (j = 1; j &lt;= pp; j++)</w:t>
      </w:r>
    </w:p>
    <w:p w14:paraId="00BED96A" w14:textId="77777777" w:rsidR="00902B2F" w:rsidRDefault="00902B2F">
      <w:pPr>
        <w:pStyle w:val="LD10"/>
      </w:pPr>
      <w:r>
        <w:t xml:space="preserve">      s = L_mac0(s, a[j], x[i-j]);</w:t>
      </w:r>
    </w:p>
    <w:p w14:paraId="34A765E4" w14:textId="77777777" w:rsidR="00902B2F" w:rsidRDefault="00902B2F">
      <w:pPr>
        <w:pStyle w:val="LD10"/>
      </w:pPr>
    </w:p>
    <w:p w14:paraId="14FCA004" w14:textId="77777777" w:rsidR="00902B2F" w:rsidRDefault="00902B2F">
      <w:pPr>
        <w:pStyle w:val="LD10"/>
      </w:pPr>
      <w:r>
        <w:t xml:space="preserve">    s = add_sh(s, (Word16)1, (Word16)11);</w:t>
      </w:r>
      <w:r>
        <w:tab/>
      </w:r>
      <w:r>
        <w:tab/>
        <w:t>/* Rounding */</w:t>
      </w:r>
    </w:p>
    <w:p w14:paraId="3A9383AC" w14:textId="77777777" w:rsidR="00902B2F" w:rsidRDefault="00902B2F">
      <w:pPr>
        <w:pStyle w:val="LD10"/>
      </w:pPr>
      <w:r>
        <w:t xml:space="preserve">    s = L_shl(s, (Word16)4);</w:t>
      </w:r>
      <w:r>
        <w:tab/>
      </w:r>
      <w:r>
        <w:tab/>
      </w:r>
      <w:r>
        <w:tab/>
      </w:r>
      <w:r>
        <w:tab/>
        <w:t>/* Saturation */</w:t>
      </w:r>
    </w:p>
    <w:p w14:paraId="482F20E2" w14:textId="77777777" w:rsidR="00902B2F" w:rsidRDefault="00902B2F">
      <w:pPr>
        <w:pStyle w:val="LD10"/>
      </w:pPr>
      <w:r>
        <w:t xml:space="preserve">    y[i] = extract_h(s);</w:t>
      </w:r>
    </w:p>
    <w:p w14:paraId="530D5385" w14:textId="77777777" w:rsidR="00902B2F" w:rsidRDefault="00902B2F">
      <w:pPr>
        <w:pStyle w:val="LD10"/>
      </w:pPr>
      <w:r>
        <w:t xml:space="preserve">  }</w:t>
      </w:r>
    </w:p>
    <w:p w14:paraId="4149F1DA" w14:textId="77777777" w:rsidR="00902B2F" w:rsidRDefault="00902B2F">
      <w:pPr>
        <w:pStyle w:val="LD10"/>
      </w:pPr>
      <w:r>
        <w:t xml:space="preserve">  return;</w:t>
      </w:r>
    </w:p>
    <w:p w14:paraId="4CD01E8C" w14:textId="77777777" w:rsidR="00902B2F" w:rsidRDefault="00902B2F">
      <w:pPr>
        <w:pStyle w:val="LD10"/>
      </w:pPr>
      <w:r>
        <w:t>}</w:t>
      </w:r>
    </w:p>
    <w:p w14:paraId="6730BF58" w14:textId="77777777" w:rsidR="00902B2F" w:rsidRDefault="00902B2F">
      <w:pPr>
        <w:pStyle w:val="WP"/>
        <w:keepLines/>
      </w:pPr>
    </w:p>
    <w:p w14:paraId="54296EAE" w14:textId="77777777" w:rsidR="00902B2F" w:rsidRDefault="00902B2F">
      <w:pPr>
        <w:pStyle w:val="WP"/>
        <w:keepNext/>
        <w:keepLines/>
        <w:tabs>
          <w:tab w:val="left" w:pos="426"/>
        </w:tabs>
      </w:pPr>
      <w:r>
        <w:br w:type="page"/>
      </w:r>
      <w:r>
        <w:lastRenderedPageBreak/>
        <w:t>/**************************************************************************</w:t>
      </w:r>
    </w:p>
    <w:p w14:paraId="5487EFA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E0125A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ROUTINE</w:t>
      </w:r>
      <w:r>
        <w:tab/>
      </w:r>
      <w:r>
        <w:tab/>
      </w:r>
      <w:r>
        <w:tab/>
      </w:r>
      <w:r>
        <w:tab/>
        <w:t>:</w:t>
      </w:r>
      <w:r>
        <w:tab/>
        <w:t>Syn_Filt</w:t>
      </w:r>
      <w:r>
        <w:fldChar w:fldCharType="begin"/>
      </w:r>
      <w:r>
        <w:instrText>xe "Syn_Filt</w:instrText>
      </w:r>
      <w:r>
        <w:tab/>
      </w:r>
      <w:r>
        <w:tab/>
        <w:instrText>sub_dsp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.4"</w:instrText>
      </w:r>
      <w:r>
        <w:fldChar w:fldCharType="end"/>
      </w:r>
    </w:p>
    <w:p w14:paraId="0D0EE8B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00274F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DESCRIPTION</w:t>
      </w:r>
      <w:r>
        <w:tab/>
      </w:r>
      <w:r>
        <w:tab/>
      </w:r>
      <w:r>
        <w:tab/>
        <w:t>:</w:t>
      </w:r>
      <w:r>
        <w:tab/>
        <w:t>Perform the synthesis filtering 1/A(z)</w:t>
      </w:r>
    </w:p>
    <w:p w14:paraId="494F1D2C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B1F063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**************************************************************************</w:t>
      </w:r>
    </w:p>
    <w:p w14:paraId="703E2EA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1C912313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USAGE</w:t>
      </w:r>
      <w:r>
        <w:tab/>
      </w:r>
      <w:r>
        <w:tab/>
      </w:r>
      <w:r>
        <w:tab/>
      </w:r>
      <w:r>
        <w:tab/>
        <w:t>:</w:t>
      </w:r>
      <w:r>
        <w:tab/>
        <w:t>Syn_Filt(buffer_in1,buffer_in2,buffer_out,</w:t>
      </w:r>
    </w:p>
    <w:p w14:paraId="06FB585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lg,buffer,flag)</w:t>
      </w:r>
    </w:p>
    <w:p w14:paraId="73798DB2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(Routine_Name(input1,input2,output1,</w:t>
      </w:r>
    </w:p>
    <w:p w14:paraId="193DE26C" w14:textId="77777777" w:rsidR="00902B2F" w:rsidRDefault="00902B2F">
      <w:pPr>
        <w:pStyle w:val="WP"/>
        <w:keepNext/>
        <w:keepLines/>
        <w:tabs>
          <w:tab w:val="left" w:pos="426"/>
        </w:tabs>
        <w:rPr>
          <w:rFonts w:ascii="MS Sans Serif" w:hAnsi="MS Sans Serif" w:cs="MS Sans Serif"/>
        </w:rPr>
      </w:pPr>
      <w:r>
        <w:rPr>
          <w:rFonts w:ascii="MS Sans Serif" w:hAnsi="MS Sans Serif" w:cs="MS Sans Serif"/>
        </w:rPr>
        <w:t>*</w:t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</w:r>
      <w:r>
        <w:rPr>
          <w:rFonts w:ascii="MS Sans Serif" w:hAnsi="MS Sans Serif" w:cs="MS Sans Serif"/>
        </w:rPr>
        <w:tab/>
        <w:t>input3,arg4,input5))</w:t>
      </w:r>
    </w:p>
    <w:p w14:paraId="76240D57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020C714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INPUT ARGUMENT(S)</w:t>
      </w:r>
      <w:r>
        <w:tab/>
      </w:r>
      <w:r>
        <w:tab/>
        <w:t>:</w:t>
      </w:r>
      <w:r>
        <w:tab/>
      </w:r>
    </w:p>
    <w:p w14:paraId="6482297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707EE82B" w14:textId="77777777" w:rsidR="00902B2F" w:rsidRDefault="00902B2F">
      <w:pPr>
        <w:pStyle w:val="WP"/>
        <w:keepNext/>
        <w:keepLines/>
      </w:pPr>
      <w:r>
        <w:t>*</w:t>
      </w:r>
      <w:r>
        <w:tab/>
        <w:t>INPUT1</w:t>
      </w:r>
      <w:r>
        <w:tab/>
      </w:r>
      <w:r>
        <w:tab/>
      </w:r>
      <w:r>
        <w:tab/>
        <w:t>:</w:t>
      </w:r>
      <w:r>
        <w:tab/>
        <w:t>- Description : Prediction coefficients</w:t>
      </w:r>
    </w:p>
    <w:p w14:paraId="4F9D9D3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Word16 - Q12</w:t>
      </w:r>
    </w:p>
    <w:p w14:paraId="6CA496CD" w14:textId="77777777" w:rsidR="00902B2F" w:rsidRDefault="00902B2F">
      <w:pPr>
        <w:pStyle w:val="WP"/>
        <w:keepNext/>
        <w:keepLines/>
      </w:pPr>
      <w:r>
        <w:t>*</w:t>
      </w:r>
    </w:p>
    <w:p w14:paraId="013A182F" w14:textId="77777777" w:rsidR="00902B2F" w:rsidRDefault="00902B2F">
      <w:pPr>
        <w:pStyle w:val="WP"/>
        <w:keepNext/>
        <w:keepLines/>
      </w:pPr>
      <w:r>
        <w:t>*</w:t>
      </w:r>
      <w:r>
        <w:tab/>
        <w:t>INPUT2</w:t>
      </w:r>
      <w:r>
        <w:tab/>
      </w:r>
      <w:r>
        <w:tab/>
      </w:r>
      <w:r>
        <w:tab/>
        <w:t>:</w:t>
      </w:r>
      <w:r>
        <w:tab/>
        <w:t>- Description : Input signal</w:t>
      </w:r>
    </w:p>
    <w:p w14:paraId="2CBE7128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2107DA36" w14:textId="77777777" w:rsidR="00902B2F" w:rsidRDefault="00902B2F">
      <w:pPr>
        <w:pStyle w:val="WP"/>
        <w:keepNext/>
        <w:keepLines/>
      </w:pPr>
      <w:r>
        <w:t>*</w:t>
      </w:r>
    </w:p>
    <w:p w14:paraId="454AFDF4" w14:textId="77777777" w:rsidR="00902B2F" w:rsidRDefault="00902B2F">
      <w:pPr>
        <w:pStyle w:val="WP"/>
        <w:keepNext/>
        <w:keepLines/>
      </w:pPr>
      <w:r>
        <w:t>*</w:t>
      </w:r>
      <w:r>
        <w:tab/>
        <w:t>INPUT3</w:t>
      </w:r>
      <w:r>
        <w:tab/>
      </w:r>
      <w:r>
        <w:tab/>
      </w:r>
      <w:r>
        <w:tab/>
        <w:t>:</w:t>
      </w:r>
      <w:r>
        <w:tab/>
        <w:t>- Description : Size of filtering</w:t>
      </w:r>
    </w:p>
    <w:p w14:paraId="68FD61E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5BA1BE6C" w14:textId="77777777" w:rsidR="00902B2F" w:rsidRDefault="00902B2F">
      <w:pPr>
        <w:pStyle w:val="WP"/>
        <w:keepNext/>
        <w:keepLines/>
      </w:pPr>
      <w:r>
        <w:t>*</w:t>
      </w:r>
    </w:p>
    <w:p w14:paraId="67131777" w14:textId="77777777" w:rsidR="00902B2F" w:rsidRDefault="00902B2F">
      <w:pPr>
        <w:pStyle w:val="WP"/>
        <w:keepNext/>
        <w:keepLines/>
      </w:pPr>
      <w:r>
        <w:t>*</w:t>
      </w:r>
      <w:r>
        <w:tab/>
        <w:t>ARG4</w:t>
      </w:r>
      <w:r>
        <w:tab/>
      </w:r>
      <w:r>
        <w:tab/>
      </w:r>
      <w:r>
        <w:tab/>
      </w:r>
      <w:r>
        <w:tab/>
        <w:t>:</w:t>
      </w:r>
      <w:r>
        <w:tab/>
        <w:t>- Description : Memory associated with this filtering</w:t>
      </w:r>
    </w:p>
    <w:p w14:paraId="62780F17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32E7BD8C" w14:textId="77777777" w:rsidR="00902B2F" w:rsidRDefault="00902B2F">
      <w:pPr>
        <w:pStyle w:val="WP"/>
        <w:keepNext/>
        <w:keepLines/>
      </w:pPr>
      <w:r>
        <w:t>*</w:t>
      </w:r>
    </w:p>
    <w:p w14:paraId="7F5F75AD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INPUT5</w:t>
      </w:r>
      <w:r>
        <w:tab/>
      </w:r>
      <w:r>
        <w:tab/>
      </w:r>
      <w:r>
        <w:tab/>
        <w:t>:</w:t>
      </w:r>
      <w:r>
        <w:tab/>
        <w:t>- Description :</w:t>
      </w:r>
      <w:r>
        <w:tab/>
        <w:t>- flag = 0  -&gt; no update of memory</w:t>
      </w:r>
    </w:p>
    <w:p w14:paraId="0C327B8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flag = 1  -&gt; update of memory</w:t>
      </w:r>
    </w:p>
    <w:p w14:paraId="07BA233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0AE4E246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09C9583F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OUTPUT ARGUMENT(S)</w:t>
      </w:r>
      <w:r>
        <w:tab/>
      </w:r>
      <w:r>
        <w:tab/>
        <w:t>:</w:t>
      </w:r>
      <w:r>
        <w:tab/>
      </w:r>
    </w:p>
    <w:p w14:paraId="0C4B20F0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393B4592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  <w:t>OUTPUT1</w:t>
      </w:r>
      <w:r>
        <w:tab/>
      </w:r>
      <w:r>
        <w:tab/>
      </w:r>
      <w:r>
        <w:tab/>
        <w:t>:</w:t>
      </w:r>
      <w:r>
        <w:tab/>
        <w:t>- Description : Output signal</w:t>
      </w:r>
    </w:p>
    <w:p w14:paraId="31E8B63A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Format : Word16</w:t>
      </w:r>
    </w:p>
    <w:p w14:paraId="47A38DC9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</w:p>
    <w:p w14:paraId="68833321" w14:textId="77777777" w:rsidR="00902B2F" w:rsidRDefault="00902B2F">
      <w:pPr>
        <w:pStyle w:val="WP"/>
        <w:keepNext/>
        <w:keepLines/>
        <w:tabs>
          <w:tab w:val="left" w:pos="426"/>
        </w:tabs>
      </w:pPr>
      <w:r>
        <w:t>*</w:t>
      </w:r>
      <w:r>
        <w:tab/>
        <w:t>RETURNED VALUE</w:t>
      </w:r>
      <w:r>
        <w:tab/>
      </w:r>
      <w:r>
        <w:tab/>
        <w:t>:</w:t>
      </w:r>
      <w:r>
        <w:tab/>
        <w:t>None</w:t>
      </w:r>
    </w:p>
    <w:p w14:paraId="0C4D7466" w14:textId="77777777" w:rsidR="00902B2F" w:rsidRDefault="00902B2F">
      <w:pPr>
        <w:pStyle w:val="WP"/>
        <w:keepNext/>
        <w:keepLines/>
      </w:pPr>
      <w:r>
        <w:t>*</w:t>
      </w:r>
    </w:p>
    <w:p w14:paraId="127726C1" w14:textId="77777777" w:rsidR="00902B2F" w:rsidRDefault="00902B2F">
      <w:pPr>
        <w:pStyle w:val="WP"/>
        <w:keepNext/>
        <w:keepLines/>
      </w:pPr>
      <w:r>
        <w:t>**************************************************************************/</w:t>
      </w:r>
    </w:p>
    <w:p w14:paraId="00166859" w14:textId="77777777" w:rsidR="00902B2F" w:rsidRDefault="00902B2F">
      <w:pPr>
        <w:pStyle w:val="LD10"/>
      </w:pPr>
    </w:p>
    <w:p w14:paraId="76ADD494" w14:textId="77777777" w:rsidR="00902B2F" w:rsidRDefault="00902B2F">
      <w:pPr>
        <w:pStyle w:val="LD10"/>
      </w:pPr>
      <w:r>
        <w:t>void Syn_Filt(Word16 a[], Word16 x[], Word16 y[], Word16 lg, Word16 mem[],</w:t>
      </w:r>
    </w:p>
    <w:p w14:paraId="05C11F17" w14:textId="77777777" w:rsidR="00902B2F" w:rsidRDefault="00902B2F">
      <w:pPr>
        <w:pStyle w:val="LD10"/>
      </w:pPr>
      <w:r>
        <w:t xml:space="preserve">              Word16 update)</w:t>
      </w:r>
    </w:p>
    <w:p w14:paraId="5CD27711" w14:textId="77777777" w:rsidR="00902B2F" w:rsidRDefault="00902B2F">
      <w:pPr>
        <w:pStyle w:val="LD10"/>
      </w:pPr>
      <w:r>
        <w:t>{</w:t>
      </w:r>
    </w:p>
    <w:p w14:paraId="112EAC7B" w14:textId="77777777" w:rsidR="00902B2F" w:rsidRDefault="00902B2F">
      <w:pPr>
        <w:pStyle w:val="LD10"/>
      </w:pPr>
      <w:r>
        <w:t xml:space="preserve">  Word16 i, j;</w:t>
      </w:r>
    </w:p>
    <w:p w14:paraId="469BB457" w14:textId="77777777" w:rsidR="00902B2F" w:rsidRDefault="00902B2F">
      <w:pPr>
        <w:pStyle w:val="LD10"/>
      </w:pPr>
      <w:r>
        <w:t xml:space="preserve">  Word32 s;</w:t>
      </w:r>
    </w:p>
    <w:p w14:paraId="5E623649" w14:textId="77777777" w:rsidR="00902B2F" w:rsidRDefault="00902B2F">
      <w:pPr>
        <w:pStyle w:val="LD10"/>
      </w:pPr>
      <w:r>
        <w:t xml:space="preserve">  Word16 tmp[80];</w:t>
      </w:r>
      <w:r>
        <w:tab/>
        <w:t>/* This is usually done by memory allocation (lg+pp) */</w:t>
      </w:r>
    </w:p>
    <w:p w14:paraId="78C96FB3" w14:textId="77777777" w:rsidR="00902B2F" w:rsidRDefault="00902B2F">
      <w:pPr>
        <w:pStyle w:val="LD10"/>
      </w:pPr>
      <w:r>
        <w:t xml:space="preserve">  Word16 *yy;</w:t>
      </w:r>
    </w:p>
    <w:p w14:paraId="62CF166B" w14:textId="77777777" w:rsidR="00902B2F" w:rsidRDefault="00902B2F">
      <w:pPr>
        <w:pStyle w:val="LD10"/>
      </w:pPr>
    </w:p>
    <w:p w14:paraId="3D9BF265" w14:textId="77777777" w:rsidR="00902B2F" w:rsidRDefault="00902B2F">
      <w:pPr>
        <w:pStyle w:val="LD10"/>
      </w:pPr>
      <w:r>
        <w:t xml:space="preserve">  /* Copy mem[] to yy[] */</w:t>
      </w:r>
    </w:p>
    <w:p w14:paraId="22AED945" w14:textId="77777777" w:rsidR="00902B2F" w:rsidRDefault="00902B2F">
      <w:pPr>
        <w:pStyle w:val="LD10"/>
      </w:pPr>
    </w:p>
    <w:p w14:paraId="28D1F7F8" w14:textId="77777777" w:rsidR="00902B2F" w:rsidRDefault="00902B2F">
      <w:pPr>
        <w:pStyle w:val="LD10"/>
      </w:pPr>
      <w:r>
        <w:t xml:space="preserve">  yy = tmp;</w:t>
      </w:r>
    </w:p>
    <w:p w14:paraId="1A22BF03" w14:textId="77777777" w:rsidR="00902B2F" w:rsidRDefault="00902B2F">
      <w:pPr>
        <w:pStyle w:val="LD10"/>
      </w:pPr>
    </w:p>
    <w:p w14:paraId="4206885E" w14:textId="77777777" w:rsidR="00902B2F" w:rsidRDefault="00902B2F">
      <w:pPr>
        <w:pStyle w:val="LD10"/>
      </w:pPr>
      <w:r>
        <w:t xml:space="preserve">  for(i=0; i&lt;pp; i++)</w:t>
      </w:r>
    </w:p>
    <w:p w14:paraId="0FAA536C" w14:textId="77777777" w:rsidR="00902B2F" w:rsidRDefault="00902B2F">
      <w:pPr>
        <w:pStyle w:val="LD10"/>
      </w:pPr>
      <w:r>
        <w:t xml:space="preserve">    *yy++ = mem[i];</w:t>
      </w:r>
    </w:p>
    <w:p w14:paraId="144EFE79" w14:textId="77777777" w:rsidR="00902B2F" w:rsidRDefault="00902B2F">
      <w:pPr>
        <w:pStyle w:val="LD10"/>
      </w:pPr>
      <w:r>
        <w:br w:type="page"/>
      </w:r>
    </w:p>
    <w:p w14:paraId="35853030" w14:textId="77777777" w:rsidR="00902B2F" w:rsidRDefault="00902B2F">
      <w:pPr>
        <w:pStyle w:val="LD10"/>
      </w:pPr>
      <w:r>
        <w:t xml:space="preserve">  /* Do the filtering. */</w:t>
      </w:r>
    </w:p>
    <w:p w14:paraId="51967F2C" w14:textId="77777777" w:rsidR="00902B2F" w:rsidRDefault="00902B2F">
      <w:pPr>
        <w:pStyle w:val="LD10"/>
      </w:pPr>
    </w:p>
    <w:p w14:paraId="15999DBE" w14:textId="77777777" w:rsidR="00902B2F" w:rsidRDefault="00902B2F">
      <w:pPr>
        <w:pStyle w:val="LD10"/>
      </w:pPr>
      <w:r>
        <w:t xml:space="preserve">  for (i = 0; i &lt; lg; i++)</w:t>
      </w:r>
    </w:p>
    <w:p w14:paraId="414544EF" w14:textId="77777777" w:rsidR="00902B2F" w:rsidRDefault="00902B2F">
      <w:pPr>
        <w:pStyle w:val="LD10"/>
      </w:pPr>
      <w:r>
        <w:t xml:space="preserve">  {</w:t>
      </w:r>
    </w:p>
    <w:p w14:paraId="19726689" w14:textId="77777777" w:rsidR="00902B2F" w:rsidRDefault="00902B2F">
      <w:pPr>
        <w:pStyle w:val="LD10"/>
      </w:pPr>
      <w:r>
        <w:t xml:space="preserve">    s = Load_sh(x[i], (Word16)12);</w:t>
      </w:r>
      <w:r>
        <w:tab/>
      </w:r>
      <w:r>
        <w:tab/>
      </w:r>
      <w:r>
        <w:tab/>
      </w:r>
      <w:r>
        <w:tab/>
        <w:t>/* a[] is in Q12 */</w:t>
      </w:r>
    </w:p>
    <w:p w14:paraId="54D443D9" w14:textId="77777777" w:rsidR="00902B2F" w:rsidRDefault="00902B2F">
      <w:pPr>
        <w:pStyle w:val="LD10"/>
      </w:pPr>
      <w:r>
        <w:t xml:space="preserve">    for (j = 1; j &lt;= pp; j++)</w:t>
      </w:r>
    </w:p>
    <w:p w14:paraId="6E3BD0DE" w14:textId="77777777" w:rsidR="00902B2F" w:rsidRDefault="00902B2F">
      <w:pPr>
        <w:pStyle w:val="LD10"/>
      </w:pPr>
      <w:r>
        <w:t xml:space="preserve">      s = L_msu0(s, a[j], yy[-j]);</w:t>
      </w:r>
    </w:p>
    <w:p w14:paraId="07C8CA37" w14:textId="77777777" w:rsidR="00902B2F" w:rsidRDefault="00902B2F">
      <w:pPr>
        <w:pStyle w:val="LD10"/>
      </w:pPr>
    </w:p>
    <w:p w14:paraId="3D02534F" w14:textId="77777777" w:rsidR="00902B2F" w:rsidRDefault="00902B2F">
      <w:pPr>
        <w:pStyle w:val="LD10"/>
      </w:pPr>
      <w:r>
        <w:t xml:space="preserve">    s     = add_sh(s, (Word16)1, (Word16)11);</w:t>
      </w:r>
      <w:r>
        <w:tab/>
      </w:r>
      <w:r>
        <w:tab/>
        <w:t>/* Rounding */</w:t>
      </w:r>
    </w:p>
    <w:p w14:paraId="1D42C170" w14:textId="77777777" w:rsidR="00902B2F" w:rsidRDefault="00902B2F">
      <w:pPr>
        <w:pStyle w:val="LD10"/>
      </w:pPr>
      <w:r>
        <w:t xml:space="preserve">    *yy++ = extract_h( L_shl(s, (Word16)4) );</w:t>
      </w:r>
    </w:p>
    <w:p w14:paraId="2503A0F5" w14:textId="77777777" w:rsidR="00902B2F" w:rsidRDefault="00902B2F">
      <w:pPr>
        <w:pStyle w:val="LD10"/>
      </w:pPr>
      <w:r>
        <w:t xml:space="preserve">  }</w:t>
      </w:r>
    </w:p>
    <w:p w14:paraId="1742A47C" w14:textId="77777777" w:rsidR="00902B2F" w:rsidRDefault="00902B2F">
      <w:pPr>
        <w:pStyle w:val="LD10"/>
      </w:pPr>
    </w:p>
    <w:p w14:paraId="72ACD57A" w14:textId="77777777" w:rsidR="00902B2F" w:rsidRDefault="00902B2F">
      <w:pPr>
        <w:pStyle w:val="LD10"/>
      </w:pPr>
      <w:r>
        <w:t xml:space="preserve">  for(i=0; i&lt;lg; i++) y[i] = tmp[i+pp];</w:t>
      </w:r>
    </w:p>
    <w:p w14:paraId="6B869E81" w14:textId="77777777" w:rsidR="00902B2F" w:rsidRDefault="00902B2F">
      <w:pPr>
        <w:pStyle w:val="LD10"/>
      </w:pPr>
    </w:p>
    <w:p w14:paraId="267BBE5D" w14:textId="77777777" w:rsidR="00902B2F" w:rsidRDefault="00902B2F">
      <w:pPr>
        <w:pStyle w:val="LD10"/>
      </w:pPr>
      <w:r>
        <w:t xml:space="preserve">  /* Update of memory if update==1 */</w:t>
      </w:r>
    </w:p>
    <w:p w14:paraId="7442C73B" w14:textId="77777777" w:rsidR="00902B2F" w:rsidRDefault="00902B2F">
      <w:pPr>
        <w:pStyle w:val="LD10"/>
      </w:pPr>
    </w:p>
    <w:p w14:paraId="40E20D48" w14:textId="77777777" w:rsidR="00902B2F" w:rsidRDefault="00902B2F">
      <w:pPr>
        <w:pStyle w:val="LD10"/>
      </w:pPr>
      <w:r>
        <w:t xml:space="preserve">  if(update != 0)</w:t>
      </w:r>
    </w:p>
    <w:p w14:paraId="3B245DE5" w14:textId="77777777" w:rsidR="00902B2F" w:rsidRDefault="00902B2F">
      <w:pPr>
        <w:pStyle w:val="LD10"/>
      </w:pPr>
      <w:r>
        <w:t xml:space="preserve">     for (i = 0; i &lt; pp; i++) mem[i] = y[lg-pp+i];</w:t>
      </w:r>
    </w:p>
    <w:p w14:paraId="7D32F2C1" w14:textId="77777777" w:rsidR="00902B2F" w:rsidRDefault="00902B2F">
      <w:pPr>
        <w:pStyle w:val="LD10"/>
      </w:pPr>
    </w:p>
    <w:p w14:paraId="2697CAC7" w14:textId="77777777" w:rsidR="00902B2F" w:rsidRDefault="00902B2F">
      <w:pPr>
        <w:pStyle w:val="LD10"/>
      </w:pPr>
      <w:r>
        <w:t xml:space="preserve"> return;</w:t>
      </w:r>
    </w:p>
    <w:p w14:paraId="284B0717" w14:textId="77777777" w:rsidR="00902B2F" w:rsidRDefault="00902B2F">
      <w:pPr>
        <w:pStyle w:val="LD10"/>
      </w:pPr>
      <w:r>
        <w:t>}</w:t>
      </w:r>
    </w:p>
    <w:p w14:paraId="615BCC2E" w14:textId="77777777" w:rsidR="00902B2F" w:rsidRDefault="00902B2F">
      <w:pPr>
        <w:pStyle w:val="WP"/>
        <w:keepLines/>
      </w:pPr>
    </w:p>
    <w:p w14:paraId="19B4DDD9" w14:textId="77777777" w:rsidR="00902B2F" w:rsidRDefault="00902B2F">
      <w:pPr>
        <w:pStyle w:val="Heading2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.5</w:t>
      </w:r>
      <w:r>
        <w:tab/>
        <w:t>Library of Basic and Mathematic Functions</w:t>
      </w:r>
    </w:p>
    <w:p w14:paraId="4AAF9F34" w14:textId="77777777" w:rsidR="00902B2F" w:rsidRDefault="00902B2F">
      <w:pPr>
        <w:pStyle w:val="Heading3"/>
      </w:pPr>
      <w:r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.5.1</w:t>
      </w:r>
      <w:r>
        <w:tab/>
        <w:t>Basic Functions</w:t>
      </w:r>
    </w:p>
    <w:p w14:paraId="4E7B71C5" w14:textId="77777777" w:rsidR="00902B2F" w:rsidRDefault="00902B2F">
      <w:pPr>
        <w:pStyle w:val="WP"/>
      </w:pPr>
    </w:p>
    <w:p w14:paraId="70C87146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54AE7B0C" w14:textId="77777777" w:rsidR="00902B2F" w:rsidRDefault="00902B2F">
      <w:pPr>
        <w:pStyle w:val="WP"/>
        <w:ind w:right="282"/>
      </w:pPr>
      <w:r>
        <w:t>*</w:t>
      </w:r>
    </w:p>
    <w:p w14:paraId="44B35580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8" w:name="fbas_tet_c"/>
      <w:bookmarkEnd w:id="8"/>
      <w:r>
        <w:tab/>
      </w:r>
      <w:r>
        <w:tab/>
        <w:t>:</w:t>
      </w:r>
      <w:r>
        <w:tab/>
        <w:t>fbas_tet.c</w:t>
      </w:r>
    </w:p>
    <w:p w14:paraId="2EE3D6AF" w14:textId="77777777" w:rsidR="00902B2F" w:rsidRDefault="00902B2F">
      <w:pPr>
        <w:pStyle w:val="WP"/>
        <w:ind w:right="282"/>
      </w:pPr>
      <w:r>
        <w:t>*</w:t>
      </w:r>
    </w:p>
    <w:p w14:paraId="75AFC07A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Library of basic functions used in the TETRA speech</w:t>
      </w:r>
    </w:p>
    <w:p w14:paraId="7277FE6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codec, other than accepted operators</w:t>
      </w:r>
    </w:p>
    <w:p w14:paraId="0067BFD1" w14:textId="77777777" w:rsidR="00902B2F" w:rsidRDefault="00902B2F">
      <w:pPr>
        <w:pStyle w:val="WP"/>
        <w:ind w:right="282"/>
      </w:pPr>
      <w:r>
        <w:t>*</w:t>
      </w:r>
    </w:p>
    <w:p w14:paraId="273654EC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6A64AAB7" w14:textId="77777777" w:rsidR="00902B2F" w:rsidRDefault="00902B2F">
      <w:pPr>
        <w:pStyle w:val="WP"/>
        <w:ind w:right="282"/>
      </w:pPr>
      <w:r>
        <w:t>*</w:t>
      </w:r>
    </w:p>
    <w:p w14:paraId="32F6138F" w14:textId="77777777" w:rsidR="00902B2F" w:rsidRDefault="00902B2F">
      <w:pPr>
        <w:pStyle w:val="WP"/>
        <w:ind w:right="282"/>
      </w:pPr>
      <w:r>
        <w:t>*</w:t>
      </w:r>
      <w:r>
        <w:tab/>
        <w:t>FUNCTIONS</w:t>
      </w:r>
      <w:r>
        <w:tab/>
      </w:r>
      <w:r>
        <w:tab/>
        <w:t>:</w:t>
      </w:r>
      <w:r>
        <w:tab/>
        <w:t>- add_sh()</w:t>
      </w:r>
    </w:p>
    <w:p w14:paraId="25593010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add_sh16()</w:t>
      </w:r>
    </w:p>
    <w:p w14:paraId="6995AAD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bin2int()</w:t>
      </w:r>
    </w:p>
    <w:p w14:paraId="2DC8739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int2bin()</w:t>
      </w:r>
    </w:p>
    <w:p w14:paraId="7E0848F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Load_sh()</w:t>
      </w:r>
    </w:p>
    <w:p w14:paraId="1EE514E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Load_sh16()</w:t>
      </w:r>
    </w:p>
    <w:p w14:paraId="555F0F6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norm_v()</w:t>
      </w:r>
    </w:p>
    <w:p w14:paraId="3ADF7C9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store _hi()</w:t>
      </w:r>
    </w:p>
    <w:p w14:paraId="2ABBD5A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sub_sh()</w:t>
      </w:r>
    </w:p>
    <w:p w14:paraId="0300E40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sub_sh16()</w:t>
      </w:r>
    </w:p>
    <w:p w14:paraId="5438B164" w14:textId="77777777" w:rsidR="00902B2F" w:rsidRDefault="00902B2F">
      <w:pPr>
        <w:pStyle w:val="WP"/>
        <w:ind w:right="282"/>
      </w:pPr>
      <w:r>
        <w:t>*</w:t>
      </w:r>
    </w:p>
    <w:p w14:paraId="1DFA22CC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2015B1F2" w14:textId="77777777" w:rsidR="00902B2F" w:rsidRDefault="00902B2F">
      <w:pPr>
        <w:pStyle w:val="WP"/>
      </w:pPr>
      <w:r>
        <w:t>*</w:t>
      </w:r>
    </w:p>
    <w:p w14:paraId="7B584F7A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05EDEEDD" w14:textId="77777777" w:rsidR="00902B2F" w:rsidRDefault="00902B2F">
      <w:pPr>
        <w:pStyle w:val="WP"/>
      </w:pPr>
      <w:r>
        <w:t>*</w:t>
      </w:r>
    </w:p>
    <w:p w14:paraId="13F14B5C" w14:textId="77777777" w:rsidR="00902B2F" w:rsidRDefault="00902B2F">
      <w:pPr>
        <w:pStyle w:val="WP"/>
        <w:ind w:right="282"/>
      </w:pPr>
      <w:r>
        <w:t>************************************************************************/</w:t>
      </w:r>
    </w:p>
    <w:p w14:paraId="2AE4CF4E" w14:textId="77777777" w:rsidR="00902B2F" w:rsidRDefault="00902B2F">
      <w:pPr>
        <w:pStyle w:val="LD10"/>
      </w:pPr>
    </w:p>
    <w:p w14:paraId="26F1B6BC" w14:textId="77777777" w:rsidR="00902B2F" w:rsidRDefault="00902B2F">
      <w:pPr>
        <w:pStyle w:val="LD10"/>
        <w:keepNext w:val="0"/>
      </w:pPr>
      <w:r>
        <w:t>#include "source.h"</w:t>
      </w:r>
    </w:p>
    <w:p w14:paraId="21FC0425" w14:textId="77777777" w:rsidR="00902B2F" w:rsidRDefault="00902B2F">
      <w:pPr>
        <w:pStyle w:val="LD10"/>
        <w:keepNext w:val="0"/>
      </w:pPr>
    </w:p>
    <w:p w14:paraId="5C37BB9C" w14:textId="77777777" w:rsidR="00902B2F" w:rsidRDefault="00902B2F">
      <w:pPr>
        <w:pStyle w:val="LD10"/>
        <w:keepNext w:val="0"/>
      </w:pPr>
      <w:r>
        <w:t>static Word16 POW2[16] = { -1, -2, -4, -8, -16, -32, -64, -128, -256, -512,</w:t>
      </w:r>
    </w:p>
    <w:p w14:paraId="6125240A" w14:textId="77777777" w:rsidR="00902B2F" w:rsidRDefault="00902B2F">
      <w:pPr>
        <w:pStyle w:val="LD10"/>
        <w:keepNext w:val="0"/>
      </w:pPr>
      <w:r>
        <w:t xml:space="preserve">                           -1024, -2048, -4096, -8192, -16384, -32768};</w:t>
      </w:r>
    </w:p>
    <w:p w14:paraId="68E481B3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2150A9B7" w14:textId="77777777" w:rsidR="00902B2F" w:rsidRDefault="00902B2F">
      <w:pPr>
        <w:pStyle w:val="WP"/>
      </w:pPr>
      <w:r>
        <w:t>*</w:t>
      </w:r>
    </w:p>
    <w:p w14:paraId="2E8B845C" w14:textId="77777777" w:rsidR="00902B2F" w:rsidRDefault="00902B2F">
      <w:pPr>
        <w:pStyle w:val="WP"/>
      </w:pPr>
      <w:r>
        <w:t>*</w:t>
      </w:r>
      <w:r>
        <w:tab/>
        <w:t>Function Name : add_sh</w:t>
      </w:r>
      <w:r>
        <w:fldChar w:fldCharType="begin"/>
      </w:r>
      <w:r>
        <w:instrText>xe "add_sh</w:instrText>
      </w:r>
      <w:r>
        <w:tab/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39617DB6" w14:textId="77777777" w:rsidR="00902B2F" w:rsidRDefault="00902B2F">
      <w:pPr>
        <w:pStyle w:val="WP"/>
      </w:pPr>
      <w:r>
        <w:t>*</w:t>
      </w:r>
    </w:p>
    <w:p w14:paraId="6C20831C" w14:textId="77777777" w:rsidR="00902B2F" w:rsidRDefault="00902B2F">
      <w:pPr>
        <w:pStyle w:val="WP"/>
      </w:pPr>
      <w:r>
        <w:t>*</w:t>
      </w:r>
      <w:r>
        <w:tab/>
        <w:t>Purpose :</w:t>
      </w:r>
    </w:p>
    <w:p w14:paraId="3652BAC4" w14:textId="77777777" w:rsidR="00902B2F" w:rsidRDefault="00902B2F">
      <w:pPr>
        <w:pStyle w:val="WP"/>
      </w:pPr>
      <w:r>
        <w:t>*</w:t>
      </w:r>
    </w:p>
    <w:p w14:paraId="1ED3B2C5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Add var1 with a left shift(0-15) to L_var2.</w:t>
      </w:r>
    </w:p>
    <w:p w14:paraId="3A7DE092" w14:textId="77777777" w:rsidR="00902B2F" w:rsidRDefault="00902B2F">
      <w:pPr>
        <w:pStyle w:val="WP"/>
      </w:pPr>
      <w:r>
        <w:t>*</w:t>
      </w:r>
      <w:r>
        <w:tab/>
      </w:r>
      <w:r>
        <w:tab/>
        <w:t xml:space="preserve">Control saturation and set overflow flag </w:t>
      </w:r>
    </w:p>
    <w:p w14:paraId="0A1D12F0" w14:textId="77777777" w:rsidR="00902B2F" w:rsidRDefault="00902B2F">
      <w:pPr>
        <w:pStyle w:val="WP"/>
      </w:pPr>
      <w:r>
        <w:t>*</w:t>
      </w:r>
    </w:p>
    <w:p w14:paraId="186C491F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0D3DEC21" w14:textId="77777777" w:rsidR="00902B2F" w:rsidRDefault="00902B2F">
      <w:pPr>
        <w:pStyle w:val="WP"/>
      </w:pPr>
      <w:r>
        <w:t>*</w:t>
      </w:r>
    </w:p>
    <w:p w14:paraId="1B985481" w14:textId="77777777" w:rsidR="00902B2F" w:rsidRDefault="00902B2F">
      <w:pPr>
        <w:pStyle w:val="WP"/>
      </w:pPr>
      <w:r>
        <w:t>*</w:t>
      </w:r>
      <w:r>
        <w:tab/>
        <w:t>Inputs :</w:t>
      </w:r>
    </w:p>
    <w:p w14:paraId="3DEE9A47" w14:textId="77777777" w:rsidR="00902B2F" w:rsidRDefault="00902B2F">
      <w:pPr>
        <w:pStyle w:val="WP"/>
      </w:pPr>
      <w:r>
        <w:t>*</w:t>
      </w:r>
    </w:p>
    <w:p w14:paraId="05A15F3A" w14:textId="77777777" w:rsidR="00902B2F" w:rsidRDefault="00902B2F">
      <w:pPr>
        <w:pStyle w:val="WP"/>
      </w:pPr>
      <w:r>
        <w:t>*</w:t>
      </w:r>
      <w:r>
        <w:tab/>
      </w:r>
      <w:r>
        <w:tab/>
        <w:t>L_var2</w:t>
      </w:r>
    </w:p>
    <w:p w14:paraId="1ACEE7D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EA13704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59C85D5B" w14:textId="77777777" w:rsidR="00902B2F" w:rsidRDefault="00902B2F">
      <w:pPr>
        <w:pStyle w:val="WP"/>
      </w:pPr>
      <w:r>
        <w:t>*</w:t>
      </w:r>
    </w:p>
    <w:p w14:paraId="76B26224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346C097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FB42D5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2E3B4568" w14:textId="77777777" w:rsidR="00902B2F" w:rsidRDefault="00902B2F">
      <w:pPr>
        <w:pStyle w:val="WP"/>
      </w:pPr>
      <w:r>
        <w:t>*</w:t>
      </w:r>
    </w:p>
    <w:p w14:paraId="32E27D79" w14:textId="77777777" w:rsidR="00902B2F" w:rsidRDefault="00902B2F">
      <w:pPr>
        <w:pStyle w:val="WP"/>
      </w:pPr>
      <w:r>
        <w:t>*</w:t>
      </w:r>
      <w:r>
        <w:tab/>
      </w:r>
      <w:r>
        <w:tab/>
        <w:t>shift</w:t>
      </w:r>
    </w:p>
    <w:p w14:paraId="35F46AD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CB48D4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shift &lt;= 15.</w:t>
      </w:r>
    </w:p>
    <w:p w14:paraId="359DCE31" w14:textId="77777777" w:rsidR="00902B2F" w:rsidRDefault="00902B2F">
      <w:pPr>
        <w:pStyle w:val="WP"/>
      </w:pPr>
      <w:r>
        <w:t>*</w:t>
      </w:r>
    </w:p>
    <w:p w14:paraId="01FBF42A" w14:textId="77777777" w:rsidR="00902B2F" w:rsidRDefault="00902B2F">
      <w:pPr>
        <w:pStyle w:val="WP"/>
      </w:pPr>
      <w:r>
        <w:t>*</w:t>
      </w:r>
      <w:r>
        <w:tab/>
        <w:t>Outputs :</w:t>
      </w:r>
    </w:p>
    <w:p w14:paraId="39D291E0" w14:textId="77777777" w:rsidR="00902B2F" w:rsidRDefault="00902B2F">
      <w:pPr>
        <w:pStyle w:val="WP"/>
      </w:pPr>
      <w:r>
        <w:t>*</w:t>
      </w:r>
    </w:p>
    <w:p w14:paraId="5E331511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68BC2416" w14:textId="77777777" w:rsidR="00902B2F" w:rsidRDefault="00902B2F">
      <w:pPr>
        <w:pStyle w:val="WP"/>
      </w:pPr>
      <w:r>
        <w:t>*</w:t>
      </w:r>
    </w:p>
    <w:p w14:paraId="14C143F3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55588097" w14:textId="77777777" w:rsidR="00902B2F" w:rsidRDefault="00902B2F">
      <w:pPr>
        <w:pStyle w:val="WP"/>
      </w:pPr>
      <w:r>
        <w:t>*</w:t>
      </w:r>
    </w:p>
    <w:p w14:paraId="3F4A0D5A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16EF102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6C4ACB6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0C6A3392" w14:textId="77777777" w:rsidR="00902B2F" w:rsidRDefault="00902B2F">
      <w:pPr>
        <w:pStyle w:val="WP"/>
      </w:pPr>
      <w:r>
        <w:t>*</w:t>
      </w:r>
    </w:p>
    <w:p w14:paraId="614912F9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B69B75E" w14:textId="77777777" w:rsidR="00902B2F" w:rsidRDefault="00902B2F">
      <w:pPr>
        <w:pStyle w:val="LD10"/>
        <w:keepNext w:val="0"/>
      </w:pPr>
    </w:p>
    <w:p w14:paraId="31AC73FB" w14:textId="77777777" w:rsidR="00902B2F" w:rsidRDefault="00902B2F">
      <w:pPr>
        <w:pStyle w:val="LD10"/>
        <w:keepNext w:val="0"/>
      </w:pPr>
      <w:r>
        <w:t>Word32 add_sh(Word32 L_var2, Word16 var1, Word16 shift)</w:t>
      </w:r>
    </w:p>
    <w:p w14:paraId="3FEA2E10" w14:textId="77777777" w:rsidR="00902B2F" w:rsidRDefault="00902B2F">
      <w:pPr>
        <w:pStyle w:val="LD10"/>
        <w:keepNext w:val="0"/>
      </w:pPr>
      <w:r>
        <w:t>{</w:t>
      </w:r>
    </w:p>
    <w:p w14:paraId="15F5F967" w14:textId="77777777" w:rsidR="00902B2F" w:rsidRDefault="00902B2F">
      <w:pPr>
        <w:pStyle w:val="LD10"/>
        <w:keepNext w:val="0"/>
      </w:pPr>
      <w:r>
        <w:tab/>
        <w:t>return( L_msu0(L_var2, var1, POW2[shift]));</w:t>
      </w:r>
    </w:p>
    <w:p w14:paraId="186D92E0" w14:textId="77777777" w:rsidR="00902B2F" w:rsidRDefault="00902B2F">
      <w:pPr>
        <w:pStyle w:val="LD10"/>
        <w:keepNext w:val="0"/>
      </w:pPr>
      <w:r>
        <w:t>}</w:t>
      </w:r>
    </w:p>
    <w:p w14:paraId="3EA86687" w14:textId="77777777" w:rsidR="00902B2F" w:rsidRDefault="00902B2F">
      <w:pPr>
        <w:pStyle w:val="LD10"/>
        <w:keepNext w:val="0"/>
      </w:pPr>
    </w:p>
    <w:p w14:paraId="5D722A00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FC21D7C" w14:textId="77777777" w:rsidR="00902B2F" w:rsidRDefault="00902B2F">
      <w:pPr>
        <w:pStyle w:val="WP"/>
      </w:pPr>
      <w:r>
        <w:t>*</w:t>
      </w:r>
    </w:p>
    <w:p w14:paraId="54F215EE" w14:textId="77777777" w:rsidR="00902B2F" w:rsidRDefault="00902B2F">
      <w:pPr>
        <w:pStyle w:val="WP"/>
      </w:pPr>
      <w:r>
        <w:t>*</w:t>
      </w:r>
      <w:r>
        <w:tab/>
        <w:t>Function Name : add_sh16</w:t>
      </w:r>
      <w:r>
        <w:fldChar w:fldCharType="begin"/>
      </w:r>
      <w:r>
        <w:instrText>xe "add_sh16</w:instrText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66403D46" w14:textId="77777777" w:rsidR="00902B2F" w:rsidRDefault="00902B2F">
      <w:pPr>
        <w:pStyle w:val="WP"/>
      </w:pPr>
      <w:r>
        <w:t>*</w:t>
      </w:r>
    </w:p>
    <w:p w14:paraId="497BA343" w14:textId="77777777" w:rsidR="00902B2F" w:rsidRDefault="00902B2F">
      <w:pPr>
        <w:pStyle w:val="WP"/>
      </w:pPr>
      <w:r>
        <w:t>*</w:t>
      </w:r>
      <w:r>
        <w:tab/>
        <w:t>Purpose :</w:t>
      </w:r>
    </w:p>
    <w:p w14:paraId="27330C58" w14:textId="77777777" w:rsidR="00902B2F" w:rsidRDefault="00902B2F">
      <w:pPr>
        <w:pStyle w:val="WP"/>
      </w:pPr>
      <w:r>
        <w:t>*</w:t>
      </w:r>
    </w:p>
    <w:p w14:paraId="6C6D5EFD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Add var1 with a left shift of 16 to L_var2.</w:t>
      </w:r>
    </w:p>
    <w:p w14:paraId="3AE1F3A4" w14:textId="77777777" w:rsidR="00902B2F" w:rsidRDefault="00902B2F">
      <w:pPr>
        <w:pStyle w:val="WP"/>
      </w:pPr>
      <w:r>
        <w:t>*</w:t>
      </w:r>
      <w:r>
        <w:tab/>
      </w:r>
      <w:r>
        <w:tab/>
        <w:t xml:space="preserve">Control saturation and set overflow flag </w:t>
      </w:r>
    </w:p>
    <w:p w14:paraId="094CAB6E" w14:textId="77777777" w:rsidR="00902B2F" w:rsidRDefault="00902B2F">
      <w:pPr>
        <w:pStyle w:val="WP"/>
      </w:pPr>
      <w:r>
        <w:t>*</w:t>
      </w:r>
    </w:p>
    <w:p w14:paraId="5D594E10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46149102" w14:textId="77777777" w:rsidR="00902B2F" w:rsidRDefault="00902B2F">
      <w:pPr>
        <w:pStyle w:val="WP"/>
      </w:pPr>
      <w:r>
        <w:t>*</w:t>
      </w:r>
    </w:p>
    <w:p w14:paraId="1E0BC15C" w14:textId="77777777" w:rsidR="00902B2F" w:rsidRDefault="00902B2F">
      <w:pPr>
        <w:pStyle w:val="WP"/>
      </w:pPr>
      <w:r>
        <w:t>*</w:t>
      </w:r>
      <w:r>
        <w:tab/>
        <w:t>Inputs :</w:t>
      </w:r>
    </w:p>
    <w:p w14:paraId="4405B2C6" w14:textId="77777777" w:rsidR="00902B2F" w:rsidRDefault="00902B2F">
      <w:pPr>
        <w:pStyle w:val="WP"/>
      </w:pPr>
      <w:r>
        <w:t>*</w:t>
      </w:r>
    </w:p>
    <w:p w14:paraId="29A8334B" w14:textId="77777777" w:rsidR="00902B2F" w:rsidRDefault="00902B2F">
      <w:pPr>
        <w:pStyle w:val="WP"/>
      </w:pPr>
      <w:r>
        <w:t>*</w:t>
      </w:r>
      <w:r>
        <w:tab/>
      </w:r>
      <w:r>
        <w:tab/>
        <w:t>L_var2</w:t>
      </w:r>
    </w:p>
    <w:p w14:paraId="34C4842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20EF06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4229CBFA" w14:textId="77777777" w:rsidR="00902B2F" w:rsidRDefault="00902B2F">
      <w:pPr>
        <w:pStyle w:val="WP"/>
      </w:pPr>
      <w:r>
        <w:t>*</w:t>
      </w:r>
    </w:p>
    <w:p w14:paraId="58831BF2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38D402D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87E73A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6626F327" w14:textId="77777777" w:rsidR="00902B2F" w:rsidRDefault="00902B2F">
      <w:pPr>
        <w:pStyle w:val="WP"/>
      </w:pPr>
      <w:r>
        <w:t>*</w:t>
      </w:r>
    </w:p>
    <w:p w14:paraId="7F4B0F2F" w14:textId="77777777" w:rsidR="00902B2F" w:rsidRDefault="00902B2F">
      <w:pPr>
        <w:pStyle w:val="WP"/>
      </w:pPr>
      <w:r>
        <w:t>*</w:t>
      </w:r>
      <w:r>
        <w:tab/>
        <w:t>Outputs :</w:t>
      </w:r>
    </w:p>
    <w:p w14:paraId="7D926D1D" w14:textId="77777777" w:rsidR="00902B2F" w:rsidRDefault="00902B2F">
      <w:pPr>
        <w:pStyle w:val="WP"/>
      </w:pPr>
      <w:r>
        <w:t>*</w:t>
      </w:r>
    </w:p>
    <w:p w14:paraId="7570F93A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0A16247A" w14:textId="77777777" w:rsidR="00902B2F" w:rsidRDefault="00902B2F">
      <w:pPr>
        <w:pStyle w:val="WP"/>
      </w:pPr>
      <w:r>
        <w:t>*</w:t>
      </w:r>
    </w:p>
    <w:p w14:paraId="0E822049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311D3A55" w14:textId="77777777" w:rsidR="00902B2F" w:rsidRDefault="00902B2F">
      <w:pPr>
        <w:pStyle w:val="WP"/>
      </w:pPr>
      <w:r>
        <w:t>*</w:t>
      </w:r>
    </w:p>
    <w:p w14:paraId="49538FFE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25C7D732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E975D6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0FE7E449" w14:textId="77777777" w:rsidR="00902B2F" w:rsidRDefault="00902B2F">
      <w:pPr>
        <w:pStyle w:val="WP"/>
      </w:pPr>
      <w:r>
        <w:t>*</w:t>
      </w:r>
    </w:p>
    <w:p w14:paraId="4E2D754C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0F9C7F7" w14:textId="77777777" w:rsidR="00902B2F" w:rsidRDefault="00902B2F">
      <w:pPr>
        <w:pStyle w:val="LD10"/>
        <w:keepNext w:val="0"/>
      </w:pPr>
    </w:p>
    <w:p w14:paraId="49792306" w14:textId="77777777" w:rsidR="00902B2F" w:rsidRDefault="00902B2F">
      <w:pPr>
        <w:pStyle w:val="LD10"/>
        <w:keepNext w:val="0"/>
      </w:pPr>
      <w:r>
        <w:t>Word32 add_sh16(Word32 L_var2, Word16 var1)</w:t>
      </w:r>
    </w:p>
    <w:p w14:paraId="47418448" w14:textId="77777777" w:rsidR="00902B2F" w:rsidRDefault="00902B2F">
      <w:pPr>
        <w:pStyle w:val="LD10"/>
        <w:keepNext w:val="0"/>
      </w:pPr>
      <w:r>
        <w:t>{</w:t>
      </w:r>
    </w:p>
    <w:p w14:paraId="377C9599" w14:textId="77777777" w:rsidR="00902B2F" w:rsidRDefault="00902B2F">
      <w:pPr>
        <w:pStyle w:val="LD10"/>
        <w:keepNext w:val="0"/>
      </w:pPr>
      <w:r>
        <w:tab/>
        <w:t>return( L_msu(L_var2, var1, (Word16)-32768));</w:t>
      </w:r>
    </w:p>
    <w:p w14:paraId="4183E772" w14:textId="77777777" w:rsidR="00902B2F" w:rsidRDefault="00902B2F">
      <w:pPr>
        <w:pStyle w:val="LD10"/>
      </w:pPr>
      <w:r>
        <w:t>}</w:t>
      </w:r>
    </w:p>
    <w:p w14:paraId="7C52EA96" w14:textId="77777777" w:rsidR="00902B2F" w:rsidRDefault="00902B2F">
      <w:pPr>
        <w:pStyle w:val="LD10"/>
      </w:pPr>
    </w:p>
    <w:p w14:paraId="13FE6518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21791313" w14:textId="77777777" w:rsidR="00902B2F" w:rsidRDefault="00902B2F">
      <w:pPr>
        <w:pStyle w:val="WP"/>
      </w:pPr>
      <w:r>
        <w:t>*</w:t>
      </w:r>
    </w:p>
    <w:p w14:paraId="3CDD9313" w14:textId="77777777" w:rsidR="00902B2F" w:rsidRDefault="00902B2F">
      <w:pPr>
        <w:pStyle w:val="WP"/>
      </w:pPr>
      <w:r>
        <w:t>*</w:t>
      </w:r>
      <w:r>
        <w:tab/>
        <w:t>Function Name : bin2int</w:t>
      </w:r>
      <w:r>
        <w:fldChar w:fldCharType="begin"/>
      </w:r>
      <w:r>
        <w:instrText>xe "bin2int</w:instrText>
      </w:r>
      <w:r>
        <w:tab/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1B600B35" w14:textId="77777777" w:rsidR="00902B2F" w:rsidRDefault="00902B2F">
      <w:pPr>
        <w:pStyle w:val="WP"/>
      </w:pPr>
      <w:r>
        <w:t>*</w:t>
      </w:r>
    </w:p>
    <w:p w14:paraId="4E9AB8C9" w14:textId="77777777" w:rsidR="00902B2F" w:rsidRDefault="00902B2F">
      <w:pPr>
        <w:pStyle w:val="WP"/>
      </w:pPr>
      <w:r>
        <w:t>*</w:t>
      </w:r>
      <w:r>
        <w:tab/>
        <w:t>Purpose :</w:t>
      </w:r>
    </w:p>
    <w:p w14:paraId="20AFCA44" w14:textId="77777777" w:rsidR="00902B2F" w:rsidRDefault="00902B2F">
      <w:pPr>
        <w:pStyle w:val="WP"/>
      </w:pPr>
      <w:r>
        <w:t>*</w:t>
      </w:r>
    </w:p>
    <w:p w14:paraId="12EF64FA" w14:textId="77777777" w:rsidR="00902B2F" w:rsidRDefault="00902B2F">
      <w:pPr>
        <w:pStyle w:val="WP"/>
      </w:pPr>
      <w:r>
        <w:t>*</w:t>
      </w:r>
      <w:r>
        <w:tab/>
      </w:r>
      <w:r>
        <w:tab/>
        <w:t xml:space="preserve">Read "no_of_bits" bits from the array bitstream[] and convert to integer </w:t>
      </w:r>
    </w:p>
    <w:p w14:paraId="05018F3C" w14:textId="77777777" w:rsidR="00902B2F" w:rsidRDefault="00902B2F">
      <w:pPr>
        <w:pStyle w:val="WP"/>
      </w:pPr>
      <w:r>
        <w:t>*</w:t>
      </w:r>
    </w:p>
    <w:p w14:paraId="27E09E0E" w14:textId="77777777" w:rsidR="00902B2F" w:rsidRDefault="00902B2F">
      <w:pPr>
        <w:pStyle w:val="WP"/>
      </w:pPr>
      <w:r>
        <w:t>*</w:t>
      </w:r>
      <w:r>
        <w:tab/>
        <w:t>Inputs :</w:t>
      </w:r>
    </w:p>
    <w:p w14:paraId="6F1C4DD5" w14:textId="77777777" w:rsidR="00902B2F" w:rsidRDefault="00902B2F">
      <w:pPr>
        <w:pStyle w:val="WP"/>
      </w:pPr>
      <w:r>
        <w:t>*</w:t>
      </w:r>
    </w:p>
    <w:p w14:paraId="2BE2E0E9" w14:textId="77777777" w:rsidR="00902B2F" w:rsidRDefault="00902B2F">
      <w:pPr>
        <w:pStyle w:val="WP"/>
      </w:pPr>
      <w:r>
        <w:t>*</w:t>
      </w:r>
      <w:r>
        <w:tab/>
      </w:r>
      <w:r>
        <w:tab/>
        <w:t>no_of_bits</w:t>
      </w:r>
    </w:p>
    <w:p w14:paraId="39DB204A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16 bit </w:t>
      </w:r>
    </w:p>
    <w:p w14:paraId="267281F6" w14:textId="77777777" w:rsidR="00902B2F" w:rsidRDefault="00902B2F">
      <w:pPr>
        <w:pStyle w:val="WP"/>
      </w:pPr>
      <w:r>
        <w:t>*</w:t>
      </w:r>
    </w:p>
    <w:p w14:paraId="11F0945C" w14:textId="77777777" w:rsidR="00902B2F" w:rsidRDefault="00902B2F">
      <w:pPr>
        <w:pStyle w:val="WP"/>
      </w:pPr>
      <w:r>
        <w:t>*</w:t>
      </w:r>
      <w:r>
        <w:tab/>
      </w:r>
      <w:r>
        <w:tab/>
        <w:t>*bitstream</w:t>
      </w:r>
    </w:p>
    <w:p w14:paraId="557846A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16 bit </w:t>
      </w:r>
    </w:p>
    <w:p w14:paraId="023BDF46" w14:textId="77777777" w:rsidR="00902B2F" w:rsidRDefault="00902B2F">
      <w:pPr>
        <w:pStyle w:val="WP"/>
      </w:pPr>
      <w:r>
        <w:t>*</w:t>
      </w:r>
    </w:p>
    <w:p w14:paraId="4DF1290A" w14:textId="77777777" w:rsidR="00902B2F" w:rsidRDefault="00902B2F">
      <w:pPr>
        <w:pStyle w:val="WP"/>
      </w:pPr>
      <w:r>
        <w:t>*</w:t>
      </w:r>
      <w:r>
        <w:tab/>
        <w:t>Outputs :</w:t>
      </w:r>
    </w:p>
    <w:p w14:paraId="37C04FB5" w14:textId="77777777" w:rsidR="00902B2F" w:rsidRDefault="00902B2F">
      <w:pPr>
        <w:pStyle w:val="WP"/>
      </w:pPr>
      <w:r>
        <w:t>*</w:t>
      </w:r>
    </w:p>
    <w:p w14:paraId="67BEB2E3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19E18A08" w14:textId="77777777" w:rsidR="00902B2F" w:rsidRDefault="00902B2F">
      <w:pPr>
        <w:pStyle w:val="WP"/>
      </w:pPr>
      <w:r>
        <w:t>*</w:t>
      </w:r>
    </w:p>
    <w:p w14:paraId="7C790708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4A0FAB9A" w14:textId="77777777" w:rsidR="00902B2F" w:rsidRDefault="00902B2F">
      <w:pPr>
        <w:pStyle w:val="WP"/>
      </w:pPr>
      <w:r>
        <w:t>*</w:t>
      </w:r>
    </w:p>
    <w:p w14:paraId="563709C9" w14:textId="77777777" w:rsidR="00902B2F" w:rsidRDefault="00902B2F">
      <w:pPr>
        <w:pStyle w:val="WP"/>
      </w:pPr>
      <w:r>
        <w:t>*</w:t>
      </w:r>
      <w:r>
        <w:tab/>
      </w:r>
      <w:r>
        <w:tab/>
        <w:t>value</w:t>
      </w:r>
    </w:p>
    <w:p w14:paraId="187F51D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32 bit </w:t>
      </w:r>
    </w:p>
    <w:p w14:paraId="67747010" w14:textId="77777777" w:rsidR="00902B2F" w:rsidRDefault="00902B2F">
      <w:pPr>
        <w:pStyle w:val="WP"/>
      </w:pPr>
      <w:r>
        <w:t>*</w:t>
      </w:r>
    </w:p>
    <w:p w14:paraId="78FBFB6A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5E8F708" w14:textId="77777777" w:rsidR="00902B2F" w:rsidRDefault="00902B2F">
      <w:pPr>
        <w:pStyle w:val="LD10"/>
        <w:keepNext w:val="0"/>
      </w:pPr>
    </w:p>
    <w:p w14:paraId="0559F2E8" w14:textId="77777777" w:rsidR="00902B2F" w:rsidRDefault="00902B2F">
      <w:pPr>
        <w:pStyle w:val="LD10"/>
        <w:keepNext w:val="0"/>
      </w:pPr>
      <w:r>
        <w:t>#define BIT_1  1</w:t>
      </w:r>
    </w:p>
    <w:p w14:paraId="66C871A4" w14:textId="77777777" w:rsidR="00902B2F" w:rsidRDefault="00902B2F">
      <w:pPr>
        <w:pStyle w:val="LD10"/>
        <w:keepNext w:val="0"/>
        <w:tabs>
          <w:tab w:val="left" w:pos="9498"/>
        </w:tabs>
      </w:pPr>
    </w:p>
    <w:p w14:paraId="32BC85BC" w14:textId="77777777" w:rsidR="00902B2F" w:rsidRDefault="00902B2F">
      <w:pPr>
        <w:pStyle w:val="LD10"/>
        <w:keepNext w:val="0"/>
        <w:tabs>
          <w:tab w:val="left" w:pos="9498"/>
        </w:tabs>
      </w:pPr>
      <w:r>
        <w:t>Word16 bin2int(Word16 no_of_bits, Word16 *bitstream)</w:t>
      </w:r>
    </w:p>
    <w:p w14:paraId="05633905" w14:textId="77777777" w:rsidR="00902B2F" w:rsidRDefault="00902B2F">
      <w:pPr>
        <w:pStyle w:val="LD10"/>
        <w:keepNext w:val="0"/>
      </w:pPr>
      <w:r>
        <w:t>{</w:t>
      </w:r>
    </w:p>
    <w:p w14:paraId="4A8F1F60" w14:textId="77777777" w:rsidR="00902B2F" w:rsidRDefault="00902B2F">
      <w:pPr>
        <w:pStyle w:val="LD10"/>
        <w:keepNext w:val="0"/>
      </w:pPr>
      <w:r>
        <w:t xml:space="preserve">   Word16 value, i, bit;</w:t>
      </w:r>
    </w:p>
    <w:p w14:paraId="6FB3864E" w14:textId="77777777" w:rsidR="00902B2F" w:rsidRDefault="00902B2F">
      <w:pPr>
        <w:pStyle w:val="LD10"/>
        <w:keepNext w:val="0"/>
      </w:pPr>
    </w:p>
    <w:p w14:paraId="553455C5" w14:textId="77777777" w:rsidR="00902B2F" w:rsidRDefault="00902B2F">
      <w:pPr>
        <w:pStyle w:val="LD10"/>
        <w:keepNext w:val="0"/>
      </w:pPr>
      <w:r>
        <w:t xml:space="preserve">   value = 0;</w:t>
      </w:r>
    </w:p>
    <w:p w14:paraId="53CB5516" w14:textId="77777777" w:rsidR="00902B2F" w:rsidRDefault="00902B2F">
      <w:pPr>
        <w:pStyle w:val="LD10"/>
        <w:keepNext w:val="0"/>
      </w:pPr>
      <w:r>
        <w:t xml:space="preserve">   for (i = 0; i &lt; no_of_bits; i++)</w:t>
      </w:r>
    </w:p>
    <w:p w14:paraId="3A8C03C3" w14:textId="77777777" w:rsidR="00902B2F" w:rsidRDefault="00902B2F">
      <w:pPr>
        <w:pStyle w:val="LD10"/>
        <w:keepNext w:val="0"/>
      </w:pPr>
      <w:r>
        <w:t xml:space="preserve">   {</w:t>
      </w:r>
    </w:p>
    <w:p w14:paraId="2879105B" w14:textId="77777777" w:rsidR="00902B2F" w:rsidRDefault="00902B2F">
      <w:pPr>
        <w:pStyle w:val="LD10"/>
        <w:keepNext w:val="0"/>
      </w:pPr>
      <w:r>
        <w:t xml:space="preserve">     value = shl( value,(Word16)1 );</w:t>
      </w:r>
    </w:p>
    <w:p w14:paraId="47753598" w14:textId="77777777" w:rsidR="00902B2F" w:rsidRDefault="00902B2F">
      <w:pPr>
        <w:pStyle w:val="LD10"/>
        <w:keepNext w:val="0"/>
      </w:pPr>
      <w:r>
        <w:t xml:space="preserve">     bit = *bitstream++;</w:t>
      </w:r>
    </w:p>
    <w:p w14:paraId="7695ED72" w14:textId="77777777" w:rsidR="00902B2F" w:rsidRDefault="00902B2F">
      <w:pPr>
        <w:pStyle w:val="LD10"/>
        <w:keepNext w:val="0"/>
      </w:pPr>
      <w:r>
        <w:t xml:space="preserve">     if (bit == BIT_1)  value += 1;</w:t>
      </w:r>
    </w:p>
    <w:p w14:paraId="70C31776" w14:textId="77777777" w:rsidR="00902B2F" w:rsidRDefault="00902B2F">
      <w:pPr>
        <w:pStyle w:val="LD10"/>
        <w:keepNext w:val="0"/>
      </w:pPr>
      <w:r>
        <w:t xml:space="preserve">   }</w:t>
      </w:r>
    </w:p>
    <w:p w14:paraId="0767FD30" w14:textId="77777777" w:rsidR="00902B2F" w:rsidRDefault="00902B2F">
      <w:pPr>
        <w:pStyle w:val="LD10"/>
        <w:keepNext w:val="0"/>
      </w:pPr>
      <w:r>
        <w:t xml:space="preserve">   return(value);</w:t>
      </w:r>
    </w:p>
    <w:p w14:paraId="3B68BC88" w14:textId="77777777" w:rsidR="00902B2F" w:rsidRDefault="00902B2F">
      <w:pPr>
        <w:pStyle w:val="LD10"/>
        <w:keepNext w:val="0"/>
      </w:pPr>
      <w:r>
        <w:t>}</w:t>
      </w:r>
    </w:p>
    <w:p w14:paraId="3C1579AF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EEA04F8" w14:textId="77777777" w:rsidR="00902B2F" w:rsidRDefault="00902B2F">
      <w:pPr>
        <w:pStyle w:val="WP"/>
      </w:pPr>
      <w:r>
        <w:t>*</w:t>
      </w:r>
    </w:p>
    <w:p w14:paraId="12CD6222" w14:textId="77777777" w:rsidR="00902B2F" w:rsidRDefault="00902B2F">
      <w:pPr>
        <w:pStyle w:val="WP"/>
      </w:pPr>
      <w:r>
        <w:t>*</w:t>
      </w:r>
      <w:r>
        <w:tab/>
        <w:t>Function Name : int2bin</w:t>
      </w:r>
      <w:r>
        <w:fldChar w:fldCharType="begin"/>
      </w:r>
      <w:r>
        <w:instrText>xe "int2bin</w:instrText>
      </w:r>
      <w:r>
        <w:tab/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6C3A6321" w14:textId="77777777" w:rsidR="00902B2F" w:rsidRDefault="00902B2F">
      <w:pPr>
        <w:pStyle w:val="WP"/>
      </w:pPr>
      <w:r>
        <w:t>*</w:t>
      </w:r>
    </w:p>
    <w:p w14:paraId="16F9CC59" w14:textId="77777777" w:rsidR="00902B2F" w:rsidRDefault="00902B2F">
      <w:pPr>
        <w:pStyle w:val="WP"/>
      </w:pPr>
      <w:r>
        <w:t>*</w:t>
      </w:r>
      <w:r>
        <w:tab/>
        <w:t>Purpose :</w:t>
      </w:r>
    </w:p>
    <w:p w14:paraId="0821206B" w14:textId="77777777" w:rsidR="00902B2F" w:rsidRDefault="00902B2F">
      <w:pPr>
        <w:pStyle w:val="WP"/>
      </w:pPr>
      <w:r>
        <w:t>*</w:t>
      </w:r>
    </w:p>
    <w:p w14:paraId="79E5512E" w14:textId="77777777" w:rsidR="00902B2F" w:rsidRDefault="00902B2F">
      <w:pPr>
        <w:pStyle w:val="WP"/>
      </w:pPr>
      <w:r>
        <w:t>*</w:t>
      </w:r>
      <w:r>
        <w:tab/>
      </w:r>
      <w:r>
        <w:tab/>
        <w:t xml:space="preserve">Convert integer to binary and write the bits to the array bitstream [] </w:t>
      </w:r>
    </w:p>
    <w:p w14:paraId="6D684745" w14:textId="77777777" w:rsidR="00902B2F" w:rsidRDefault="00902B2F">
      <w:pPr>
        <w:pStyle w:val="WP"/>
      </w:pPr>
      <w:r>
        <w:t>*</w:t>
      </w:r>
    </w:p>
    <w:p w14:paraId="5483221E" w14:textId="77777777" w:rsidR="00902B2F" w:rsidRDefault="00902B2F">
      <w:pPr>
        <w:pStyle w:val="WP"/>
      </w:pPr>
      <w:r>
        <w:t>*</w:t>
      </w:r>
      <w:r>
        <w:tab/>
        <w:t>Inputs :</w:t>
      </w:r>
    </w:p>
    <w:p w14:paraId="45C0C312" w14:textId="77777777" w:rsidR="00902B2F" w:rsidRDefault="00902B2F">
      <w:pPr>
        <w:pStyle w:val="WP"/>
      </w:pPr>
      <w:r>
        <w:t>*</w:t>
      </w:r>
    </w:p>
    <w:p w14:paraId="0F087224" w14:textId="77777777" w:rsidR="00902B2F" w:rsidRDefault="00902B2F">
      <w:pPr>
        <w:pStyle w:val="WP"/>
      </w:pPr>
      <w:r>
        <w:t>*</w:t>
      </w:r>
      <w:r>
        <w:tab/>
      </w:r>
      <w:r>
        <w:tab/>
        <w:t>no_of_bits</w:t>
      </w:r>
    </w:p>
    <w:p w14:paraId="520F986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16 bit </w:t>
      </w:r>
    </w:p>
    <w:p w14:paraId="3B57AD7F" w14:textId="77777777" w:rsidR="00902B2F" w:rsidRDefault="00902B2F">
      <w:pPr>
        <w:pStyle w:val="WP"/>
      </w:pPr>
      <w:r>
        <w:t>*</w:t>
      </w:r>
    </w:p>
    <w:p w14:paraId="2DA7AC71" w14:textId="77777777" w:rsidR="00902B2F" w:rsidRDefault="00902B2F">
      <w:pPr>
        <w:pStyle w:val="WP"/>
      </w:pPr>
      <w:r>
        <w:t>*</w:t>
      </w:r>
      <w:r>
        <w:tab/>
      </w:r>
      <w:r>
        <w:tab/>
        <w:t>*bitstream</w:t>
      </w:r>
    </w:p>
    <w:p w14:paraId="148F339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16 bit </w:t>
      </w:r>
    </w:p>
    <w:p w14:paraId="54BAAE60" w14:textId="77777777" w:rsidR="00902B2F" w:rsidRDefault="00902B2F">
      <w:pPr>
        <w:pStyle w:val="WP"/>
      </w:pPr>
      <w:r>
        <w:t>*</w:t>
      </w:r>
    </w:p>
    <w:p w14:paraId="18C06B26" w14:textId="77777777" w:rsidR="00902B2F" w:rsidRDefault="00902B2F">
      <w:pPr>
        <w:pStyle w:val="WP"/>
      </w:pPr>
      <w:r>
        <w:t>*</w:t>
      </w:r>
      <w:r>
        <w:tab/>
        <w:t>Outputs :</w:t>
      </w:r>
    </w:p>
    <w:p w14:paraId="28DB5537" w14:textId="77777777" w:rsidR="00902B2F" w:rsidRDefault="00902B2F">
      <w:pPr>
        <w:pStyle w:val="WP"/>
      </w:pPr>
      <w:r>
        <w:t>*</w:t>
      </w:r>
    </w:p>
    <w:p w14:paraId="0160F29B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7F47CCB1" w14:textId="77777777" w:rsidR="00902B2F" w:rsidRDefault="00902B2F">
      <w:pPr>
        <w:pStyle w:val="WP"/>
      </w:pPr>
      <w:r>
        <w:t>*</w:t>
      </w:r>
    </w:p>
    <w:p w14:paraId="00849ED6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7ACE3268" w14:textId="77777777" w:rsidR="00902B2F" w:rsidRDefault="00902B2F">
      <w:pPr>
        <w:pStyle w:val="WP"/>
      </w:pPr>
      <w:r>
        <w:t>*</w:t>
      </w:r>
    </w:p>
    <w:p w14:paraId="5370C89A" w14:textId="77777777" w:rsidR="00902B2F" w:rsidRDefault="00902B2F">
      <w:pPr>
        <w:pStyle w:val="WP"/>
      </w:pPr>
      <w:r>
        <w:t>*</w:t>
      </w:r>
      <w:r>
        <w:tab/>
      </w:r>
      <w:r>
        <w:tab/>
        <w:t>value</w:t>
      </w:r>
    </w:p>
    <w:p w14:paraId="28CC94E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 xml:space="preserve">32 bit </w:t>
      </w:r>
    </w:p>
    <w:p w14:paraId="4B78933E" w14:textId="77777777" w:rsidR="00902B2F" w:rsidRDefault="00902B2F">
      <w:pPr>
        <w:pStyle w:val="WP"/>
      </w:pPr>
      <w:r>
        <w:t>*</w:t>
      </w:r>
    </w:p>
    <w:p w14:paraId="6BB59600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30486E18" w14:textId="77777777" w:rsidR="00902B2F" w:rsidRDefault="00902B2F">
      <w:pPr>
        <w:pStyle w:val="LD10"/>
      </w:pPr>
    </w:p>
    <w:p w14:paraId="65B45E5E" w14:textId="77777777" w:rsidR="00902B2F" w:rsidRDefault="00902B2F">
      <w:pPr>
        <w:pStyle w:val="LD10"/>
        <w:keepNext w:val="0"/>
      </w:pPr>
      <w:r>
        <w:t>#define BIT_0     0</w:t>
      </w:r>
    </w:p>
    <w:p w14:paraId="53951935" w14:textId="77777777" w:rsidR="00902B2F" w:rsidRDefault="00902B2F">
      <w:pPr>
        <w:pStyle w:val="LD10"/>
        <w:keepNext w:val="0"/>
      </w:pPr>
      <w:r>
        <w:t>#define BIT_1     1</w:t>
      </w:r>
    </w:p>
    <w:p w14:paraId="19F4F706" w14:textId="77777777" w:rsidR="00902B2F" w:rsidRDefault="00902B2F">
      <w:pPr>
        <w:pStyle w:val="LD10"/>
        <w:keepNext w:val="0"/>
      </w:pPr>
      <w:r>
        <w:t>#define MASK      1</w:t>
      </w:r>
    </w:p>
    <w:p w14:paraId="65B562D1" w14:textId="77777777" w:rsidR="00902B2F" w:rsidRDefault="00902B2F">
      <w:pPr>
        <w:pStyle w:val="LD10"/>
      </w:pPr>
    </w:p>
    <w:p w14:paraId="7A9CCA42" w14:textId="77777777" w:rsidR="00902B2F" w:rsidRDefault="00902B2F">
      <w:pPr>
        <w:pStyle w:val="LD10"/>
      </w:pPr>
      <w:r>
        <w:t>void int2bin(Word16 value, Word16 no_of_bits, Word16 *bitstream)</w:t>
      </w:r>
    </w:p>
    <w:p w14:paraId="6C083A1D" w14:textId="77777777" w:rsidR="00902B2F" w:rsidRDefault="00902B2F">
      <w:pPr>
        <w:pStyle w:val="LD10"/>
      </w:pPr>
      <w:r>
        <w:t>{</w:t>
      </w:r>
    </w:p>
    <w:p w14:paraId="12AA595B" w14:textId="77777777" w:rsidR="00902B2F" w:rsidRDefault="00902B2F">
      <w:pPr>
        <w:pStyle w:val="LD10"/>
      </w:pPr>
      <w:r>
        <w:t xml:space="preserve">   Word16 *pt_bitstream, i, bit;</w:t>
      </w:r>
    </w:p>
    <w:p w14:paraId="2C32C469" w14:textId="77777777" w:rsidR="00902B2F" w:rsidRDefault="00902B2F">
      <w:pPr>
        <w:pStyle w:val="LD10"/>
      </w:pPr>
    </w:p>
    <w:p w14:paraId="32A5CD82" w14:textId="77777777" w:rsidR="00902B2F" w:rsidRDefault="00902B2F">
      <w:pPr>
        <w:pStyle w:val="LD10"/>
      </w:pPr>
      <w:r>
        <w:t xml:space="preserve">   pt_bitstream = bitstream + no_of_bits;</w:t>
      </w:r>
    </w:p>
    <w:p w14:paraId="1DC9B425" w14:textId="77777777" w:rsidR="00902B2F" w:rsidRDefault="00902B2F">
      <w:pPr>
        <w:pStyle w:val="LD10"/>
      </w:pPr>
    </w:p>
    <w:p w14:paraId="5E10A098" w14:textId="77777777" w:rsidR="00902B2F" w:rsidRDefault="00902B2F">
      <w:pPr>
        <w:pStyle w:val="LD10"/>
      </w:pPr>
      <w:r>
        <w:t xml:space="preserve">   for (i = 0; i &lt; no_of_bits; i++)</w:t>
      </w:r>
    </w:p>
    <w:p w14:paraId="3EEDC70D" w14:textId="77777777" w:rsidR="00902B2F" w:rsidRDefault="00902B2F">
      <w:pPr>
        <w:pStyle w:val="LD10"/>
      </w:pPr>
      <w:r>
        <w:t xml:space="preserve">   {</w:t>
      </w:r>
    </w:p>
    <w:p w14:paraId="42FA23C6" w14:textId="77777777" w:rsidR="00902B2F" w:rsidRDefault="00902B2F">
      <w:pPr>
        <w:pStyle w:val="LD10"/>
      </w:pPr>
      <w:r>
        <w:t xml:space="preserve">     bit = value &amp; MASK;</w:t>
      </w:r>
    </w:p>
    <w:p w14:paraId="113B4BE8" w14:textId="77777777" w:rsidR="00902B2F" w:rsidRDefault="00902B2F">
      <w:pPr>
        <w:pStyle w:val="LD10"/>
      </w:pPr>
      <w:r>
        <w:t xml:space="preserve">     if (bit == 0)</w:t>
      </w:r>
    </w:p>
    <w:p w14:paraId="2ADBC91E" w14:textId="77777777" w:rsidR="00902B2F" w:rsidRDefault="00902B2F">
      <w:pPr>
        <w:pStyle w:val="LD10"/>
      </w:pPr>
      <w:r>
        <w:t xml:space="preserve">         *--pt_bitstream = BIT_0;</w:t>
      </w:r>
    </w:p>
    <w:p w14:paraId="4CBF4277" w14:textId="77777777" w:rsidR="00902B2F" w:rsidRDefault="00902B2F">
      <w:pPr>
        <w:pStyle w:val="LD10"/>
      </w:pPr>
      <w:r>
        <w:t xml:space="preserve">     else</w:t>
      </w:r>
    </w:p>
    <w:p w14:paraId="60659C68" w14:textId="77777777" w:rsidR="00902B2F" w:rsidRDefault="00902B2F">
      <w:pPr>
        <w:pStyle w:val="LD10"/>
      </w:pPr>
      <w:r>
        <w:t xml:space="preserve">         *--pt_bitstream = BIT_1;</w:t>
      </w:r>
    </w:p>
    <w:p w14:paraId="352E1F11" w14:textId="77777777" w:rsidR="00902B2F" w:rsidRDefault="00902B2F">
      <w:pPr>
        <w:pStyle w:val="LD10"/>
      </w:pPr>
      <w:r>
        <w:t xml:space="preserve">     value = shr( value,(Word16)1 );</w:t>
      </w:r>
    </w:p>
    <w:p w14:paraId="456AAE7C" w14:textId="77777777" w:rsidR="00902B2F" w:rsidRDefault="00902B2F">
      <w:pPr>
        <w:pStyle w:val="LD10"/>
      </w:pPr>
      <w:r>
        <w:t xml:space="preserve">   }</w:t>
      </w:r>
    </w:p>
    <w:p w14:paraId="28B4A6B0" w14:textId="77777777" w:rsidR="00902B2F" w:rsidRDefault="00902B2F">
      <w:pPr>
        <w:pStyle w:val="LD10"/>
      </w:pPr>
      <w:r>
        <w:t>}</w:t>
      </w:r>
    </w:p>
    <w:p w14:paraId="356B6709" w14:textId="77777777" w:rsidR="00902B2F" w:rsidRDefault="00902B2F">
      <w:pPr>
        <w:pStyle w:val="LD10"/>
      </w:pPr>
    </w:p>
    <w:p w14:paraId="745C877A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CC650E7" w14:textId="77777777" w:rsidR="00902B2F" w:rsidRDefault="00902B2F">
      <w:pPr>
        <w:pStyle w:val="WP"/>
      </w:pPr>
      <w:r>
        <w:t>*</w:t>
      </w:r>
    </w:p>
    <w:p w14:paraId="7F1A71E0" w14:textId="77777777" w:rsidR="00902B2F" w:rsidRDefault="00902B2F">
      <w:pPr>
        <w:pStyle w:val="WP"/>
      </w:pPr>
      <w:r>
        <w:t>*</w:t>
      </w:r>
      <w:r>
        <w:tab/>
        <w:t>Function Name : Load_sh</w:t>
      </w:r>
      <w:r>
        <w:fldChar w:fldCharType="begin"/>
      </w:r>
      <w:r>
        <w:instrText>xe "Load_sh</w:instrText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348F94EA" w14:textId="77777777" w:rsidR="00902B2F" w:rsidRDefault="00902B2F">
      <w:pPr>
        <w:pStyle w:val="WP"/>
      </w:pPr>
      <w:r>
        <w:t>*</w:t>
      </w:r>
    </w:p>
    <w:p w14:paraId="03509646" w14:textId="77777777" w:rsidR="00902B2F" w:rsidRDefault="00902B2F">
      <w:pPr>
        <w:pStyle w:val="WP"/>
      </w:pPr>
      <w:r>
        <w:t>*</w:t>
      </w:r>
      <w:r>
        <w:tab/>
        <w:t>Purpose :</w:t>
      </w:r>
    </w:p>
    <w:p w14:paraId="45A1B6EC" w14:textId="77777777" w:rsidR="00902B2F" w:rsidRDefault="00902B2F">
      <w:pPr>
        <w:pStyle w:val="WP"/>
      </w:pPr>
      <w:r>
        <w:t>*</w:t>
      </w:r>
    </w:p>
    <w:p w14:paraId="67F35E1E" w14:textId="77777777" w:rsidR="00902B2F" w:rsidRDefault="00902B2F">
      <w:pPr>
        <w:pStyle w:val="WP"/>
      </w:pPr>
      <w:r>
        <w:t>*</w:t>
      </w:r>
      <w:r>
        <w:tab/>
      </w:r>
      <w:r>
        <w:tab/>
        <w:t>Load the 16 bit var1 left shift(0-15) into the 32 bit output.</w:t>
      </w:r>
    </w:p>
    <w:p w14:paraId="7E6E8255" w14:textId="77777777" w:rsidR="00902B2F" w:rsidRDefault="00902B2F">
      <w:pPr>
        <w:pStyle w:val="WP"/>
      </w:pPr>
      <w:r>
        <w:t>*</w:t>
      </w:r>
      <w:r>
        <w:tab/>
      </w:r>
      <w:r>
        <w:tab/>
        <w:t>MS bits of the output are sign extended.</w:t>
      </w:r>
    </w:p>
    <w:p w14:paraId="708AE41F" w14:textId="77777777" w:rsidR="00902B2F" w:rsidRDefault="00902B2F">
      <w:pPr>
        <w:pStyle w:val="WP"/>
      </w:pPr>
      <w:r>
        <w:t>*</w:t>
      </w:r>
    </w:p>
    <w:p w14:paraId="1B5E732C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117526D8" w14:textId="77777777" w:rsidR="00902B2F" w:rsidRDefault="00902B2F">
      <w:pPr>
        <w:pStyle w:val="WP"/>
      </w:pPr>
      <w:r>
        <w:t>*</w:t>
      </w:r>
    </w:p>
    <w:p w14:paraId="565FE75D" w14:textId="77777777" w:rsidR="00902B2F" w:rsidRDefault="00902B2F">
      <w:pPr>
        <w:pStyle w:val="WP"/>
      </w:pPr>
      <w:r>
        <w:t>*</w:t>
      </w:r>
      <w:r>
        <w:tab/>
        <w:t>Inputs :</w:t>
      </w:r>
    </w:p>
    <w:p w14:paraId="383BABC9" w14:textId="77777777" w:rsidR="00902B2F" w:rsidRDefault="00902B2F">
      <w:pPr>
        <w:pStyle w:val="WP"/>
      </w:pPr>
      <w:r>
        <w:t>*</w:t>
      </w:r>
    </w:p>
    <w:p w14:paraId="6439FF0E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1FFAAF6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6F27CAC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649BDFC8" w14:textId="77777777" w:rsidR="00902B2F" w:rsidRDefault="00902B2F">
      <w:pPr>
        <w:pStyle w:val="WP"/>
      </w:pPr>
      <w:r>
        <w:t>*</w:t>
      </w:r>
    </w:p>
    <w:p w14:paraId="4AE4D63F" w14:textId="77777777" w:rsidR="00902B2F" w:rsidRDefault="00902B2F">
      <w:pPr>
        <w:pStyle w:val="WP"/>
      </w:pPr>
      <w:r>
        <w:t>*</w:t>
      </w:r>
      <w:r>
        <w:tab/>
      </w:r>
      <w:r>
        <w:tab/>
        <w:t>shift</w:t>
      </w:r>
    </w:p>
    <w:p w14:paraId="47FBF984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8A0137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var1 &lt;= 15.</w:t>
      </w:r>
    </w:p>
    <w:p w14:paraId="2018C11C" w14:textId="77777777" w:rsidR="00902B2F" w:rsidRDefault="00902B2F">
      <w:pPr>
        <w:pStyle w:val="WP"/>
      </w:pPr>
      <w:r>
        <w:t>*</w:t>
      </w:r>
    </w:p>
    <w:p w14:paraId="70B51E12" w14:textId="77777777" w:rsidR="00902B2F" w:rsidRDefault="00902B2F">
      <w:pPr>
        <w:pStyle w:val="WP"/>
      </w:pPr>
      <w:r>
        <w:t>*</w:t>
      </w:r>
      <w:r>
        <w:tab/>
        <w:t>Outputs :</w:t>
      </w:r>
    </w:p>
    <w:p w14:paraId="6F4F7CA4" w14:textId="77777777" w:rsidR="00902B2F" w:rsidRDefault="00902B2F">
      <w:pPr>
        <w:pStyle w:val="WP"/>
      </w:pPr>
      <w:r>
        <w:t>*</w:t>
      </w:r>
    </w:p>
    <w:p w14:paraId="576D9331" w14:textId="77777777" w:rsidR="00902B2F" w:rsidRDefault="00902B2F">
      <w:pPr>
        <w:pStyle w:val="WP"/>
      </w:pPr>
      <w:r>
        <w:t>*</w:t>
      </w:r>
      <w:r>
        <w:tab/>
      </w:r>
      <w:r>
        <w:tab/>
        <w:t>none.</w:t>
      </w:r>
    </w:p>
    <w:p w14:paraId="21B4A322" w14:textId="77777777" w:rsidR="00902B2F" w:rsidRDefault="00902B2F">
      <w:pPr>
        <w:pStyle w:val="WP"/>
      </w:pPr>
      <w:r>
        <w:t>*</w:t>
      </w:r>
    </w:p>
    <w:p w14:paraId="29E30B25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062F6256" w14:textId="77777777" w:rsidR="00902B2F" w:rsidRDefault="00902B2F">
      <w:pPr>
        <w:pStyle w:val="WP"/>
      </w:pPr>
      <w:r>
        <w:t>*</w:t>
      </w:r>
    </w:p>
    <w:p w14:paraId="62DC3330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34A4B040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D0A4BB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7F0845E2" w14:textId="77777777" w:rsidR="00902B2F" w:rsidRDefault="00902B2F">
      <w:pPr>
        <w:pStyle w:val="WP"/>
      </w:pPr>
      <w:r>
        <w:t>*</w:t>
      </w:r>
    </w:p>
    <w:p w14:paraId="7B6DE017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13ACF43" w14:textId="77777777" w:rsidR="00902B2F" w:rsidRDefault="00902B2F">
      <w:pPr>
        <w:pStyle w:val="LD10"/>
        <w:keepNext w:val="0"/>
      </w:pPr>
    </w:p>
    <w:p w14:paraId="082E0F64" w14:textId="77777777" w:rsidR="00902B2F" w:rsidRDefault="00902B2F">
      <w:pPr>
        <w:pStyle w:val="LD10"/>
        <w:keepNext w:val="0"/>
      </w:pPr>
      <w:r>
        <w:t>Word32 Load_sh(Word16 var1, Word16 shift)</w:t>
      </w:r>
    </w:p>
    <w:p w14:paraId="6A111ED5" w14:textId="77777777" w:rsidR="00902B2F" w:rsidRDefault="00902B2F">
      <w:pPr>
        <w:pStyle w:val="LD10"/>
        <w:keepNext w:val="0"/>
      </w:pPr>
      <w:r>
        <w:t>{</w:t>
      </w:r>
    </w:p>
    <w:p w14:paraId="2DD8B15D" w14:textId="77777777" w:rsidR="00902B2F" w:rsidRDefault="00902B2F">
      <w:pPr>
        <w:pStyle w:val="LD10"/>
        <w:keepNext w:val="0"/>
      </w:pPr>
      <w:r>
        <w:tab/>
        <w:t>return( L_msu0( (Word32)0, var1, POW2[shift]));</w:t>
      </w:r>
    </w:p>
    <w:p w14:paraId="6D190A69" w14:textId="77777777" w:rsidR="00902B2F" w:rsidRDefault="00902B2F">
      <w:pPr>
        <w:pStyle w:val="LD10"/>
        <w:keepNext w:val="0"/>
      </w:pPr>
      <w:r>
        <w:t>}</w:t>
      </w:r>
    </w:p>
    <w:p w14:paraId="74B13EE0" w14:textId="77777777" w:rsidR="00902B2F" w:rsidRDefault="00902B2F">
      <w:pPr>
        <w:pStyle w:val="WP"/>
        <w:keepLines/>
      </w:pPr>
    </w:p>
    <w:p w14:paraId="4EC60465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DA37B9F" w14:textId="77777777" w:rsidR="00902B2F" w:rsidRDefault="00902B2F">
      <w:pPr>
        <w:pStyle w:val="WP"/>
      </w:pPr>
      <w:r>
        <w:t>*</w:t>
      </w:r>
    </w:p>
    <w:p w14:paraId="23CA4FF1" w14:textId="77777777" w:rsidR="00902B2F" w:rsidRDefault="00902B2F">
      <w:pPr>
        <w:pStyle w:val="WP"/>
      </w:pPr>
      <w:r>
        <w:t>*</w:t>
      </w:r>
      <w:r>
        <w:tab/>
        <w:t>Function Name : Load_sh16</w:t>
      </w:r>
      <w:r>
        <w:fldChar w:fldCharType="begin"/>
      </w:r>
      <w:r>
        <w:instrText>xe "Load_sh16</w:instrText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2369877A" w14:textId="77777777" w:rsidR="00902B2F" w:rsidRDefault="00902B2F">
      <w:pPr>
        <w:pStyle w:val="WP"/>
      </w:pPr>
      <w:r>
        <w:t>*</w:t>
      </w:r>
    </w:p>
    <w:p w14:paraId="227F0C45" w14:textId="77777777" w:rsidR="00902B2F" w:rsidRDefault="00902B2F">
      <w:pPr>
        <w:pStyle w:val="WP"/>
      </w:pPr>
      <w:r>
        <w:t>*</w:t>
      </w:r>
      <w:r>
        <w:tab/>
        <w:t>Purpose :</w:t>
      </w:r>
    </w:p>
    <w:p w14:paraId="7F066856" w14:textId="77777777" w:rsidR="00902B2F" w:rsidRDefault="00902B2F">
      <w:pPr>
        <w:pStyle w:val="WP"/>
      </w:pPr>
      <w:r>
        <w:t>*</w:t>
      </w:r>
    </w:p>
    <w:p w14:paraId="33DDB111" w14:textId="77777777" w:rsidR="00902B2F" w:rsidRDefault="00902B2F">
      <w:pPr>
        <w:pStyle w:val="WP"/>
      </w:pPr>
      <w:r>
        <w:t>*</w:t>
      </w:r>
      <w:r>
        <w:tab/>
      </w:r>
      <w:r>
        <w:tab/>
        <w:t>Load the 16 bit var1 with a left shift of 16 into the 32 bit output.</w:t>
      </w:r>
    </w:p>
    <w:p w14:paraId="5ADE9C89" w14:textId="77777777" w:rsidR="00902B2F" w:rsidRDefault="00902B2F">
      <w:pPr>
        <w:pStyle w:val="WP"/>
      </w:pPr>
      <w:r>
        <w:t>*</w:t>
      </w:r>
    </w:p>
    <w:p w14:paraId="292818ED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0250F7D2" w14:textId="77777777" w:rsidR="00902B2F" w:rsidRDefault="00902B2F">
      <w:pPr>
        <w:pStyle w:val="WP"/>
      </w:pPr>
      <w:r>
        <w:t>*</w:t>
      </w:r>
    </w:p>
    <w:p w14:paraId="773FDDD8" w14:textId="77777777" w:rsidR="00902B2F" w:rsidRDefault="00902B2F">
      <w:pPr>
        <w:pStyle w:val="WP"/>
      </w:pPr>
      <w:r>
        <w:t>*</w:t>
      </w:r>
      <w:r>
        <w:tab/>
        <w:t>Inputs :</w:t>
      </w:r>
    </w:p>
    <w:p w14:paraId="682EAE44" w14:textId="77777777" w:rsidR="00902B2F" w:rsidRDefault="00902B2F">
      <w:pPr>
        <w:pStyle w:val="WP"/>
      </w:pPr>
      <w:r>
        <w:t>*</w:t>
      </w:r>
    </w:p>
    <w:p w14:paraId="61E04EC7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753B0D9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585703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1B2F9CEB" w14:textId="77777777" w:rsidR="00902B2F" w:rsidRDefault="00902B2F">
      <w:pPr>
        <w:pStyle w:val="WP"/>
      </w:pPr>
      <w:r>
        <w:t>*</w:t>
      </w:r>
    </w:p>
    <w:p w14:paraId="0CA3A53D" w14:textId="77777777" w:rsidR="00902B2F" w:rsidRDefault="00902B2F">
      <w:pPr>
        <w:pStyle w:val="WP"/>
      </w:pPr>
      <w:r>
        <w:t>*</w:t>
      </w:r>
      <w:r>
        <w:tab/>
        <w:t>Outputs :</w:t>
      </w:r>
    </w:p>
    <w:p w14:paraId="7D06BBAB" w14:textId="77777777" w:rsidR="00902B2F" w:rsidRDefault="00902B2F">
      <w:pPr>
        <w:pStyle w:val="WP"/>
      </w:pPr>
      <w:r>
        <w:t>*</w:t>
      </w:r>
    </w:p>
    <w:p w14:paraId="065A9D44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5D4FDCD8" w14:textId="77777777" w:rsidR="00902B2F" w:rsidRDefault="00902B2F">
      <w:pPr>
        <w:pStyle w:val="WP"/>
      </w:pPr>
      <w:r>
        <w:t>*</w:t>
      </w:r>
    </w:p>
    <w:p w14:paraId="5BD82B93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0F0C8FD4" w14:textId="77777777" w:rsidR="00902B2F" w:rsidRDefault="00902B2F">
      <w:pPr>
        <w:pStyle w:val="WP"/>
      </w:pPr>
      <w:r>
        <w:t>*</w:t>
      </w:r>
    </w:p>
    <w:p w14:paraId="6FF6814B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5ECB0CC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EB75710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4A93CFF0" w14:textId="77777777" w:rsidR="00902B2F" w:rsidRDefault="00902B2F">
      <w:pPr>
        <w:pStyle w:val="WP"/>
      </w:pPr>
      <w:r>
        <w:t>*</w:t>
      </w:r>
    </w:p>
    <w:p w14:paraId="239CFCD6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589C5EA1" w14:textId="77777777" w:rsidR="00902B2F" w:rsidRDefault="00902B2F">
      <w:pPr>
        <w:pStyle w:val="LD10"/>
      </w:pPr>
    </w:p>
    <w:p w14:paraId="01E72BDF" w14:textId="77777777" w:rsidR="00902B2F" w:rsidRDefault="00902B2F">
      <w:pPr>
        <w:pStyle w:val="LD10"/>
        <w:keepNext w:val="0"/>
      </w:pPr>
      <w:r>
        <w:t>Word32 Load_sh16(Word16 var1)</w:t>
      </w:r>
    </w:p>
    <w:p w14:paraId="1C8AB446" w14:textId="77777777" w:rsidR="00902B2F" w:rsidRDefault="00902B2F">
      <w:pPr>
        <w:pStyle w:val="LD10"/>
        <w:keepNext w:val="0"/>
      </w:pPr>
      <w:r>
        <w:t>{</w:t>
      </w:r>
    </w:p>
    <w:p w14:paraId="1032A5FF" w14:textId="77777777" w:rsidR="00902B2F" w:rsidRDefault="00902B2F">
      <w:pPr>
        <w:pStyle w:val="LD10"/>
        <w:keepNext w:val="0"/>
      </w:pPr>
      <w:r>
        <w:tab/>
        <w:t>return( L_msu( (Word32)0, var1, (Word16)-32768));</w:t>
      </w:r>
    </w:p>
    <w:p w14:paraId="0216D379" w14:textId="77777777" w:rsidR="00902B2F" w:rsidRDefault="00902B2F">
      <w:pPr>
        <w:pStyle w:val="LD10"/>
        <w:keepNext w:val="0"/>
      </w:pPr>
      <w:r>
        <w:t>}</w:t>
      </w:r>
    </w:p>
    <w:p w14:paraId="40BB8666" w14:textId="77777777" w:rsidR="00902B2F" w:rsidRDefault="00902B2F">
      <w:pPr>
        <w:pStyle w:val="LD10"/>
        <w:keepNext w:val="0"/>
      </w:pPr>
    </w:p>
    <w:p w14:paraId="751FCECC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604D4D7C" w14:textId="77777777" w:rsidR="00902B2F" w:rsidRDefault="00902B2F">
      <w:pPr>
        <w:pStyle w:val="WP"/>
      </w:pPr>
      <w:r>
        <w:t>*</w:t>
      </w:r>
    </w:p>
    <w:p w14:paraId="10A2851C" w14:textId="77777777" w:rsidR="00902B2F" w:rsidRDefault="00902B2F">
      <w:pPr>
        <w:pStyle w:val="WP"/>
      </w:pPr>
      <w:r>
        <w:t>*</w:t>
      </w:r>
      <w:r>
        <w:tab/>
        <w:t>Function Name : norm_v</w:t>
      </w:r>
      <w:r>
        <w:fldChar w:fldCharType="begin"/>
      </w:r>
      <w:r>
        <w:instrText>xe "norm_v</w:instrText>
      </w:r>
      <w:r>
        <w:tab/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45D94EB3" w14:textId="77777777" w:rsidR="00902B2F" w:rsidRDefault="00902B2F">
      <w:pPr>
        <w:pStyle w:val="WP"/>
      </w:pPr>
      <w:r>
        <w:t>*</w:t>
      </w:r>
    </w:p>
    <w:p w14:paraId="3CAD0677" w14:textId="77777777" w:rsidR="00902B2F" w:rsidRDefault="00902B2F">
      <w:pPr>
        <w:pStyle w:val="WP"/>
      </w:pPr>
      <w:r>
        <w:t>*</w:t>
      </w:r>
      <w:r>
        <w:tab/>
        <w:t>Purpose :</w:t>
      </w:r>
    </w:p>
    <w:p w14:paraId="54DDCA1D" w14:textId="77777777" w:rsidR="00902B2F" w:rsidRDefault="00902B2F">
      <w:pPr>
        <w:pStyle w:val="WP"/>
      </w:pPr>
      <w:r>
        <w:t>*</w:t>
      </w:r>
    </w:p>
    <w:p w14:paraId="5B9F8DEE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Variable normalisation of a 32 bit integer (L_var3).</w:t>
      </w:r>
    </w:p>
    <w:p w14:paraId="1314C3AC" w14:textId="77777777" w:rsidR="00902B2F" w:rsidRDefault="00902B2F">
      <w:pPr>
        <w:pStyle w:val="WP"/>
      </w:pPr>
      <w:r>
        <w:t>*</w:t>
      </w:r>
      <w:r>
        <w:tab/>
      </w:r>
      <w:r>
        <w:tab/>
        <w:t>var1 gives the maximum number of left shift to be done</w:t>
      </w:r>
    </w:p>
    <w:p w14:paraId="1EA359A7" w14:textId="77777777" w:rsidR="00902B2F" w:rsidRDefault="00902B2F">
      <w:pPr>
        <w:pStyle w:val="WP"/>
      </w:pPr>
      <w:r>
        <w:t>*</w:t>
      </w:r>
      <w:r>
        <w:tab/>
      </w:r>
      <w:r>
        <w:tab/>
        <w:t xml:space="preserve">*var2 returns the actual number of left shift </w:t>
      </w:r>
    </w:p>
    <w:p w14:paraId="7BB33009" w14:textId="77777777" w:rsidR="00902B2F" w:rsidRDefault="00902B2F">
      <w:pPr>
        <w:pStyle w:val="WP"/>
      </w:pPr>
      <w:r>
        <w:t>*</w:t>
      </w:r>
    </w:p>
    <w:p w14:paraId="2446B757" w14:textId="77777777" w:rsidR="00902B2F" w:rsidRDefault="00902B2F">
      <w:pPr>
        <w:pStyle w:val="WP"/>
      </w:pPr>
      <w:r>
        <w:t>*</w:t>
      </w:r>
      <w:r>
        <w:tab/>
        <w:t>Complexity Weight : 37</w:t>
      </w:r>
    </w:p>
    <w:p w14:paraId="47F45800" w14:textId="77777777" w:rsidR="00902B2F" w:rsidRDefault="00902B2F">
      <w:pPr>
        <w:pStyle w:val="WP"/>
      </w:pPr>
      <w:r>
        <w:t>*</w:t>
      </w:r>
    </w:p>
    <w:p w14:paraId="03E0D836" w14:textId="77777777" w:rsidR="00902B2F" w:rsidRDefault="00902B2F">
      <w:pPr>
        <w:pStyle w:val="WP"/>
      </w:pPr>
      <w:r>
        <w:t>*</w:t>
      </w:r>
      <w:r>
        <w:tab/>
        <w:t>Inputs :</w:t>
      </w:r>
    </w:p>
    <w:p w14:paraId="63D34BC8" w14:textId="77777777" w:rsidR="00902B2F" w:rsidRDefault="00902B2F">
      <w:pPr>
        <w:pStyle w:val="WP"/>
      </w:pPr>
      <w:r>
        <w:t>*</w:t>
      </w:r>
    </w:p>
    <w:p w14:paraId="3C0F3264" w14:textId="77777777" w:rsidR="00902B2F" w:rsidRDefault="00902B2F">
      <w:pPr>
        <w:pStyle w:val="WP"/>
      </w:pPr>
      <w:r>
        <w:t>*</w:t>
      </w:r>
      <w:r>
        <w:tab/>
      </w:r>
      <w:r>
        <w:tab/>
        <w:t>L_var3</w:t>
      </w:r>
    </w:p>
    <w:p w14:paraId="2E0CEE09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4114A29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L_var3 &lt;= 0x7fff ffff.</w:t>
      </w:r>
    </w:p>
    <w:p w14:paraId="4FAE5418" w14:textId="77777777" w:rsidR="00902B2F" w:rsidRDefault="00902B2F">
      <w:pPr>
        <w:pStyle w:val="WP"/>
      </w:pPr>
      <w:r>
        <w:t>*</w:t>
      </w:r>
    </w:p>
    <w:p w14:paraId="6DDD035E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52D7278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313718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var1 &lt;= 15.</w:t>
      </w:r>
    </w:p>
    <w:p w14:paraId="3BF736F0" w14:textId="77777777" w:rsidR="00902B2F" w:rsidRDefault="00902B2F">
      <w:pPr>
        <w:pStyle w:val="WP"/>
      </w:pPr>
      <w:r>
        <w:t>*</w:t>
      </w:r>
    </w:p>
    <w:p w14:paraId="16036870" w14:textId="77777777" w:rsidR="00902B2F" w:rsidRDefault="00902B2F">
      <w:pPr>
        <w:pStyle w:val="WP"/>
      </w:pPr>
      <w:r>
        <w:t>*</w:t>
      </w:r>
      <w:r>
        <w:tab/>
        <w:t>Outputs :</w:t>
      </w:r>
    </w:p>
    <w:p w14:paraId="1BCA3C99" w14:textId="77777777" w:rsidR="00902B2F" w:rsidRDefault="00902B2F">
      <w:pPr>
        <w:pStyle w:val="WP"/>
      </w:pPr>
      <w:r>
        <w:t>*</w:t>
      </w:r>
    </w:p>
    <w:p w14:paraId="38837DFE" w14:textId="77777777" w:rsidR="00902B2F" w:rsidRDefault="00902B2F">
      <w:pPr>
        <w:pStyle w:val="WP"/>
      </w:pPr>
      <w:r>
        <w:t>*</w:t>
      </w:r>
      <w:r>
        <w:tab/>
      </w:r>
      <w:r>
        <w:tab/>
        <w:t>*var2</w:t>
      </w:r>
    </w:p>
    <w:p w14:paraId="27854CE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FE3BBF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*var2 &lt;= 15.</w:t>
      </w:r>
    </w:p>
    <w:p w14:paraId="1EADE2B8" w14:textId="77777777" w:rsidR="00902B2F" w:rsidRDefault="00902B2F">
      <w:pPr>
        <w:pStyle w:val="WP"/>
      </w:pPr>
      <w:r>
        <w:t>*</w:t>
      </w:r>
    </w:p>
    <w:p w14:paraId="0FDF8257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0C9800C0" w14:textId="77777777" w:rsidR="00902B2F" w:rsidRDefault="00902B2F">
      <w:pPr>
        <w:pStyle w:val="WP"/>
      </w:pPr>
      <w:r>
        <w:t>*</w:t>
      </w:r>
    </w:p>
    <w:p w14:paraId="3E61819E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3DB66942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9F0E12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48FB0071" w14:textId="77777777" w:rsidR="00902B2F" w:rsidRDefault="00902B2F">
      <w:pPr>
        <w:pStyle w:val="WP"/>
      </w:pPr>
      <w:r>
        <w:t>*</w:t>
      </w:r>
    </w:p>
    <w:p w14:paraId="604CD660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EC90D38" w14:textId="77777777" w:rsidR="00902B2F" w:rsidRDefault="00902B2F">
      <w:pPr>
        <w:pStyle w:val="LD10"/>
      </w:pPr>
    </w:p>
    <w:p w14:paraId="020D1037" w14:textId="77777777" w:rsidR="00902B2F" w:rsidRDefault="00902B2F">
      <w:pPr>
        <w:pStyle w:val="LD10"/>
      </w:pPr>
      <w:r>
        <w:t>Word32 norm_v(Word32 L_var3, Word16 var1, Word16 *var2)</w:t>
      </w:r>
    </w:p>
    <w:p w14:paraId="4A33ACA0" w14:textId="77777777" w:rsidR="00902B2F" w:rsidRDefault="00902B2F">
      <w:pPr>
        <w:pStyle w:val="LD10"/>
      </w:pPr>
      <w:r>
        <w:t xml:space="preserve">  {</w:t>
      </w:r>
    </w:p>
    <w:p w14:paraId="3B725B22" w14:textId="77777777" w:rsidR="00902B2F" w:rsidRDefault="00902B2F">
      <w:pPr>
        <w:pStyle w:val="LD10"/>
      </w:pPr>
      <w:r>
        <w:t xml:space="preserve">   Word16 shift;</w:t>
      </w:r>
    </w:p>
    <w:p w14:paraId="2D1EEC23" w14:textId="77777777" w:rsidR="00902B2F" w:rsidRDefault="00902B2F">
      <w:pPr>
        <w:pStyle w:val="LD10"/>
      </w:pPr>
    </w:p>
    <w:p w14:paraId="1655CAD1" w14:textId="77777777" w:rsidR="00902B2F" w:rsidRDefault="00902B2F">
      <w:pPr>
        <w:pStyle w:val="LD10"/>
      </w:pPr>
      <w:r>
        <w:t xml:space="preserve">   shift = norm_l(L_var3);</w:t>
      </w:r>
    </w:p>
    <w:p w14:paraId="74526E11" w14:textId="77777777" w:rsidR="00902B2F" w:rsidRDefault="00902B2F">
      <w:pPr>
        <w:pStyle w:val="LD10"/>
      </w:pPr>
      <w:r>
        <w:t xml:space="preserve">   if(sub(shift, var1) &gt; 0) shift = var1;</w:t>
      </w:r>
    </w:p>
    <w:p w14:paraId="19558095" w14:textId="77777777" w:rsidR="00902B2F" w:rsidRDefault="00902B2F">
      <w:pPr>
        <w:pStyle w:val="LD10"/>
      </w:pPr>
      <w:r>
        <w:t xml:space="preserve">   *var2 = shift;</w:t>
      </w:r>
    </w:p>
    <w:p w14:paraId="00329818" w14:textId="77777777" w:rsidR="00902B2F" w:rsidRDefault="00902B2F">
      <w:pPr>
        <w:pStyle w:val="LD10"/>
      </w:pPr>
      <w:r>
        <w:t xml:space="preserve">   return(L_shl(L_var3, shift));</w:t>
      </w:r>
    </w:p>
    <w:p w14:paraId="30017A88" w14:textId="77777777" w:rsidR="00902B2F" w:rsidRDefault="00902B2F">
      <w:pPr>
        <w:pStyle w:val="LD10"/>
      </w:pPr>
      <w:r>
        <w:t xml:space="preserve">  }</w:t>
      </w:r>
    </w:p>
    <w:p w14:paraId="43C67485" w14:textId="77777777" w:rsidR="00902B2F" w:rsidRDefault="00902B2F">
      <w:pPr>
        <w:pStyle w:val="LD10"/>
        <w:keepNext w:val="0"/>
      </w:pPr>
    </w:p>
    <w:p w14:paraId="2F70F4A0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B655D98" w14:textId="77777777" w:rsidR="00902B2F" w:rsidRDefault="00902B2F">
      <w:pPr>
        <w:pStyle w:val="WP"/>
      </w:pPr>
      <w:r>
        <w:t>*</w:t>
      </w:r>
    </w:p>
    <w:p w14:paraId="1AC43DED" w14:textId="77777777" w:rsidR="00902B2F" w:rsidRDefault="00902B2F">
      <w:pPr>
        <w:pStyle w:val="WP"/>
      </w:pPr>
      <w:r>
        <w:t>*</w:t>
      </w:r>
      <w:r>
        <w:tab/>
        <w:t>Function Name : store_hi</w:t>
      </w:r>
      <w:r>
        <w:fldChar w:fldCharType="begin"/>
      </w:r>
      <w:r>
        <w:instrText>xe "store_hi</w:instrText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75887F4B" w14:textId="77777777" w:rsidR="00902B2F" w:rsidRDefault="00902B2F">
      <w:pPr>
        <w:pStyle w:val="WP"/>
      </w:pPr>
      <w:r>
        <w:t>*</w:t>
      </w:r>
    </w:p>
    <w:p w14:paraId="1088440E" w14:textId="77777777" w:rsidR="00902B2F" w:rsidRDefault="00902B2F">
      <w:pPr>
        <w:pStyle w:val="WP"/>
      </w:pPr>
      <w:r>
        <w:t>*</w:t>
      </w:r>
      <w:r>
        <w:tab/>
        <w:t>Purpose :</w:t>
      </w:r>
    </w:p>
    <w:p w14:paraId="56A77E76" w14:textId="77777777" w:rsidR="00902B2F" w:rsidRDefault="00902B2F">
      <w:pPr>
        <w:pStyle w:val="WP"/>
      </w:pPr>
      <w:r>
        <w:t>*</w:t>
      </w:r>
    </w:p>
    <w:p w14:paraId="72AB699A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Store high part of a L_var1 with a left shift of var2.</w:t>
      </w:r>
    </w:p>
    <w:p w14:paraId="34FF3900" w14:textId="77777777" w:rsidR="00902B2F" w:rsidRDefault="00902B2F">
      <w:pPr>
        <w:pStyle w:val="WP"/>
      </w:pPr>
      <w:r>
        <w:t>*</w:t>
      </w:r>
    </w:p>
    <w:p w14:paraId="3E3A78CF" w14:textId="77777777" w:rsidR="00902B2F" w:rsidRDefault="00902B2F">
      <w:pPr>
        <w:pStyle w:val="WP"/>
      </w:pPr>
      <w:r>
        <w:t>*</w:t>
      </w:r>
      <w:r>
        <w:tab/>
        <w:t>Complexity Weight : 3</w:t>
      </w:r>
    </w:p>
    <w:p w14:paraId="643985CC" w14:textId="77777777" w:rsidR="00902B2F" w:rsidRDefault="00902B2F">
      <w:pPr>
        <w:pStyle w:val="WP"/>
      </w:pPr>
      <w:r>
        <w:t>*</w:t>
      </w:r>
    </w:p>
    <w:p w14:paraId="0DCED2D5" w14:textId="77777777" w:rsidR="00902B2F" w:rsidRDefault="00902B2F">
      <w:pPr>
        <w:pStyle w:val="WP"/>
      </w:pPr>
      <w:r>
        <w:t>*</w:t>
      </w:r>
      <w:r>
        <w:tab/>
        <w:t>Inputs :</w:t>
      </w:r>
    </w:p>
    <w:p w14:paraId="527AE22F" w14:textId="77777777" w:rsidR="00902B2F" w:rsidRDefault="00902B2F">
      <w:pPr>
        <w:pStyle w:val="WP"/>
      </w:pPr>
      <w:r>
        <w:t>*</w:t>
      </w:r>
    </w:p>
    <w:p w14:paraId="4F4416BD" w14:textId="77777777" w:rsidR="00902B2F" w:rsidRDefault="00902B2F">
      <w:pPr>
        <w:pStyle w:val="WP"/>
      </w:pPr>
      <w:r>
        <w:t>*</w:t>
      </w:r>
      <w:r>
        <w:tab/>
      </w:r>
      <w:r>
        <w:tab/>
        <w:t>L_var1</w:t>
      </w:r>
    </w:p>
    <w:p w14:paraId="02293F8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377FDD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L_var1 &lt;= 0x7fff ffff.</w:t>
      </w:r>
    </w:p>
    <w:p w14:paraId="2D51A6A7" w14:textId="77777777" w:rsidR="00902B2F" w:rsidRDefault="00902B2F">
      <w:pPr>
        <w:pStyle w:val="WP"/>
      </w:pPr>
      <w:r>
        <w:t>*</w:t>
      </w:r>
    </w:p>
    <w:p w14:paraId="30733013" w14:textId="77777777" w:rsidR="00902B2F" w:rsidRDefault="00902B2F">
      <w:pPr>
        <w:pStyle w:val="WP"/>
      </w:pPr>
      <w:r>
        <w:t>*</w:t>
      </w:r>
      <w:r>
        <w:tab/>
      </w:r>
      <w:r>
        <w:tab/>
        <w:t>var2</w:t>
      </w:r>
    </w:p>
    <w:p w14:paraId="4E08043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496496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var2 &lt;= 7.</w:t>
      </w:r>
    </w:p>
    <w:p w14:paraId="348A8BA6" w14:textId="77777777" w:rsidR="00902B2F" w:rsidRDefault="00902B2F">
      <w:pPr>
        <w:pStyle w:val="WP"/>
      </w:pPr>
      <w:r>
        <w:t>*</w:t>
      </w:r>
    </w:p>
    <w:p w14:paraId="421C1E9F" w14:textId="77777777" w:rsidR="00902B2F" w:rsidRDefault="00902B2F">
      <w:pPr>
        <w:pStyle w:val="WP"/>
      </w:pPr>
      <w:r>
        <w:t>*</w:t>
      </w:r>
      <w:r>
        <w:tab/>
        <w:t>Outputs :</w:t>
      </w:r>
    </w:p>
    <w:p w14:paraId="4BCF7FE5" w14:textId="77777777" w:rsidR="00902B2F" w:rsidRDefault="00902B2F">
      <w:pPr>
        <w:pStyle w:val="WP"/>
      </w:pPr>
      <w:r>
        <w:t>*</w:t>
      </w:r>
    </w:p>
    <w:p w14:paraId="726A4EA1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7357598A" w14:textId="77777777" w:rsidR="00902B2F" w:rsidRDefault="00902B2F">
      <w:pPr>
        <w:pStyle w:val="WP"/>
      </w:pPr>
      <w:r>
        <w:t>*</w:t>
      </w:r>
    </w:p>
    <w:p w14:paraId="7913086D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6A374331" w14:textId="77777777" w:rsidR="00902B2F" w:rsidRDefault="00902B2F">
      <w:pPr>
        <w:pStyle w:val="WP"/>
      </w:pPr>
      <w:r>
        <w:t>*</w:t>
      </w:r>
    </w:p>
    <w:p w14:paraId="6519A9E8" w14:textId="77777777" w:rsidR="00902B2F" w:rsidRDefault="00902B2F">
      <w:pPr>
        <w:pStyle w:val="WP"/>
      </w:pPr>
      <w:r>
        <w:t>*</w:t>
      </w:r>
      <w:r>
        <w:tab/>
      </w:r>
      <w:r>
        <w:tab/>
        <w:t>var_out</w:t>
      </w:r>
    </w:p>
    <w:p w14:paraId="249813D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793D911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var_out &lt;= 0x0000 7fff.</w:t>
      </w:r>
    </w:p>
    <w:p w14:paraId="49F420D5" w14:textId="77777777" w:rsidR="00902B2F" w:rsidRDefault="00902B2F">
      <w:pPr>
        <w:pStyle w:val="WP"/>
      </w:pPr>
      <w:r>
        <w:t>*</w:t>
      </w:r>
    </w:p>
    <w:p w14:paraId="359C606C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B2BEF4B" w14:textId="77777777" w:rsidR="00902B2F" w:rsidRDefault="00902B2F">
      <w:pPr>
        <w:pStyle w:val="LD10"/>
      </w:pPr>
    </w:p>
    <w:p w14:paraId="6F87E4D6" w14:textId="77777777" w:rsidR="00902B2F" w:rsidRDefault="00902B2F">
      <w:pPr>
        <w:pStyle w:val="LD10"/>
      </w:pPr>
      <w:r>
        <w:t>Word16 store_hi(Word32 L_var1, Word16 var2)</w:t>
      </w:r>
    </w:p>
    <w:p w14:paraId="4B62E8B7" w14:textId="77777777" w:rsidR="00902B2F" w:rsidRDefault="00902B2F">
      <w:pPr>
        <w:pStyle w:val="LD10"/>
      </w:pPr>
      <w:r>
        <w:t>{</w:t>
      </w:r>
    </w:p>
    <w:p w14:paraId="2C86A1CD" w14:textId="77777777" w:rsidR="00902B2F" w:rsidRDefault="00902B2F">
      <w:pPr>
        <w:pStyle w:val="LD10"/>
      </w:pPr>
      <w:r>
        <w:t xml:space="preserve">  static Word16 SHR[8]={16, 15, 14, 13, 12, 11, 10, 9};</w:t>
      </w:r>
    </w:p>
    <w:p w14:paraId="43FA0FD6" w14:textId="77777777" w:rsidR="00902B2F" w:rsidRDefault="00902B2F">
      <w:pPr>
        <w:pStyle w:val="LD10"/>
      </w:pPr>
      <w:r>
        <w:t xml:space="preserve">  return(extract_l( L_shr(L_var1, SHR[var2])));</w:t>
      </w:r>
    </w:p>
    <w:p w14:paraId="6B3E60D4" w14:textId="77777777" w:rsidR="00902B2F" w:rsidRDefault="00902B2F">
      <w:pPr>
        <w:pStyle w:val="LD10"/>
      </w:pPr>
      <w:r>
        <w:t>}</w:t>
      </w:r>
    </w:p>
    <w:p w14:paraId="531587EC" w14:textId="77777777" w:rsidR="00902B2F" w:rsidRDefault="00902B2F">
      <w:pPr>
        <w:pStyle w:val="LD10"/>
        <w:keepNext w:val="0"/>
      </w:pPr>
    </w:p>
    <w:p w14:paraId="7C0C3994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C09E297" w14:textId="77777777" w:rsidR="00902B2F" w:rsidRDefault="00902B2F">
      <w:pPr>
        <w:pStyle w:val="WP"/>
      </w:pPr>
      <w:r>
        <w:t>*</w:t>
      </w:r>
    </w:p>
    <w:p w14:paraId="2246B690" w14:textId="77777777" w:rsidR="00902B2F" w:rsidRDefault="00902B2F">
      <w:pPr>
        <w:pStyle w:val="WP"/>
      </w:pPr>
      <w:r>
        <w:t>*</w:t>
      </w:r>
      <w:r>
        <w:tab/>
        <w:t>Function Name : sub_sh</w:t>
      </w:r>
      <w:r>
        <w:fldChar w:fldCharType="begin"/>
      </w:r>
      <w:r>
        <w:instrText>xe "sub_sh</w:instrText>
      </w:r>
      <w:r>
        <w:tab/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0DD687F5" w14:textId="77777777" w:rsidR="00902B2F" w:rsidRDefault="00902B2F">
      <w:pPr>
        <w:pStyle w:val="WP"/>
      </w:pPr>
      <w:r>
        <w:t>*</w:t>
      </w:r>
    </w:p>
    <w:p w14:paraId="7A2A8D14" w14:textId="77777777" w:rsidR="00902B2F" w:rsidRDefault="00902B2F">
      <w:pPr>
        <w:pStyle w:val="WP"/>
      </w:pPr>
      <w:r>
        <w:t>*</w:t>
      </w:r>
      <w:r>
        <w:tab/>
        <w:t>Purpose :</w:t>
      </w:r>
    </w:p>
    <w:p w14:paraId="4D73389E" w14:textId="77777777" w:rsidR="00902B2F" w:rsidRDefault="00902B2F">
      <w:pPr>
        <w:pStyle w:val="WP"/>
      </w:pPr>
      <w:r>
        <w:t>*</w:t>
      </w:r>
    </w:p>
    <w:p w14:paraId="584FE515" w14:textId="77777777" w:rsidR="00902B2F" w:rsidRDefault="00902B2F">
      <w:pPr>
        <w:pStyle w:val="WP"/>
      </w:pPr>
      <w:r>
        <w:t>*</w:t>
      </w:r>
      <w:r>
        <w:tab/>
      </w:r>
      <w:r>
        <w:tab/>
        <w:t>Subtract var1 with a left shift(0-15) to L_var2.</w:t>
      </w:r>
    </w:p>
    <w:p w14:paraId="0C142EC0" w14:textId="77777777" w:rsidR="00902B2F" w:rsidRDefault="00902B2F">
      <w:pPr>
        <w:pStyle w:val="WP"/>
      </w:pPr>
      <w:r>
        <w:t>*</w:t>
      </w:r>
      <w:r>
        <w:tab/>
      </w:r>
      <w:r>
        <w:tab/>
        <w:t>Control saturation and set overflow_flag.</w:t>
      </w:r>
    </w:p>
    <w:p w14:paraId="7D52203D" w14:textId="77777777" w:rsidR="00902B2F" w:rsidRDefault="00902B2F">
      <w:pPr>
        <w:pStyle w:val="WP"/>
      </w:pPr>
      <w:r>
        <w:t>*</w:t>
      </w:r>
    </w:p>
    <w:p w14:paraId="52ABAF9B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1F7CB96F" w14:textId="77777777" w:rsidR="00902B2F" w:rsidRDefault="00902B2F">
      <w:pPr>
        <w:pStyle w:val="WP"/>
      </w:pPr>
      <w:r>
        <w:t>*</w:t>
      </w:r>
    </w:p>
    <w:p w14:paraId="0EE28EED" w14:textId="77777777" w:rsidR="00902B2F" w:rsidRDefault="00902B2F">
      <w:pPr>
        <w:pStyle w:val="WP"/>
      </w:pPr>
      <w:r>
        <w:t>*</w:t>
      </w:r>
      <w:r>
        <w:tab/>
        <w:t>Inputs :</w:t>
      </w:r>
    </w:p>
    <w:p w14:paraId="2491C509" w14:textId="77777777" w:rsidR="00902B2F" w:rsidRDefault="00902B2F">
      <w:pPr>
        <w:pStyle w:val="WP"/>
      </w:pPr>
      <w:r>
        <w:t>*</w:t>
      </w:r>
    </w:p>
    <w:p w14:paraId="0740A0D2" w14:textId="77777777" w:rsidR="00902B2F" w:rsidRDefault="00902B2F">
      <w:pPr>
        <w:pStyle w:val="WP"/>
      </w:pPr>
      <w:r>
        <w:t>*</w:t>
      </w:r>
      <w:r>
        <w:tab/>
      </w:r>
      <w:r>
        <w:tab/>
        <w:t>L_var2</w:t>
      </w:r>
    </w:p>
    <w:p w14:paraId="556654C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1CE605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755360A4" w14:textId="77777777" w:rsidR="00902B2F" w:rsidRDefault="00902B2F">
      <w:pPr>
        <w:pStyle w:val="WP"/>
      </w:pPr>
      <w:r>
        <w:t>*</w:t>
      </w:r>
    </w:p>
    <w:p w14:paraId="1AAF6EC3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5738F9F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FDB663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5EEDC0EB" w14:textId="77777777" w:rsidR="00902B2F" w:rsidRDefault="00902B2F">
      <w:pPr>
        <w:pStyle w:val="WP"/>
      </w:pPr>
      <w:r>
        <w:t>*</w:t>
      </w:r>
    </w:p>
    <w:p w14:paraId="620EEF41" w14:textId="77777777" w:rsidR="00902B2F" w:rsidRDefault="00902B2F">
      <w:pPr>
        <w:pStyle w:val="WP"/>
      </w:pPr>
      <w:r>
        <w:t>*</w:t>
      </w:r>
      <w:r>
        <w:tab/>
      </w:r>
      <w:r>
        <w:tab/>
        <w:t>shift</w:t>
      </w:r>
    </w:p>
    <w:p w14:paraId="71FD826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25818C6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 &lt;= shift &lt;= 15.</w:t>
      </w:r>
    </w:p>
    <w:p w14:paraId="75F5231C" w14:textId="77777777" w:rsidR="00902B2F" w:rsidRDefault="00902B2F">
      <w:pPr>
        <w:pStyle w:val="WP"/>
      </w:pPr>
      <w:r>
        <w:t>*</w:t>
      </w:r>
    </w:p>
    <w:p w14:paraId="5850F07E" w14:textId="77777777" w:rsidR="00902B2F" w:rsidRDefault="00902B2F">
      <w:pPr>
        <w:pStyle w:val="WP"/>
      </w:pPr>
      <w:r>
        <w:t>*</w:t>
      </w:r>
      <w:r>
        <w:tab/>
        <w:t>Outputs :</w:t>
      </w:r>
    </w:p>
    <w:p w14:paraId="3426ED69" w14:textId="77777777" w:rsidR="00902B2F" w:rsidRDefault="00902B2F">
      <w:pPr>
        <w:pStyle w:val="WP"/>
      </w:pPr>
      <w:r>
        <w:t>*</w:t>
      </w:r>
    </w:p>
    <w:p w14:paraId="546EB49A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36136185" w14:textId="77777777" w:rsidR="00902B2F" w:rsidRDefault="00902B2F">
      <w:pPr>
        <w:pStyle w:val="WP"/>
      </w:pPr>
      <w:r>
        <w:t>*</w:t>
      </w:r>
    </w:p>
    <w:p w14:paraId="20910289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761B05BA" w14:textId="77777777" w:rsidR="00902B2F" w:rsidRDefault="00902B2F">
      <w:pPr>
        <w:pStyle w:val="WP"/>
      </w:pPr>
      <w:r>
        <w:t>*</w:t>
      </w:r>
    </w:p>
    <w:p w14:paraId="05B7A71C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71929E6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0D4EA2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2328C93E" w14:textId="77777777" w:rsidR="00902B2F" w:rsidRDefault="00902B2F">
      <w:pPr>
        <w:pStyle w:val="WP"/>
      </w:pPr>
      <w:r>
        <w:t>*</w:t>
      </w:r>
    </w:p>
    <w:p w14:paraId="6EBD23E4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6916CFE5" w14:textId="77777777" w:rsidR="00902B2F" w:rsidRDefault="00902B2F">
      <w:pPr>
        <w:pStyle w:val="LD10"/>
      </w:pPr>
    </w:p>
    <w:p w14:paraId="2B327DF4" w14:textId="77777777" w:rsidR="00902B2F" w:rsidRDefault="00902B2F">
      <w:pPr>
        <w:pStyle w:val="LD10"/>
        <w:keepNext w:val="0"/>
      </w:pPr>
      <w:r>
        <w:t>Word32 sub_sh(Word32 L_var2, Word16 var1, Word16 shift)</w:t>
      </w:r>
    </w:p>
    <w:p w14:paraId="4B16B37C" w14:textId="77777777" w:rsidR="00902B2F" w:rsidRDefault="00902B2F">
      <w:pPr>
        <w:pStyle w:val="LD10"/>
        <w:keepNext w:val="0"/>
      </w:pPr>
      <w:r>
        <w:t>{</w:t>
      </w:r>
    </w:p>
    <w:p w14:paraId="40F07E94" w14:textId="77777777" w:rsidR="00902B2F" w:rsidRDefault="00902B2F">
      <w:pPr>
        <w:pStyle w:val="LD10"/>
        <w:keepNext w:val="0"/>
      </w:pPr>
      <w:r>
        <w:tab/>
        <w:t>return( L_mac0(L_var2, var1, POW2[shift]));</w:t>
      </w:r>
    </w:p>
    <w:p w14:paraId="6534C822" w14:textId="77777777" w:rsidR="00902B2F" w:rsidRDefault="00902B2F">
      <w:pPr>
        <w:pStyle w:val="LD10"/>
        <w:keepNext w:val="0"/>
      </w:pPr>
      <w:r>
        <w:t>}</w:t>
      </w:r>
    </w:p>
    <w:p w14:paraId="34EEAE6C" w14:textId="77777777" w:rsidR="00902B2F" w:rsidRDefault="00902B2F">
      <w:pPr>
        <w:pStyle w:val="LD10"/>
        <w:keepNext w:val="0"/>
      </w:pPr>
    </w:p>
    <w:p w14:paraId="43A6388E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5AD478D3" w14:textId="77777777" w:rsidR="00902B2F" w:rsidRDefault="00902B2F">
      <w:pPr>
        <w:pStyle w:val="WP"/>
      </w:pPr>
      <w:r>
        <w:t>*</w:t>
      </w:r>
    </w:p>
    <w:p w14:paraId="242C1D4E" w14:textId="77777777" w:rsidR="00902B2F" w:rsidRDefault="00902B2F">
      <w:pPr>
        <w:pStyle w:val="WP"/>
      </w:pPr>
      <w:r>
        <w:t>*</w:t>
      </w:r>
      <w:r>
        <w:tab/>
        <w:t>Function Name : sub_sh16</w:t>
      </w:r>
      <w:r>
        <w:fldChar w:fldCharType="begin"/>
      </w:r>
      <w:r>
        <w:instrText>xe "sub_sh16</w:instrText>
      </w:r>
      <w:r>
        <w:tab/>
      </w:r>
      <w:r>
        <w:tab/>
        <w:instrText>fbas_tet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.5.1"</w:instrText>
      </w:r>
      <w:r>
        <w:fldChar w:fldCharType="end"/>
      </w:r>
    </w:p>
    <w:p w14:paraId="4B6D0D55" w14:textId="77777777" w:rsidR="00902B2F" w:rsidRDefault="00902B2F">
      <w:pPr>
        <w:pStyle w:val="WP"/>
      </w:pPr>
      <w:r>
        <w:t>*</w:t>
      </w:r>
    </w:p>
    <w:p w14:paraId="31A5411C" w14:textId="77777777" w:rsidR="00902B2F" w:rsidRDefault="00902B2F">
      <w:pPr>
        <w:pStyle w:val="WP"/>
      </w:pPr>
      <w:r>
        <w:t>*</w:t>
      </w:r>
      <w:r>
        <w:tab/>
        <w:t>Purpose :</w:t>
      </w:r>
    </w:p>
    <w:p w14:paraId="2BBF90BC" w14:textId="77777777" w:rsidR="00902B2F" w:rsidRDefault="00902B2F">
      <w:pPr>
        <w:pStyle w:val="WP"/>
      </w:pPr>
      <w:r>
        <w:t>*</w:t>
      </w:r>
    </w:p>
    <w:p w14:paraId="6F2053A9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Subtract var1 with a left shift of 16 to L_var2.</w:t>
      </w:r>
    </w:p>
    <w:p w14:paraId="463672A8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 xml:space="preserve">Control saturation and set overflow flag. </w:t>
      </w:r>
    </w:p>
    <w:p w14:paraId="31D95F0A" w14:textId="77777777" w:rsidR="00902B2F" w:rsidRDefault="00902B2F">
      <w:pPr>
        <w:pStyle w:val="WP"/>
      </w:pPr>
      <w:r>
        <w:t>*</w:t>
      </w:r>
    </w:p>
    <w:p w14:paraId="7B1FCB76" w14:textId="77777777" w:rsidR="00902B2F" w:rsidRDefault="00902B2F">
      <w:pPr>
        <w:pStyle w:val="WP"/>
      </w:pPr>
      <w:r>
        <w:t>*</w:t>
      </w:r>
      <w:r>
        <w:tab/>
        <w:t>Complexity Weight : 1</w:t>
      </w:r>
    </w:p>
    <w:p w14:paraId="0DCD5CFD" w14:textId="77777777" w:rsidR="00902B2F" w:rsidRDefault="00902B2F">
      <w:pPr>
        <w:pStyle w:val="WP"/>
      </w:pPr>
      <w:r>
        <w:t>*</w:t>
      </w:r>
    </w:p>
    <w:p w14:paraId="1A7517C6" w14:textId="77777777" w:rsidR="00902B2F" w:rsidRDefault="00902B2F">
      <w:pPr>
        <w:pStyle w:val="WP"/>
      </w:pPr>
      <w:r>
        <w:t>*</w:t>
      </w:r>
      <w:r>
        <w:tab/>
        <w:t>Inputs :</w:t>
      </w:r>
    </w:p>
    <w:p w14:paraId="191DD3CF" w14:textId="77777777" w:rsidR="00902B2F" w:rsidRDefault="00902B2F">
      <w:pPr>
        <w:pStyle w:val="WP"/>
      </w:pPr>
      <w:r>
        <w:t>*</w:t>
      </w:r>
    </w:p>
    <w:p w14:paraId="28536D9D" w14:textId="77777777" w:rsidR="00902B2F" w:rsidRDefault="00902B2F">
      <w:pPr>
        <w:pStyle w:val="WP"/>
      </w:pPr>
      <w:r>
        <w:t>*</w:t>
      </w:r>
      <w:r>
        <w:tab/>
      </w:r>
      <w:r>
        <w:tab/>
        <w:t>L_var2</w:t>
      </w:r>
    </w:p>
    <w:p w14:paraId="23A0E97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6F29545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L_var2 &lt;= 0x7fff ffff.</w:t>
      </w:r>
    </w:p>
    <w:p w14:paraId="1F9687B2" w14:textId="77777777" w:rsidR="00902B2F" w:rsidRDefault="00902B2F">
      <w:pPr>
        <w:pStyle w:val="WP"/>
      </w:pPr>
      <w:r>
        <w:t>*</w:t>
      </w:r>
    </w:p>
    <w:p w14:paraId="6CE080B7" w14:textId="77777777" w:rsidR="00902B2F" w:rsidRDefault="00902B2F">
      <w:pPr>
        <w:pStyle w:val="WP"/>
      </w:pPr>
      <w:r>
        <w:t>*</w:t>
      </w:r>
      <w:r>
        <w:tab/>
      </w:r>
      <w:r>
        <w:tab/>
        <w:t>var1</w:t>
      </w:r>
    </w:p>
    <w:p w14:paraId="7BB6F080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16 bit short signed integer (Word16) whose value falls in the</w:t>
      </w:r>
    </w:p>
    <w:p w14:paraId="343560C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0xffff 8000 &lt;= var1 &lt;= 0x0000 7fff.</w:t>
      </w:r>
    </w:p>
    <w:p w14:paraId="7ECF6D83" w14:textId="77777777" w:rsidR="00902B2F" w:rsidRDefault="00902B2F">
      <w:pPr>
        <w:pStyle w:val="WP"/>
      </w:pPr>
      <w:r>
        <w:t>*</w:t>
      </w:r>
    </w:p>
    <w:p w14:paraId="76A94102" w14:textId="77777777" w:rsidR="00902B2F" w:rsidRDefault="00902B2F">
      <w:pPr>
        <w:pStyle w:val="WP"/>
      </w:pPr>
      <w:r>
        <w:t>*</w:t>
      </w:r>
      <w:r>
        <w:tab/>
        <w:t>Outputs :</w:t>
      </w:r>
    </w:p>
    <w:p w14:paraId="562FE4D5" w14:textId="77777777" w:rsidR="00902B2F" w:rsidRDefault="00902B2F">
      <w:pPr>
        <w:pStyle w:val="WP"/>
      </w:pPr>
      <w:r>
        <w:t>*</w:t>
      </w:r>
    </w:p>
    <w:p w14:paraId="066AAA01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4508AE0C" w14:textId="77777777" w:rsidR="00902B2F" w:rsidRDefault="00902B2F">
      <w:pPr>
        <w:pStyle w:val="WP"/>
      </w:pPr>
      <w:r>
        <w:t>*</w:t>
      </w:r>
    </w:p>
    <w:p w14:paraId="7909D959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09E4271E" w14:textId="77777777" w:rsidR="00902B2F" w:rsidRDefault="00902B2F">
      <w:pPr>
        <w:pStyle w:val="WP"/>
      </w:pPr>
      <w:r>
        <w:t>*</w:t>
      </w:r>
    </w:p>
    <w:p w14:paraId="10BD6013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4C1B78E4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54F9A150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0x8000 0000 &lt;= L_var_out &lt;= 0x7fff ffff.</w:t>
      </w:r>
    </w:p>
    <w:p w14:paraId="07AE55C7" w14:textId="77777777" w:rsidR="00902B2F" w:rsidRDefault="00902B2F">
      <w:pPr>
        <w:pStyle w:val="WP"/>
      </w:pPr>
    </w:p>
    <w:p w14:paraId="461D735B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2DF4F82" w14:textId="77777777" w:rsidR="00902B2F" w:rsidRDefault="00902B2F">
      <w:pPr>
        <w:pStyle w:val="LD10"/>
      </w:pPr>
    </w:p>
    <w:p w14:paraId="7BFA2C2D" w14:textId="77777777" w:rsidR="00902B2F" w:rsidRDefault="00902B2F">
      <w:pPr>
        <w:pStyle w:val="LD10"/>
        <w:keepNext w:val="0"/>
      </w:pPr>
      <w:r>
        <w:t>Word32 sub_sh16(Word32 L_var2, Word16 var1)</w:t>
      </w:r>
    </w:p>
    <w:p w14:paraId="477DC796" w14:textId="77777777" w:rsidR="00902B2F" w:rsidRDefault="00902B2F">
      <w:pPr>
        <w:pStyle w:val="LD10"/>
        <w:keepNext w:val="0"/>
      </w:pPr>
      <w:r>
        <w:t>{</w:t>
      </w:r>
    </w:p>
    <w:p w14:paraId="3F5EAE78" w14:textId="77777777" w:rsidR="00902B2F" w:rsidRDefault="00902B2F">
      <w:pPr>
        <w:pStyle w:val="LD10"/>
        <w:keepNext w:val="0"/>
      </w:pPr>
      <w:r>
        <w:tab/>
        <w:t>return( L_mac(L_var2, var1, (Word16)-32768));</w:t>
      </w:r>
    </w:p>
    <w:p w14:paraId="2E57F76E" w14:textId="77777777" w:rsidR="00902B2F" w:rsidRDefault="00902B2F">
      <w:pPr>
        <w:pStyle w:val="LD10"/>
        <w:keepNext w:val="0"/>
      </w:pPr>
      <w:r>
        <w:t>}</w:t>
      </w:r>
    </w:p>
    <w:p w14:paraId="7FBBF586" w14:textId="77777777" w:rsidR="00902B2F" w:rsidRDefault="00902B2F">
      <w:pPr>
        <w:pStyle w:val="LD10"/>
        <w:keepNext w:val="0"/>
      </w:pPr>
    </w:p>
    <w:p w14:paraId="68C70938" w14:textId="77777777" w:rsidR="00902B2F" w:rsidRDefault="00902B2F">
      <w:pPr>
        <w:pStyle w:val="Heading3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.5.2</w:t>
      </w:r>
      <w:r>
        <w:tab/>
        <w:t>Extended Precision Functions</w:t>
      </w:r>
    </w:p>
    <w:p w14:paraId="36B986C8" w14:textId="77777777" w:rsidR="00902B2F" w:rsidRDefault="00902B2F">
      <w:pPr>
        <w:pStyle w:val="WP"/>
      </w:pPr>
    </w:p>
    <w:p w14:paraId="06746D8B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3B9B1A87" w14:textId="77777777" w:rsidR="00902B2F" w:rsidRDefault="00902B2F">
      <w:pPr>
        <w:pStyle w:val="WP"/>
        <w:ind w:right="282"/>
      </w:pPr>
      <w:r>
        <w:t>*</w:t>
      </w:r>
    </w:p>
    <w:p w14:paraId="48558D40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9" w:name="fexp_tet_c"/>
      <w:bookmarkEnd w:id="9"/>
      <w:r>
        <w:tab/>
      </w:r>
      <w:r>
        <w:tab/>
        <w:t>:</w:t>
      </w:r>
      <w:r>
        <w:tab/>
        <w:t>fexp_tet.c</w:t>
      </w:r>
    </w:p>
    <w:p w14:paraId="1518B2C9" w14:textId="77777777" w:rsidR="00902B2F" w:rsidRDefault="00902B2F">
      <w:pPr>
        <w:pStyle w:val="WP"/>
        <w:ind w:right="282"/>
      </w:pPr>
      <w:r>
        <w:t>*</w:t>
      </w:r>
    </w:p>
    <w:p w14:paraId="6F8F7706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Library of special functions for operations in</w:t>
      </w:r>
    </w:p>
    <w:p w14:paraId="6DD60F3F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extended precision used in the TETRA speech codec</w:t>
      </w:r>
    </w:p>
    <w:p w14:paraId="4813DDA5" w14:textId="77777777" w:rsidR="00902B2F" w:rsidRDefault="00902B2F">
      <w:pPr>
        <w:pStyle w:val="WP"/>
        <w:ind w:right="282"/>
      </w:pPr>
      <w:r>
        <w:t>*</w:t>
      </w:r>
    </w:p>
    <w:p w14:paraId="3D2AE33A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315BEB35" w14:textId="77777777" w:rsidR="00902B2F" w:rsidRDefault="00902B2F">
      <w:pPr>
        <w:pStyle w:val="WP"/>
        <w:ind w:right="282"/>
      </w:pPr>
      <w:r>
        <w:t>*</w:t>
      </w:r>
    </w:p>
    <w:p w14:paraId="2E5B2081" w14:textId="77777777" w:rsidR="00902B2F" w:rsidRDefault="00902B2F">
      <w:pPr>
        <w:pStyle w:val="WP"/>
        <w:ind w:right="282"/>
      </w:pPr>
      <w:r>
        <w:t>*</w:t>
      </w:r>
      <w:r>
        <w:tab/>
        <w:t>FUNCTIONS</w:t>
      </w:r>
      <w:r>
        <w:tab/>
      </w:r>
      <w:r>
        <w:tab/>
        <w:t>:</w:t>
      </w:r>
      <w:r>
        <w:tab/>
        <w:t>- L_comp()</w:t>
      </w:r>
    </w:p>
    <w:p w14:paraId="78FABCF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L_extract()</w:t>
      </w:r>
    </w:p>
    <w:p w14:paraId="462F5FB6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mpy_mix()</w:t>
      </w:r>
    </w:p>
    <w:p w14:paraId="2277B431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mpy_32()</w:t>
      </w:r>
    </w:p>
    <w:p w14:paraId="654884E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- div_32()</w:t>
      </w:r>
    </w:p>
    <w:p w14:paraId="2A208317" w14:textId="77777777" w:rsidR="00902B2F" w:rsidRDefault="00902B2F">
      <w:pPr>
        <w:pStyle w:val="WP"/>
      </w:pPr>
      <w:r>
        <w:t>*</w:t>
      </w:r>
    </w:p>
    <w:p w14:paraId="3C51E106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2C326A96" w14:textId="77777777" w:rsidR="00902B2F" w:rsidRDefault="00902B2F">
      <w:pPr>
        <w:pStyle w:val="WP"/>
      </w:pPr>
      <w:r>
        <w:t>*</w:t>
      </w:r>
    </w:p>
    <w:p w14:paraId="252FDA4E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37D6A5B3" w14:textId="77777777" w:rsidR="00902B2F" w:rsidRDefault="00902B2F">
      <w:pPr>
        <w:pStyle w:val="WP"/>
        <w:ind w:right="282"/>
      </w:pPr>
      <w:r>
        <w:t>*</w:t>
      </w:r>
    </w:p>
    <w:p w14:paraId="409F82D1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426A6E02" w14:textId="77777777" w:rsidR="00902B2F" w:rsidRDefault="00902B2F">
      <w:pPr>
        <w:pStyle w:val="WP"/>
      </w:pPr>
      <w:r>
        <w:t>*</w:t>
      </w:r>
    </w:p>
    <w:p w14:paraId="080B13A7" w14:textId="77777777" w:rsidR="00902B2F" w:rsidRDefault="00902B2F">
      <w:pPr>
        <w:pStyle w:val="WP"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>This subsection contains operations in double precision.</w:t>
      </w:r>
    </w:p>
    <w:p w14:paraId="2BFDA7B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These operations are non standard double precision </w:t>
      </w:r>
    </w:p>
    <w:p w14:paraId="3D18CEB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operations.</w:t>
      </w:r>
    </w:p>
    <w:p w14:paraId="7BBFCA4D" w14:textId="77777777" w:rsidR="00902B2F" w:rsidRDefault="00902B2F">
      <w:pPr>
        <w:pStyle w:val="WP"/>
      </w:pPr>
      <w:r>
        <w:t>*</w:t>
      </w:r>
    </w:p>
    <w:p w14:paraId="07C0DB2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They are used where single precision is not enough but the </w:t>
      </w:r>
    </w:p>
    <w:p w14:paraId="0CA4C96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full 32 bits precision is not necessary. For example, the </w:t>
      </w:r>
    </w:p>
    <w:p w14:paraId="28CE500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function div_32() has a 24 bits precision.</w:t>
      </w:r>
    </w:p>
    <w:p w14:paraId="0DE0E274" w14:textId="77777777" w:rsidR="00902B2F" w:rsidRDefault="00902B2F">
      <w:pPr>
        <w:pStyle w:val="WP"/>
      </w:pPr>
      <w:r>
        <w:t>*</w:t>
      </w:r>
    </w:p>
    <w:p w14:paraId="075C41A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The double precision numbers use a special representation :</w:t>
      </w:r>
    </w:p>
    <w:p w14:paraId="795052E6" w14:textId="77777777" w:rsidR="00902B2F" w:rsidRDefault="00902B2F">
      <w:pPr>
        <w:pStyle w:val="WP"/>
      </w:pPr>
      <w:r>
        <w:t>*</w:t>
      </w:r>
    </w:p>
    <w:p w14:paraId="1989459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L_32 = hi&lt;&lt;15 + lo</w:t>
      </w:r>
    </w:p>
    <w:p w14:paraId="423F1AB4" w14:textId="77777777" w:rsidR="00902B2F" w:rsidRDefault="00902B2F">
      <w:pPr>
        <w:pStyle w:val="WP"/>
      </w:pPr>
      <w:r>
        <w:t>*</w:t>
      </w:r>
    </w:p>
    <w:p w14:paraId="09F0405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L_32 is a 32 bit integer with b30 == b31.</w:t>
      </w:r>
    </w:p>
    <w:p w14:paraId="60E1E28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hi and lo are 16 bit signed integers.</w:t>
      </w:r>
    </w:p>
    <w:p w14:paraId="54BB944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As the low part also contains the sign, this allows fast</w:t>
      </w:r>
    </w:p>
    <w:p w14:paraId="3B35509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multiplication.</w:t>
      </w:r>
    </w:p>
    <w:p w14:paraId="0760E1E3" w14:textId="77777777" w:rsidR="00902B2F" w:rsidRDefault="00902B2F">
      <w:pPr>
        <w:pStyle w:val="WP"/>
      </w:pPr>
      <w:r>
        <w:t>*</w:t>
      </w:r>
    </w:p>
    <w:p w14:paraId="2AC663B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0xc000 0000 &lt;= L_32 &lt;= 0x3fff ffff.</w:t>
      </w:r>
    </w:p>
    <w:p w14:paraId="17EBF0F8" w14:textId="77777777" w:rsidR="00902B2F" w:rsidRDefault="00902B2F">
      <w:pPr>
        <w:pStyle w:val="WP"/>
      </w:pPr>
      <w:r>
        <w:t>*</w:t>
      </w:r>
    </w:p>
    <w:p w14:paraId="5188283E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In general, DPF is used to specify this special </w:t>
      </w:r>
    </w:p>
    <w:p w14:paraId="6F7CBDAB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format.</w:t>
      </w:r>
    </w:p>
    <w:p w14:paraId="1F853F96" w14:textId="77777777" w:rsidR="00902B2F" w:rsidRDefault="00902B2F">
      <w:pPr>
        <w:pStyle w:val="WP"/>
        <w:ind w:right="282"/>
      </w:pPr>
      <w:r>
        <w:t>*</w:t>
      </w:r>
    </w:p>
    <w:p w14:paraId="55E517B6" w14:textId="77777777" w:rsidR="00902B2F" w:rsidRDefault="00902B2F">
      <w:pPr>
        <w:pStyle w:val="WP"/>
        <w:ind w:right="282"/>
      </w:pPr>
      <w:r>
        <w:t>************************************************************************/</w:t>
      </w:r>
    </w:p>
    <w:p w14:paraId="50CB8020" w14:textId="77777777" w:rsidR="00902B2F" w:rsidRDefault="00902B2F">
      <w:pPr>
        <w:pStyle w:val="LD10"/>
      </w:pPr>
    </w:p>
    <w:p w14:paraId="29FF31C1" w14:textId="77777777" w:rsidR="00902B2F" w:rsidRDefault="00902B2F">
      <w:pPr>
        <w:pStyle w:val="LD10"/>
      </w:pPr>
      <w:r>
        <w:t>#include "source.h"</w:t>
      </w:r>
    </w:p>
    <w:p w14:paraId="3E2482B1" w14:textId="77777777" w:rsidR="00902B2F" w:rsidRDefault="00902B2F">
      <w:pPr>
        <w:pStyle w:val="LD10"/>
      </w:pPr>
    </w:p>
    <w:p w14:paraId="19B6A861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F66502E" w14:textId="77777777" w:rsidR="00902B2F" w:rsidRDefault="00902B2F">
      <w:pPr>
        <w:pStyle w:val="WP"/>
      </w:pPr>
      <w:r>
        <w:t>*</w:t>
      </w:r>
    </w:p>
    <w:p w14:paraId="631EBE5D" w14:textId="77777777" w:rsidR="00902B2F" w:rsidRDefault="00902B2F">
      <w:pPr>
        <w:pStyle w:val="WP"/>
      </w:pPr>
      <w:r>
        <w:t>*</w:t>
      </w:r>
      <w:r>
        <w:tab/>
        <w:t>Function Name : L_comp</w:t>
      </w:r>
      <w:r>
        <w:fldChar w:fldCharType="begin"/>
      </w:r>
      <w:r>
        <w:instrText>xe "L_comp</w:instrText>
      </w:r>
      <w:r>
        <w:tab/>
      </w:r>
      <w:r>
        <w:tab/>
        <w:instrText>fexp_tet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.5.2"</w:instrText>
      </w:r>
      <w:r>
        <w:fldChar w:fldCharType="end"/>
      </w:r>
    </w:p>
    <w:p w14:paraId="2D79E4D5" w14:textId="77777777" w:rsidR="00902B2F" w:rsidRDefault="00902B2F">
      <w:pPr>
        <w:pStyle w:val="WP"/>
      </w:pPr>
      <w:r>
        <w:t>*</w:t>
      </w:r>
    </w:p>
    <w:p w14:paraId="384C7A33" w14:textId="77777777" w:rsidR="00902B2F" w:rsidRDefault="00902B2F">
      <w:pPr>
        <w:pStyle w:val="WP"/>
      </w:pPr>
      <w:r>
        <w:t>*</w:t>
      </w:r>
      <w:r>
        <w:tab/>
        <w:t>Purpose :</w:t>
      </w:r>
    </w:p>
    <w:p w14:paraId="68F8C08E" w14:textId="77777777" w:rsidR="00902B2F" w:rsidRDefault="00902B2F">
      <w:pPr>
        <w:pStyle w:val="WP"/>
      </w:pPr>
      <w:r>
        <w:t>*</w:t>
      </w:r>
    </w:p>
    <w:p w14:paraId="29FFF31C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Compose from two 16 bit DPF a normal 32 bit integer.</w:t>
      </w:r>
    </w:p>
    <w:p w14:paraId="5B1E45BF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L_32 = hi&lt;&lt;15 + lo</w:t>
      </w:r>
    </w:p>
    <w:p w14:paraId="3366A2A7" w14:textId="77777777" w:rsidR="00902B2F" w:rsidRDefault="00902B2F">
      <w:pPr>
        <w:pStyle w:val="WP"/>
      </w:pPr>
      <w:r>
        <w:t>*</w:t>
      </w:r>
    </w:p>
    <w:p w14:paraId="037ABA96" w14:textId="77777777" w:rsidR="00902B2F" w:rsidRDefault="00902B2F">
      <w:pPr>
        <w:pStyle w:val="WP"/>
      </w:pPr>
      <w:r>
        <w:t>*</w:t>
      </w:r>
      <w:r>
        <w:tab/>
        <w:t>Complexity Weight : 2</w:t>
      </w:r>
    </w:p>
    <w:p w14:paraId="1654BEC6" w14:textId="77777777" w:rsidR="00902B2F" w:rsidRDefault="00902B2F">
      <w:pPr>
        <w:pStyle w:val="WP"/>
      </w:pPr>
      <w:r>
        <w:t>*</w:t>
      </w:r>
    </w:p>
    <w:p w14:paraId="4C2760D6" w14:textId="77777777" w:rsidR="00902B2F" w:rsidRDefault="00902B2F">
      <w:pPr>
        <w:pStyle w:val="WP"/>
      </w:pPr>
      <w:r>
        <w:t>*</w:t>
      </w:r>
      <w:r>
        <w:tab/>
        <w:t>Inputs :</w:t>
      </w:r>
    </w:p>
    <w:p w14:paraId="1DBAC058" w14:textId="77777777" w:rsidR="00902B2F" w:rsidRDefault="00902B2F">
      <w:pPr>
        <w:pStyle w:val="WP"/>
      </w:pPr>
      <w:r>
        <w:t>*</w:t>
      </w:r>
    </w:p>
    <w:p w14:paraId="2071B834" w14:textId="77777777" w:rsidR="00902B2F" w:rsidRDefault="00902B2F">
      <w:pPr>
        <w:pStyle w:val="WP"/>
      </w:pPr>
      <w:r>
        <w:t>*</w:t>
      </w:r>
      <w:r>
        <w:tab/>
      </w:r>
      <w:r>
        <w:tab/>
        <w:t>hi</w:t>
      </w:r>
    </w:p>
    <w:p w14:paraId="45B45A43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msb</w:t>
      </w:r>
    </w:p>
    <w:p w14:paraId="32F79F19" w14:textId="77777777" w:rsidR="00902B2F" w:rsidRDefault="00902B2F">
      <w:pPr>
        <w:pStyle w:val="WP"/>
        <w:keepLines/>
      </w:pPr>
      <w:r>
        <w:t>*</w:t>
      </w:r>
    </w:p>
    <w:p w14:paraId="609F44FE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</w:t>
      </w:r>
    </w:p>
    <w:p w14:paraId="5926A5F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lsb (with sign)</w:t>
      </w:r>
    </w:p>
    <w:p w14:paraId="3ABA62A1" w14:textId="77777777" w:rsidR="00902B2F" w:rsidRDefault="00902B2F">
      <w:pPr>
        <w:pStyle w:val="WP"/>
      </w:pPr>
      <w:r>
        <w:t>*</w:t>
      </w:r>
    </w:p>
    <w:p w14:paraId="1B66892A" w14:textId="77777777" w:rsidR="00902B2F" w:rsidRDefault="00902B2F">
      <w:pPr>
        <w:pStyle w:val="WP"/>
      </w:pPr>
      <w:r>
        <w:t>*</w:t>
      </w:r>
      <w:r>
        <w:tab/>
        <w:t>Outputs :</w:t>
      </w:r>
    </w:p>
    <w:p w14:paraId="47A8DF75" w14:textId="77777777" w:rsidR="00902B2F" w:rsidRDefault="00902B2F">
      <w:pPr>
        <w:pStyle w:val="WP"/>
      </w:pPr>
      <w:r>
        <w:t>*</w:t>
      </w:r>
    </w:p>
    <w:p w14:paraId="3491651F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48E11307" w14:textId="77777777" w:rsidR="00902B2F" w:rsidRDefault="00902B2F">
      <w:pPr>
        <w:pStyle w:val="WP"/>
      </w:pPr>
      <w:r>
        <w:t>*</w:t>
      </w:r>
    </w:p>
    <w:p w14:paraId="7DA3D94B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11D405B7" w14:textId="77777777" w:rsidR="00902B2F" w:rsidRDefault="00902B2F">
      <w:pPr>
        <w:pStyle w:val="WP"/>
      </w:pPr>
      <w:r>
        <w:t>*</w:t>
      </w:r>
    </w:p>
    <w:p w14:paraId="0DEBED83" w14:textId="77777777" w:rsidR="00902B2F" w:rsidRDefault="00902B2F">
      <w:pPr>
        <w:pStyle w:val="WP"/>
      </w:pPr>
      <w:r>
        <w:t>*</w:t>
      </w:r>
      <w:r>
        <w:tab/>
      </w:r>
      <w:r>
        <w:tab/>
        <w:t>L_32</w:t>
      </w:r>
    </w:p>
    <w:p w14:paraId="2F037EA0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41D974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0xc000 0000 &lt;= L_32 &lt;= 0x3fff ffff.</w:t>
      </w:r>
    </w:p>
    <w:p w14:paraId="6E40EF0E" w14:textId="77777777" w:rsidR="00902B2F" w:rsidRDefault="00902B2F">
      <w:pPr>
        <w:pStyle w:val="WP"/>
      </w:pPr>
      <w:r>
        <w:t>*</w:t>
      </w:r>
    </w:p>
    <w:p w14:paraId="4C1FE6BE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EE3EE32" w14:textId="77777777" w:rsidR="00902B2F" w:rsidRDefault="00902B2F">
      <w:pPr>
        <w:pStyle w:val="LD10"/>
        <w:keepNext w:val="0"/>
      </w:pPr>
    </w:p>
    <w:p w14:paraId="0935F8F1" w14:textId="77777777" w:rsidR="00902B2F" w:rsidRDefault="00902B2F">
      <w:pPr>
        <w:pStyle w:val="LD10"/>
        <w:keepNext w:val="0"/>
      </w:pPr>
      <w:r>
        <w:t>Word32 L_comp(Word16 hi, Word16 lo)</w:t>
      </w:r>
    </w:p>
    <w:p w14:paraId="769BE3EE" w14:textId="77777777" w:rsidR="00902B2F" w:rsidRDefault="00902B2F">
      <w:pPr>
        <w:pStyle w:val="LD10"/>
        <w:keepNext w:val="0"/>
      </w:pPr>
      <w:r>
        <w:t>{</w:t>
      </w:r>
    </w:p>
    <w:p w14:paraId="55840C02" w14:textId="77777777" w:rsidR="00902B2F" w:rsidRDefault="00902B2F">
      <w:pPr>
        <w:pStyle w:val="LD10"/>
        <w:keepNext w:val="0"/>
      </w:pPr>
      <w:r>
        <w:t xml:space="preserve">  return(add_sh( Load_sh( lo,(Word16)0 ), hi, (Word16)15 ));</w:t>
      </w:r>
    </w:p>
    <w:p w14:paraId="45CD8DF4" w14:textId="77777777" w:rsidR="00902B2F" w:rsidRDefault="00902B2F">
      <w:pPr>
        <w:pStyle w:val="LD10"/>
        <w:keepNext w:val="0"/>
      </w:pPr>
      <w:r>
        <w:t>}</w:t>
      </w:r>
    </w:p>
    <w:p w14:paraId="79CBB2B0" w14:textId="77777777" w:rsidR="00902B2F" w:rsidRDefault="00902B2F">
      <w:pPr>
        <w:pStyle w:val="WP"/>
      </w:pPr>
    </w:p>
    <w:p w14:paraId="1692FD1B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2004AF54" w14:textId="77777777" w:rsidR="00902B2F" w:rsidRDefault="00902B2F">
      <w:pPr>
        <w:pStyle w:val="WP"/>
      </w:pPr>
      <w:r>
        <w:t>*</w:t>
      </w:r>
    </w:p>
    <w:p w14:paraId="6EC6FE08" w14:textId="77777777" w:rsidR="00902B2F" w:rsidRDefault="00902B2F">
      <w:pPr>
        <w:pStyle w:val="WP"/>
      </w:pPr>
      <w:r>
        <w:t>*</w:t>
      </w:r>
      <w:r>
        <w:tab/>
        <w:t>Function Name : L_extract</w:t>
      </w:r>
      <w:r>
        <w:fldChar w:fldCharType="begin"/>
      </w:r>
      <w:r>
        <w:instrText>xe "L_extract</w:instrText>
      </w:r>
      <w:r>
        <w:tab/>
      </w:r>
      <w:r>
        <w:tab/>
        <w:instrText>fexp_tet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.5.2"</w:instrText>
      </w:r>
      <w:r>
        <w:fldChar w:fldCharType="end"/>
      </w:r>
    </w:p>
    <w:p w14:paraId="630C74E9" w14:textId="77777777" w:rsidR="00902B2F" w:rsidRDefault="00902B2F">
      <w:pPr>
        <w:pStyle w:val="WP"/>
      </w:pPr>
      <w:r>
        <w:t>*</w:t>
      </w:r>
    </w:p>
    <w:p w14:paraId="6FEE0029" w14:textId="77777777" w:rsidR="00902B2F" w:rsidRDefault="00902B2F">
      <w:pPr>
        <w:pStyle w:val="WP"/>
      </w:pPr>
      <w:r>
        <w:t>*</w:t>
      </w:r>
      <w:r>
        <w:tab/>
        <w:t>Purpose :</w:t>
      </w:r>
    </w:p>
    <w:p w14:paraId="188905DB" w14:textId="77777777" w:rsidR="00902B2F" w:rsidRDefault="00902B2F">
      <w:pPr>
        <w:pStyle w:val="WP"/>
      </w:pPr>
      <w:r>
        <w:t>*</w:t>
      </w:r>
    </w:p>
    <w:p w14:paraId="5BB257D5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Extract from a 31 bit integer two 16 bit DPF.</w:t>
      </w:r>
    </w:p>
    <w:p w14:paraId="63E065D6" w14:textId="77777777" w:rsidR="00902B2F" w:rsidRDefault="00902B2F">
      <w:pPr>
        <w:pStyle w:val="WP"/>
      </w:pPr>
      <w:r>
        <w:t>*</w:t>
      </w:r>
    </w:p>
    <w:p w14:paraId="32AFAC51" w14:textId="77777777" w:rsidR="00902B2F" w:rsidRDefault="00902B2F">
      <w:pPr>
        <w:pStyle w:val="WP"/>
      </w:pPr>
      <w:r>
        <w:t>*</w:t>
      </w:r>
      <w:r>
        <w:tab/>
        <w:t>Complexity Weight : 5</w:t>
      </w:r>
    </w:p>
    <w:p w14:paraId="187276A5" w14:textId="77777777" w:rsidR="00902B2F" w:rsidRDefault="00902B2F">
      <w:pPr>
        <w:pStyle w:val="WP"/>
      </w:pPr>
      <w:r>
        <w:t>*</w:t>
      </w:r>
    </w:p>
    <w:p w14:paraId="7A3E5BE6" w14:textId="77777777" w:rsidR="00902B2F" w:rsidRDefault="00902B2F">
      <w:pPr>
        <w:pStyle w:val="WP"/>
      </w:pPr>
      <w:r>
        <w:t>*</w:t>
      </w:r>
      <w:r>
        <w:tab/>
        <w:t>Inputs :</w:t>
      </w:r>
    </w:p>
    <w:p w14:paraId="45587D17" w14:textId="77777777" w:rsidR="00902B2F" w:rsidRDefault="00902B2F">
      <w:pPr>
        <w:pStyle w:val="WP"/>
      </w:pPr>
      <w:r>
        <w:t>*</w:t>
      </w:r>
    </w:p>
    <w:p w14:paraId="6EC3C2FB" w14:textId="77777777" w:rsidR="00902B2F" w:rsidRDefault="00902B2F">
      <w:pPr>
        <w:pStyle w:val="WP"/>
      </w:pPr>
      <w:r>
        <w:t>*</w:t>
      </w:r>
      <w:r>
        <w:tab/>
      </w:r>
      <w:r>
        <w:tab/>
        <w:t>L_32</w:t>
      </w:r>
    </w:p>
    <w:p w14:paraId="671BF90A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with b30 == b31</w:t>
      </w:r>
    </w:p>
    <w:p w14:paraId="372DD72A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whose value falls in the range : 0xc000 0000 &lt;= L_32 &lt;= 0x3fff ffff.</w:t>
      </w:r>
    </w:p>
    <w:p w14:paraId="74A43AA0" w14:textId="77777777" w:rsidR="00902B2F" w:rsidRDefault="00902B2F">
      <w:pPr>
        <w:pStyle w:val="WP"/>
      </w:pPr>
      <w:r>
        <w:t>*</w:t>
      </w:r>
    </w:p>
    <w:p w14:paraId="5B69FA31" w14:textId="77777777" w:rsidR="00902B2F" w:rsidRDefault="00902B2F">
      <w:pPr>
        <w:pStyle w:val="WP"/>
      </w:pPr>
      <w:r>
        <w:t>*</w:t>
      </w:r>
      <w:r>
        <w:tab/>
        <w:t>Outputs :</w:t>
      </w:r>
    </w:p>
    <w:p w14:paraId="0BB02390" w14:textId="77777777" w:rsidR="00902B2F" w:rsidRDefault="00902B2F">
      <w:pPr>
        <w:pStyle w:val="WP"/>
      </w:pPr>
      <w:r>
        <w:t>*</w:t>
      </w:r>
    </w:p>
    <w:p w14:paraId="7F510527" w14:textId="77777777" w:rsidR="00902B2F" w:rsidRDefault="00902B2F">
      <w:pPr>
        <w:pStyle w:val="WP"/>
      </w:pPr>
      <w:r>
        <w:t>*</w:t>
      </w:r>
      <w:r>
        <w:tab/>
      </w:r>
      <w:r>
        <w:tab/>
        <w:t>hi</w:t>
      </w:r>
    </w:p>
    <w:p w14:paraId="623FB20F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b15 to b30 of L_32</w:t>
      </w:r>
    </w:p>
    <w:p w14:paraId="409EE442" w14:textId="77777777" w:rsidR="00902B2F" w:rsidRDefault="00902B2F">
      <w:pPr>
        <w:pStyle w:val="WP"/>
        <w:keepLines/>
      </w:pPr>
      <w:r>
        <w:t>*</w:t>
      </w:r>
    </w:p>
    <w:p w14:paraId="2AA786A7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</w:t>
      </w:r>
    </w:p>
    <w:p w14:paraId="77E583D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L_32 - hi&lt;&lt;15</w:t>
      </w:r>
    </w:p>
    <w:p w14:paraId="3B00B543" w14:textId="77777777" w:rsidR="00902B2F" w:rsidRDefault="00902B2F">
      <w:pPr>
        <w:pStyle w:val="WP"/>
      </w:pPr>
      <w:r>
        <w:t>*</w:t>
      </w:r>
    </w:p>
    <w:p w14:paraId="2536AE79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3DD01759" w14:textId="77777777" w:rsidR="00902B2F" w:rsidRDefault="00902B2F">
      <w:pPr>
        <w:pStyle w:val="WP"/>
      </w:pPr>
      <w:r>
        <w:t>*</w:t>
      </w:r>
    </w:p>
    <w:p w14:paraId="731C7E6E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272B3EA5" w14:textId="77777777" w:rsidR="00902B2F" w:rsidRDefault="00902B2F">
      <w:pPr>
        <w:pStyle w:val="WP"/>
      </w:pPr>
      <w:r>
        <w:t>*</w:t>
      </w:r>
    </w:p>
    <w:p w14:paraId="410EFD02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70D10FC" w14:textId="77777777" w:rsidR="00902B2F" w:rsidRDefault="00902B2F">
      <w:pPr>
        <w:pStyle w:val="LD10"/>
        <w:keepNext w:val="0"/>
      </w:pPr>
    </w:p>
    <w:p w14:paraId="4B519CE4" w14:textId="77777777" w:rsidR="00902B2F" w:rsidRDefault="00902B2F">
      <w:pPr>
        <w:pStyle w:val="LD10"/>
        <w:keepNext w:val="0"/>
      </w:pPr>
      <w:r>
        <w:t>void L_extract(Word32 L_32, Word16 *hi, Word16 *lo)</w:t>
      </w:r>
    </w:p>
    <w:p w14:paraId="14FCAEB9" w14:textId="77777777" w:rsidR="00902B2F" w:rsidRDefault="00902B2F">
      <w:pPr>
        <w:pStyle w:val="LD10"/>
        <w:keepNext w:val="0"/>
      </w:pPr>
      <w:r>
        <w:t>{</w:t>
      </w:r>
    </w:p>
    <w:p w14:paraId="3CC7A528" w14:textId="77777777" w:rsidR="00902B2F" w:rsidRDefault="00902B2F">
      <w:pPr>
        <w:pStyle w:val="LD10"/>
        <w:keepNext w:val="0"/>
      </w:pPr>
      <w:r>
        <w:t xml:space="preserve">  *hi  = extract_h( L_shl( L_32,(Word16)1 ) );</w:t>
      </w:r>
    </w:p>
    <w:p w14:paraId="5217C0FA" w14:textId="77777777" w:rsidR="00902B2F" w:rsidRDefault="00902B2F">
      <w:pPr>
        <w:pStyle w:val="LD10"/>
        <w:keepNext w:val="0"/>
      </w:pPr>
      <w:r>
        <w:t xml:space="preserve">  *lo  = extract_l( sub_sh( L_32, *hi, (Word16)15 ) );</w:t>
      </w:r>
    </w:p>
    <w:p w14:paraId="745321AA" w14:textId="77777777" w:rsidR="00902B2F" w:rsidRDefault="00902B2F">
      <w:pPr>
        <w:pStyle w:val="LD10"/>
        <w:keepNext w:val="0"/>
      </w:pPr>
      <w:r>
        <w:t xml:space="preserve">  return;</w:t>
      </w:r>
    </w:p>
    <w:p w14:paraId="343F77B6" w14:textId="77777777" w:rsidR="00902B2F" w:rsidRDefault="00902B2F">
      <w:pPr>
        <w:pStyle w:val="LD10"/>
        <w:keepNext w:val="0"/>
      </w:pPr>
      <w:r>
        <w:t>}</w:t>
      </w:r>
    </w:p>
    <w:p w14:paraId="01E04BD3" w14:textId="77777777" w:rsidR="00902B2F" w:rsidRDefault="00902B2F">
      <w:pPr>
        <w:pStyle w:val="WP"/>
      </w:pPr>
    </w:p>
    <w:p w14:paraId="14C994CD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45E4A54" w14:textId="77777777" w:rsidR="00902B2F" w:rsidRDefault="00902B2F">
      <w:pPr>
        <w:pStyle w:val="WP"/>
      </w:pPr>
      <w:r>
        <w:t>*</w:t>
      </w:r>
    </w:p>
    <w:p w14:paraId="0056386F" w14:textId="77777777" w:rsidR="00902B2F" w:rsidRDefault="00902B2F">
      <w:pPr>
        <w:pStyle w:val="WP"/>
      </w:pPr>
      <w:r>
        <w:t>*</w:t>
      </w:r>
      <w:r>
        <w:tab/>
        <w:t>Function Name : mpy_mix</w:t>
      </w:r>
      <w:r>
        <w:fldChar w:fldCharType="begin"/>
      </w:r>
      <w:r>
        <w:instrText>xe "mpy_mix</w:instrText>
      </w:r>
      <w:r>
        <w:tab/>
      </w:r>
      <w:r>
        <w:tab/>
        <w:instrText>fexp_tet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.5.2"</w:instrText>
      </w:r>
      <w:r>
        <w:fldChar w:fldCharType="end"/>
      </w:r>
    </w:p>
    <w:p w14:paraId="06BFAB7B" w14:textId="77777777" w:rsidR="00902B2F" w:rsidRDefault="00902B2F">
      <w:pPr>
        <w:pStyle w:val="WP"/>
      </w:pPr>
      <w:r>
        <w:t>*</w:t>
      </w:r>
    </w:p>
    <w:p w14:paraId="02224729" w14:textId="77777777" w:rsidR="00902B2F" w:rsidRDefault="00902B2F">
      <w:pPr>
        <w:pStyle w:val="WP"/>
      </w:pPr>
      <w:r>
        <w:t>*</w:t>
      </w:r>
      <w:r>
        <w:tab/>
        <w:t>Purpose :</w:t>
      </w:r>
    </w:p>
    <w:p w14:paraId="78109798" w14:textId="77777777" w:rsidR="00902B2F" w:rsidRDefault="00902B2F">
      <w:pPr>
        <w:pStyle w:val="WP"/>
      </w:pPr>
      <w:r>
        <w:t>*</w:t>
      </w:r>
    </w:p>
    <w:p w14:paraId="2F949D82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 xml:space="preserve">Multiply a 16 bit integer by a 32 bit (DPF). </w:t>
      </w:r>
    </w:p>
    <w:p w14:paraId="736B4E7A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The result is divided by 2**16</w:t>
      </w:r>
    </w:p>
    <w:p w14:paraId="76AE9EBF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L_32 = hi1*lo2 + (lo1*lo2)&gt;&gt;15</w:t>
      </w:r>
    </w:p>
    <w:p w14:paraId="240CEC1E" w14:textId="77777777" w:rsidR="00902B2F" w:rsidRDefault="00902B2F">
      <w:pPr>
        <w:pStyle w:val="WP"/>
      </w:pPr>
      <w:r>
        <w:t>*</w:t>
      </w:r>
    </w:p>
    <w:p w14:paraId="1ECAEF93" w14:textId="77777777" w:rsidR="00902B2F" w:rsidRDefault="00902B2F">
      <w:pPr>
        <w:pStyle w:val="WP"/>
      </w:pPr>
      <w:r>
        <w:t>*</w:t>
      </w:r>
      <w:r>
        <w:tab/>
        <w:t>Complexity Weight : 4</w:t>
      </w:r>
    </w:p>
    <w:p w14:paraId="6A55A87A" w14:textId="77777777" w:rsidR="00902B2F" w:rsidRDefault="00902B2F">
      <w:pPr>
        <w:pStyle w:val="WP"/>
      </w:pPr>
      <w:r>
        <w:t>*</w:t>
      </w:r>
    </w:p>
    <w:p w14:paraId="732D347F" w14:textId="77777777" w:rsidR="00902B2F" w:rsidRDefault="00902B2F">
      <w:pPr>
        <w:pStyle w:val="WP"/>
      </w:pPr>
      <w:r>
        <w:t>*</w:t>
      </w:r>
      <w:r>
        <w:tab/>
        <w:t>Inputs :</w:t>
      </w:r>
    </w:p>
    <w:p w14:paraId="2843E6B9" w14:textId="77777777" w:rsidR="00902B2F" w:rsidRDefault="00902B2F">
      <w:pPr>
        <w:pStyle w:val="WP"/>
      </w:pPr>
      <w:r>
        <w:t>*</w:t>
      </w:r>
    </w:p>
    <w:p w14:paraId="4FF700FA" w14:textId="77777777" w:rsidR="00902B2F" w:rsidRDefault="00902B2F">
      <w:pPr>
        <w:pStyle w:val="WP"/>
      </w:pPr>
      <w:r>
        <w:t>*</w:t>
      </w:r>
      <w:r>
        <w:tab/>
      </w:r>
      <w:r>
        <w:tab/>
        <w:t>hi1</w:t>
      </w:r>
    </w:p>
    <w:p w14:paraId="51ED5262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hi part of 32 bit number</w:t>
      </w:r>
    </w:p>
    <w:p w14:paraId="187E5218" w14:textId="77777777" w:rsidR="00902B2F" w:rsidRDefault="00902B2F">
      <w:pPr>
        <w:pStyle w:val="WP"/>
        <w:keepLines/>
      </w:pPr>
      <w:r>
        <w:t>*</w:t>
      </w:r>
    </w:p>
    <w:p w14:paraId="41202A0D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lo1</w:t>
      </w:r>
    </w:p>
    <w:p w14:paraId="09FA0B9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lo part of 32 bit number</w:t>
      </w:r>
    </w:p>
    <w:p w14:paraId="589A8128" w14:textId="77777777" w:rsidR="00902B2F" w:rsidRDefault="00902B2F">
      <w:pPr>
        <w:pStyle w:val="WP"/>
        <w:keepLines/>
      </w:pPr>
      <w:r>
        <w:t>*</w:t>
      </w:r>
    </w:p>
    <w:p w14:paraId="3A59C04F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lo2</w:t>
      </w:r>
    </w:p>
    <w:p w14:paraId="20337C4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number</w:t>
      </w:r>
    </w:p>
    <w:p w14:paraId="72347B7F" w14:textId="77777777" w:rsidR="00902B2F" w:rsidRDefault="00902B2F">
      <w:pPr>
        <w:pStyle w:val="WP"/>
      </w:pPr>
      <w:r>
        <w:t>*</w:t>
      </w:r>
    </w:p>
    <w:p w14:paraId="6272BC0F" w14:textId="77777777" w:rsidR="00902B2F" w:rsidRDefault="00902B2F">
      <w:pPr>
        <w:pStyle w:val="WP"/>
      </w:pPr>
      <w:r>
        <w:t>*</w:t>
      </w:r>
      <w:r>
        <w:tab/>
        <w:t>Outputs :</w:t>
      </w:r>
    </w:p>
    <w:p w14:paraId="66A56E47" w14:textId="77777777" w:rsidR="00902B2F" w:rsidRDefault="00902B2F">
      <w:pPr>
        <w:pStyle w:val="WP"/>
      </w:pPr>
      <w:r>
        <w:t>*</w:t>
      </w:r>
    </w:p>
    <w:p w14:paraId="73848A08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3EB058DB" w14:textId="77777777" w:rsidR="00902B2F" w:rsidRDefault="00902B2F">
      <w:pPr>
        <w:pStyle w:val="WP"/>
      </w:pPr>
      <w:r>
        <w:t>*</w:t>
      </w:r>
    </w:p>
    <w:p w14:paraId="0E4D9E75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52C49A43" w14:textId="77777777" w:rsidR="00902B2F" w:rsidRDefault="00902B2F">
      <w:pPr>
        <w:pStyle w:val="WP"/>
      </w:pPr>
      <w:r>
        <w:t>*</w:t>
      </w:r>
    </w:p>
    <w:p w14:paraId="5B5ED92D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60BE6F3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4BD389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L_var_out &lt;= 0x7fff ffff.</w:t>
      </w:r>
    </w:p>
    <w:p w14:paraId="6A31E29B" w14:textId="77777777" w:rsidR="00902B2F" w:rsidRDefault="00902B2F">
      <w:pPr>
        <w:pStyle w:val="WP"/>
      </w:pPr>
      <w:r>
        <w:t>*</w:t>
      </w:r>
    </w:p>
    <w:p w14:paraId="16CF5304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2AB079DA" w14:textId="77777777" w:rsidR="00902B2F" w:rsidRDefault="00902B2F">
      <w:pPr>
        <w:pStyle w:val="LD10"/>
        <w:keepNext w:val="0"/>
      </w:pPr>
    </w:p>
    <w:p w14:paraId="4F3F58EA" w14:textId="77777777" w:rsidR="00902B2F" w:rsidRDefault="00902B2F">
      <w:pPr>
        <w:pStyle w:val="LD10"/>
        <w:keepNext w:val="0"/>
      </w:pPr>
      <w:r>
        <w:t>Word32 mpy_mix(Word16 hi1, Word16 lo1, Word16 lo2)</w:t>
      </w:r>
    </w:p>
    <w:p w14:paraId="4C42F61A" w14:textId="77777777" w:rsidR="00902B2F" w:rsidRDefault="00902B2F">
      <w:pPr>
        <w:pStyle w:val="LD10"/>
        <w:keepNext w:val="0"/>
      </w:pPr>
      <w:r>
        <w:t>{</w:t>
      </w:r>
    </w:p>
    <w:p w14:paraId="3FE82F44" w14:textId="77777777" w:rsidR="00902B2F" w:rsidRDefault="00902B2F">
      <w:pPr>
        <w:pStyle w:val="LD10"/>
        <w:keepNext w:val="0"/>
      </w:pPr>
      <w:r>
        <w:t xml:space="preserve">  Word16 p1;</w:t>
      </w:r>
    </w:p>
    <w:p w14:paraId="496A2C27" w14:textId="77777777" w:rsidR="00902B2F" w:rsidRDefault="00902B2F">
      <w:pPr>
        <w:pStyle w:val="LD10"/>
        <w:keepNext w:val="0"/>
      </w:pPr>
      <w:r>
        <w:t xml:space="preserve">  Word32 L_32;</w:t>
      </w:r>
    </w:p>
    <w:p w14:paraId="092CB5F4" w14:textId="77777777" w:rsidR="00902B2F" w:rsidRDefault="00902B2F">
      <w:pPr>
        <w:pStyle w:val="LD10"/>
        <w:keepNext w:val="0"/>
      </w:pPr>
    </w:p>
    <w:p w14:paraId="134D06B1" w14:textId="77777777" w:rsidR="00902B2F" w:rsidRDefault="00902B2F">
      <w:pPr>
        <w:pStyle w:val="LD10"/>
        <w:keepNext w:val="0"/>
      </w:pPr>
      <w:r>
        <w:t xml:space="preserve">  p1   = extract_h(L_mult0(lo1, lo2));</w:t>
      </w:r>
    </w:p>
    <w:p w14:paraId="0D067EDC" w14:textId="77777777" w:rsidR="00902B2F" w:rsidRDefault="00902B2F">
      <w:pPr>
        <w:pStyle w:val="LD10"/>
        <w:keepNext w:val="0"/>
      </w:pPr>
      <w:r>
        <w:t xml:space="preserve">  L_32 = L_mult0(hi1,lo2 );</w:t>
      </w:r>
    </w:p>
    <w:p w14:paraId="4D3D6722" w14:textId="77777777" w:rsidR="00902B2F" w:rsidRDefault="00902B2F">
      <w:pPr>
        <w:pStyle w:val="LD10"/>
        <w:keepNext w:val="0"/>
      </w:pPr>
    </w:p>
    <w:p w14:paraId="47AA5972" w14:textId="77777777" w:rsidR="00902B2F" w:rsidRDefault="00902B2F">
      <w:pPr>
        <w:pStyle w:val="LD10"/>
        <w:keepNext w:val="0"/>
      </w:pPr>
      <w:r>
        <w:t xml:space="preserve">  return(add_sh( L_32, p1, (Word16)1 ));</w:t>
      </w:r>
    </w:p>
    <w:p w14:paraId="6D3638F0" w14:textId="77777777" w:rsidR="00902B2F" w:rsidRDefault="00902B2F">
      <w:pPr>
        <w:pStyle w:val="LD10"/>
        <w:keepNext w:val="0"/>
      </w:pPr>
      <w:r>
        <w:t>}</w:t>
      </w:r>
    </w:p>
    <w:p w14:paraId="543336D0" w14:textId="77777777" w:rsidR="00902B2F" w:rsidRDefault="00902B2F">
      <w:pPr>
        <w:pStyle w:val="WP"/>
      </w:pPr>
    </w:p>
    <w:p w14:paraId="4BCAAB7E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3921EA20" w14:textId="77777777" w:rsidR="00902B2F" w:rsidRDefault="00902B2F">
      <w:pPr>
        <w:pStyle w:val="WP"/>
      </w:pPr>
      <w:r>
        <w:t>*</w:t>
      </w:r>
    </w:p>
    <w:p w14:paraId="651F8FEF" w14:textId="77777777" w:rsidR="00902B2F" w:rsidRDefault="00902B2F">
      <w:pPr>
        <w:pStyle w:val="WP"/>
      </w:pPr>
      <w:r>
        <w:t>*</w:t>
      </w:r>
      <w:r>
        <w:tab/>
        <w:t>Function Name : mpy_32</w:t>
      </w:r>
      <w:r>
        <w:fldChar w:fldCharType="begin"/>
      </w:r>
      <w:r>
        <w:instrText>xe "mpy_32</w:instrText>
      </w:r>
      <w:r>
        <w:tab/>
      </w:r>
      <w:r>
        <w:tab/>
        <w:instrText>fexp_tet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.5.2"</w:instrText>
      </w:r>
      <w:r>
        <w:fldChar w:fldCharType="end"/>
      </w:r>
    </w:p>
    <w:p w14:paraId="06E1BA84" w14:textId="77777777" w:rsidR="00902B2F" w:rsidRDefault="00902B2F">
      <w:pPr>
        <w:pStyle w:val="WP"/>
      </w:pPr>
      <w:r>
        <w:t>*</w:t>
      </w:r>
    </w:p>
    <w:p w14:paraId="1CBD02A4" w14:textId="77777777" w:rsidR="00902B2F" w:rsidRDefault="00902B2F">
      <w:pPr>
        <w:pStyle w:val="WP"/>
      </w:pPr>
      <w:r>
        <w:t>*</w:t>
      </w:r>
      <w:r>
        <w:tab/>
        <w:t>Purpose :</w:t>
      </w:r>
    </w:p>
    <w:p w14:paraId="1A1B1942" w14:textId="77777777" w:rsidR="00902B2F" w:rsidRDefault="00902B2F">
      <w:pPr>
        <w:pStyle w:val="WP"/>
      </w:pPr>
      <w:r>
        <w:t>*</w:t>
      </w:r>
    </w:p>
    <w:p w14:paraId="1CA4BDFD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Multiply two 32 bit integers (DPF). The result is divided by 2**32</w:t>
      </w:r>
    </w:p>
    <w:p w14:paraId="7719518C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L_32 = hi1*hi2 + (hi1*lo2)&gt;&gt;15 + (lo1*hi2)&gt;&gt;15)</w:t>
      </w:r>
    </w:p>
    <w:p w14:paraId="215A625F" w14:textId="77777777" w:rsidR="00902B2F" w:rsidRDefault="00902B2F">
      <w:pPr>
        <w:pStyle w:val="WP"/>
      </w:pPr>
      <w:r>
        <w:t>*</w:t>
      </w:r>
    </w:p>
    <w:p w14:paraId="237C8964" w14:textId="77777777" w:rsidR="00902B2F" w:rsidRDefault="00902B2F">
      <w:pPr>
        <w:pStyle w:val="WP"/>
      </w:pPr>
      <w:r>
        <w:t>*</w:t>
      </w:r>
      <w:r>
        <w:tab/>
        <w:t>Complexity Weight : 7</w:t>
      </w:r>
    </w:p>
    <w:p w14:paraId="7BAF819D" w14:textId="77777777" w:rsidR="00902B2F" w:rsidRDefault="00902B2F">
      <w:pPr>
        <w:pStyle w:val="WP"/>
      </w:pPr>
      <w:r>
        <w:t>*</w:t>
      </w:r>
    </w:p>
    <w:p w14:paraId="170C5E65" w14:textId="77777777" w:rsidR="00902B2F" w:rsidRDefault="00902B2F">
      <w:pPr>
        <w:pStyle w:val="WP"/>
      </w:pPr>
      <w:r>
        <w:t>*</w:t>
      </w:r>
      <w:r>
        <w:tab/>
        <w:t>Inputs :</w:t>
      </w:r>
    </w:p>
    <w:p w14:paraId="508E13FE" w14:textId="77777777" w:rsidR="00902B2F" w:rsidRDefault="00902B2F">
      <w:pPr>
        <w:pStyle w:val="WP"/>
      </w:pPr>
      <w:r>
        <w:t>*</w:t>
      </w:r>
    </w:p>
    <w:p w14:paraId="75A1E62A" w14:textId="77777777" w:rsidR="00902B2F" w:rsidRDefault="00902B2F">
      <w:pPr>
        <w:pStyle w:val="WP"/>
      </w:pPr>
      <w:r>
        <w:t>*</w:t>
      </w:r>
      <w:r>
        <w:tab/>
      </w:r>
      <w:r>
        <w:tab/>
        <w:t>hi1</w:t>
      </w:r>
    </w:p>
    <w:p w14:paraId="5F07D2D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hi part of first number</w:t>
      </w:r>
    </w:p>
    <w:p w14:paraId="4A3160FF" w14:textId="77777777" w:rsidR="00902B2F" w:rsidRDefault="00902B2F">
      <w:pPr>
        <w:pStyle w:val="WP"/>
        <w:keepLines/>
      </w:pPr>
      <w:r>
        <w:t>*</w:t>
      </w:r>
    </w:p>
    <w:p w14:paraId="6362E203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lo1</w:t>
      </w:r>
    </w:p>
    <w:p w14:paraId="638582F3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lo part of first number</w:t>
      </w:r>
    </w:p>
    <w:p w14:paraId="13FD99C5" w14:textId="77777777" w:rsidR="00902B2F" w:rsidRDefault="00902B2F">
      <w:pPr>
        <w:pStyle w:val="WP"/>
        <w:keepLines/>
      </w:pPr>
      <w:r>
        <w:t>*</w:t>
      </w:r>
    </w:p>
    <w:p w14:paraId="0300C6DA" w14:textId="77777777" w:rsidR="00902B2F" w:rsidRDefault="00902B2F">
      <w:pPr>
        <w:pStyle w:val="WP"/>
      </w:pPr>
      <w:r>
        <w:t>*</w:t>
      </w:r>
      <w:r>
        <w:tab/>
      </w:r>
      <w:r>
        <w:tab/>
        <w:t>hi2</w:t>
      </w:r>
    </w:p>
    <w:p w14:paraId="4FD95A15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hi part of second number</w:t>
      </w:r>
    </w:p>
    <w:p w14:paraId="6061BD02" w14:textId="77777777" w:rsidR="00902B2F" w:rsidRDefault="00902B2F">
      <w:pPr>
        <w:pStyle w:val="WP"/>
        <w:keepLines/>
      </w:pPr>
      <w:r>
        <w:t>*</w:t>
      </w:r>
    </w:p>
    <w:p w14:paraId="209CDD5B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lo2</w:t>
      </w:r>
    </w:p>
    <w:p w14:paraId="3CE4A78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lo part of second number</w:t>
      </w:r>
    </w:p>
    <w:p w14:paraId="2AFCAE9B" w14:textId="77777777" w:rsidR="00902B2F" w:rsidRDefault="00902B2F">
      <w:pPr>
        <w:pStyle w:val="WP"/>
      </w:pPr>
      <w:r>
        <w:t>*</w:t>
      </w:r>
    </w:p>
    <w:p w14:paraId="3AC336BE" w14:textId="77777777" w:rsidR="00902B2F" w:rsidRDefault="00902B2F">
      <w:pPr>
        <w:pStyle w:val="WP"/>
      </w:pPr>
      <w:r>
        <w:t>*</w:t>
      </w:r>
      <w:r>
        <w:tab/>
        <w:t>Outputs :</w:t>
      </w:r>
    </w:p>
    <w:p w14:paraId="6E17E6F8" w14:textId="77777777" w:rsidR="00902B2F" w:rsidRDefault="00902B2F">
      <w:pPr>
        <w:pStyle w:val="WP"/>
      </w:pPr>
      <w:r>
        <w:t>*</w:t>
      </w:r>
    </w:p>
    <w:p w14:paraId="2604B108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1D0839FA" w14:textId="77777777" w:rsidR="00902B2F" w:rsidRDefault="00902B2F">
      <w:pPr>
        <w:pStyle w:val="WP"/>
      </w:pPr>
      <w:r>
        <w:t>*</w:t>
      </w:r>
    </w:p>
    <w:p w14:paraId="5FA4FCE4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5786A532" w14:textId="77777777" w:rsidR="00902B2F" w:rsidRDefault="00902B2F">
      <w:pPr>
        <w:pStyle w:val="WP"/>
      </w:pPr>
      <w:r>
        <w:t>*</w:t>
      </w:r>
    </w:p>
    <w:p w14:paraId="637C5E5B" w14:textId="77777777" w:rsidR="00902B2F" w:rsidRDefault="00902B2F">
      <w:pPr>
        <w:pStyle w:val="WP"/>
      </w:pPr>
      <w:r>
        <w:t>*</w:t>
      </w:r>
      <w:r>
        <w:tab/>
      </w:r>
      <w:r>
        <w:tab/>
        <w:t>L_var_out</w:t>
      </w:r>
    </w:p>
    <w:p w14:paraId="353CB82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5727E7F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L_var_out &lt;= 0x7fff ffff.</w:t>
      </w:r>
    </w:p>
    <w:p w14:paraId="446BBA68" w14:textId="77777777" w:rsidR="00902B2F" w:rsidRDefault="00902B2F">
      <w:pPr>
        <w:pStyle w:val="WP"/>
      </w:pPr>
      <w:r>
        <w:t>*</w:t>
      </w:r>
    </w:p>
    <w:p w14:paraId="73DB13C0" w14:textId="77777777" w:rsidR="00902B2F" w:rsidRDefault="00902B2F">
      <w:pPr>
        <w:pStyle w:val="WP"/>
      </w:pPr>
      <w:r>
        <w:t>*************************************************************************/</w:t>
      </w:r>
    </w:p>
    <w:p w14:paraId="3691A323" w14:textId="77777777" w:rsidR="00902B2F" w:rsidRDefault="00902B2F">
      <w:pPr>
        <w:pStyle w:val="LD10"/>
        <w:keepNext w:val="0"/>
        <w:rPr>
          <w:rFonts w:ascii="Univers (WN)" w:hAnsi="Univers (WN)" w:cs="Univers (WN)"/>
        </w:rPr>
      </w:pPr>
    </w:p>
    <w:p w14:paraId="0C2C4F42" w14:textId="77777777" w:rsidR="00902B2F" w:rsidRDefault="00902B2F">
      <w:pPr>
        <w:pStyle w:val="LD10"/>
        <w:keepNext w:val="0"/>
      </w:pPr>
      <w:r>
        <w:t>Word32 mpy_32(Word16 hi1, Word16 lo1, Word16 hi2, Word16 lo2)</w:t>
      </w:r>
    </w:p>
    <w:p w14:paraId="1AE94CC7" w14:textId="77777777" w:rsidR="00902B2F" w:rsidRDefault="00902B2F">
      <w:pPr>
        <w:pStyle w:val="LD10"/>
        <w:keepNext w:val="0"/>
      </w:pPr>
      <w:r>
        <w:t>{</w:t>
      </w:r>
    </w:p>
    <w:p w14:paraId="033331CF" w14:textId="77777777" w:rsidR="00902B2F" w:rsidRDefault="00902B2F">
      <w:pPr>
        <w:pStyle w:val="LD10"/>
        <w:keepNext w:val="0"/>
      </w:pPr>
      <w:r>
        <w:t xml:space="preserve">  Word16 p1, p2;</w:t>
      </w:r>
    </w:p>
    <w:p w14:paraId="5E0A7890" w14:textId="77777777" w:rsidR="00902B2F" w:rsidRDefault="00902B2F">
      <w:pPr>
        <w:pStyle w:val="LD10"/>
        <w:keepNext w:val="0"/>
      </w:pPr>
      <w:r>
        <w:t xml:space="preserve">  Word32 L_32;</w:t>
      </w:r>
    </w:p>
    <w:p w14:paraId="52C00627" w14:textId="77777777" w:rsidR="00902B2F" w:rsidRDefault="00902B2F">
      <w:pPr>
        <w:pStyle w:val="LD10"/>
        <w:keepNext w:val="0"/>
      </w:pPr>
    </w:p>
    <w:p w14:paraId="2BB8EED8" w14:textId="77777777" w:rsidR="00902B2F" w:rsidRDefault="00902B2F">
      <w:pPr>
        <w:pStyle w:val="LD10"/>
        <w:keepNext w:val="0"/>
      </w:pPr>
      <w:r>
        <w:t xml:space="preserve">  p1   = extract_h(L_mult0(hi1, lo2));</w:t>
      </w:r>
    </w:p>
    <w:p w14:paraId="70AFA4CA" w14:textId="77777777" w:rsidR="00902B2F" w:rsidRDefault="00902B2F">
      <w:pPr>
        <w:pStyle w:val="LD10"/>
        <w:keepNext w:val="0"/>
      </w:pPr>
      <w:r>
        <w:t xml:space="preserve">  p2   = extract_h(L_mult0(lo1, hi2));</w:t>
      </w:r>
    </w:p>
    <w:p w14:paraId="1D51CECC" w14:textId="77777777" w:rsidR="00902B2F" w:rsidRDefault="00902B2F">
      <w:pPr>
        <w:pStyle w:val="LD10"/>
        <w:keepNext w:val="0"/>
      </w:pPr>
      <w:r>
        <w:t xml:space="preserve">  L_32 = L_mult0(hi1, hi2);</w:t>
      </w:r>
    </w:p>
    <w:p w14:paraId="667733DC" w14:textId="77777777" w:rsidR="00902B2F" w:rsidRDefault="00902B2F">
      <w:pPr>
        <w:pStyle w:val="LD10"/>
        <w:keepNext w:val="0"/>
      </w:pPr>
      <w:r>
        <w:t xml:space="preserve">  L_32 = add_sh( L_32, p1, (Word16)1 );</w:t>
      </w:r>
    </w:p>
    <w:p w14:paraId="060D7144" w14:textId="77777777" w:rsidR="00902B2F" w:rsidRDefault="00902B2F">
      <w:pPr>
        <w:pStyle w:val="LD10"/>
        <w:keepNext w:val="0"/>
      </w:pPr>
    </w:p>
    <w:p w14:paraId="4CBEF839" w14:textId="77777777" w:rsidR="00902B2F" w:rsidRDefault="00902B2F">
      <w:pPr>
        <w:pStyle w:val="LD10"/>
        <w:keepNext w:val="0"/>
      </w:pPr>
      <w:r>
        <w:t xml:space="preserve">  return(add_sh( L_32, p2, (Word16)1 ));</w:t>
      </w:r>
    </w:p>
    <w:p w14:paraId="5545773A" w14:textId="77777777" w:rsidR="00902B2F" w:rsidRDefault="00902B2F">
      <w:pPr>
        <w:pStyle w:val="LD10"/>
        <w:keepNext w:val="0"/>
      </w:pPr>
      <w:r>
        <w:t>}</w:t>
      </w:r>
    </w:p>
    <w:p w14:paraId="64FBC1B6" w14:textId="77777777" w:rsidR="00902B2F" w:rsidRDefault="00902B2F">
      <w:pPr>
        <w:pStyle w:val="WP"/>
      </w:pPr>
    </w:p>
    <w:p w14:paraId="2943548F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70FCBF1" w14:textId="77777777" w:rsidR="00902B2F" w:rsidRDefault="00902B2F">
      <w:pPr>
        <w:pStyle w:val="WP"/>
      </w:pPr>
      <w:r>
        <w:t>*</w:t>
      </w:r>
    </w:p>
    <w:p w14:paraId="540F95CC" w14:textId="77777777" w:rsidR="00902B2F" w:rsidRDefault="00902B2F">
      <w:pPr>
        <w:pStyle w:val="WP"/>
      </w:pPr>
      <w:r>
        <w:t>*</w:t>
      </w:r>
      <w:r>
        <w:tab/>
        <w:t>Function Name : div_32</w:t>
      </w:r>
      <w:r>
        <w:fldChar w:fldCharType="begin"/>
      </w:r>
      <w:r>
        <w:instrText>xe "div_32</w:instrText>
      </w:r>
      <w:r>
        <w:tab/>
      </w:r>
      <w:r>
        <w:tab/>
      </w:r>
      <w:r>
        <w:tab/>
        <w:instrText>fexp_tet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.5.2"</w:instrText>
      </w:r>
      <w:r>
        <w:fldChar w:fldCharType="end"/>
      </w:r>
    </w:p>
    <w:p w14:paraId="74F28441" w14:textId="77777777" w:rsidR="00902B2F" w:rsidRDefault="00902B2F">
      <w:pPr>
        <w:pStyle w:val="WP"/>
      </w:pPr>
      <w:r>
        <w:t>*</w:t>
      </w:r>
    </w:p>
    <w:p w14:paraId="16C8A6F4" w14:textId="77777777" w:rsidR="00902B2F" w:rsidRDefault="00902B2F">
      <w:pPr>
        <w:pStyle w:val="WP"/>
      </w:pPr>
      <w:r>
        <w:t>*</w:t>
      </w:r>
      <w:r>
        <w:tab/>
        <w:t>Purpose :</w:t>
      </w:r>
    </w:p>
    <w:p w14:paraId="2AB9A380" w14:textId="77777777" w:rsidR="00902B2F" w:rsidRDefault="00902B2F">
      <w:pPr>
        <w:pStyle w:val="WP"/>
      </w:pPr>
      <w:r>
        <w:t>*</w:t>
      </w:r>
    </w:p>
    <w:p w14:paraId="2EC23C91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Fractionnal integer division of two 32 bit numbers.</w:t>
      </w:r>
    </w:p>
    <w:p w14:paraId="6C9A630F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L_num / L_denom</w:t>
      </w:r>
    </w:p>
    <w:p w14:paraId="79D7353A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L_num and L_denom must be positive and L_num &lt; L_denom</w:t>
      </w:r>
    </w:p>
    <w:p w14:paraId="5021D8CC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L_denom = denom_hi&lt;&lt;15 + denom_lo</w:t>
      </w:r>
    </w:p>
    <w:p w14:paraId="3D86E526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denom_hi is a normalized number</w:t>
      </w:r>
    </w:p>
    <w:p w14:paraId="7B11B0E0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The result is in Q30</w:t>
      </w:r>
    </w:p>
    <w:p w14:paraId="70BB8BEA" w14:textId="77777777" w:rsidR="00902B2F" w:rsidRDefault="00902B2F">
      <w:pPr>
        <w:pStyle w:val="WP"/>
      </w:pPr>
      <w:r>
        <w:t>*</w:t>
      </w:r>
    </w:p>
    <w:p w14:paraId="65F38AAA" w14:textId="77777777" w:rsidR="00902B2F" w:rsidRDefault="00902B2F">
      <w:pPr>
        <w:pStyle w:val="WP"/>
      </w:pPr>
      <w:r>
        <w:t>*</w:t>
      </w:r>
      <w:r>
        <w:tab/>
        <w:t>Complexity Weight : 52</w:t>
      </w:r>
    </w:p>
    <w:p w14:paraId="4B1B82EF" w14:textId="77777777" w:rsidR="00902B2F" w:rsidRDefault="00902B2F">
      <w:pPr>
        <w:pStyle w:val="WP"/>
      </w:pPr>
      <w:r>
        <w:t>*</w:t>
      </w:r>
    </w:p>
    <w:p w14:paraId="797AE93B" w14:textId="77777777" w:rsidR="00902B2F" w:rsidRDefault="00902B2F">
      <w:pPr>
        <w:pStyle w:val="WP"/>
      </w:pPr>
      <w:r>
        <w:t>*</w:t>
      </w:r>
      <w:r>
        <w:tab/>
        <w:t>Inputs :</w:t>
      </w:r>
    </w:p>
    <w:p w14:paraId="7B52778A" w14:textId="77777777" w:rsidR="00902B2F" w:rsidRDefault="00902B2F">
      <w:pPr>
        <w:pStyle w:val="WP"/>
      </w:pPr>
      <w:r>
        <w:t>*</w:t>
      </w:r>
    </w:p>
    <w:p w14:paraId="25C0D3C2" w14:textId="77777777" w:rsidR="00902B2F" w:rsidRDefault="00902B2F">
      <w:pPr>
        <w:pStyle w:val="WP"/>
      </w:pPr>
      <w:r>
        <w:t>*</w:t>
      </w:r>
      <w:r>
        <w:tab/>
      </w:r>
      <w:r>
        <w:tab/>
        <w:t>L_num</w:t>
      </w:r>
    </w:p>
    <w:p w14:paraId="71887F3B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1C85FEC2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L_num &lt;= L_denom.</w:t>
      </w:r>
    </w:p>
    <w:p w14:paraId="5B8B29EC" w14:textId="77777777" w:rsidR="00902B2F" w:rsidRDefault="00902B2F">
      <w:pPr>
        <w:pStyle w:val="WP"/>
      </w:pPr>
      <w:r>
        <w:t>*</w:t>
      </w:r>
    </w:p>
    <w:p w14:paraId="04D42D96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(L_denom = denom_hi&lt;&lt;15 + denom_lo)</w:t>
      </w:r>
    </w:p>
    <w:p w14:paraId="5AE587B7" w14:textId="77777777" w:rsidR="00902B2F" w:rsidRDefault="00902B2F">
      <w:pPr>
        <w:pStyle w:val="WP"/>
        <w:keepLines/>
      </w:pPr>
      <w:r>
        <w:t>*</w:t>
      </w:r>
    </w:p>
    <w:p w14:paraId="32946879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denom_hi</w:t>
      </w:r>
    </w:p>
    <w:p w14:paraId="0278C08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normalized integer whose value falls in the</w:t>
      </w:r>
    </w:p>
    <w:p w14:paraId="6D7DC07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0x4000000 &lt; hi &lt; 0x7fff ffff.</w:t>
      </w:r>
    </w:p>
    <w:p w14:paraId="0C4DB0DD" w14:textId="77777777" w:rsidR="00902B2F" w:rsidRDefault="00902B2F">
      <w:pPr>
        <w:pStyle w:val="WP"/>
        <w:keepLines/>
      </w:pPr>
      <w:r>
        <w:t>*</w:t>
      </w:r>
    </w:p>
    <w:p w14:paraId="1B86BCAB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denom_lo</w:t>
      </w:r>
    </w:p>
    <w:p w14:paraId="1B00B04F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positive integer whose value falls in the</w:t>
      </w:r>
    </w:p>
    <w:p w14:paraId="0478856B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0 &lt; lo &lt; 0x7fff ffff.</w:t>
      </w:r>
    </w:p>
    <w:p w14:paraId="1EA30E9F" w14:textId="77777777" w:rsidR="00902B2F" w:rsidRDefault="00902B2F">
      <w:pPr>
        <w:pStyle w:val="WP"/>
      </w:pPr>
      <w:r>
        <w:t>*</w:t>
      </w:r>
    </w:p>
    <w:p w14:paraId="7074BECD" w14:textId="77777777" w:rsidR="00902B2F" w:rsidRDefault="00902B2F">
      <w:pPr>
        <w:pStyle w:val="WP"/>
      </w:pPr>
      <w:r>
        <w:t>*</w:t>
      </w:r>
      <w:r>
        <w:tab/>
        <w:t>Outputs :</w:t>
      </w:r>
    </w:p>
    <w:p w14:paraId="49C8C4E5" w14:textId="77777777" w:rsidR="00902B2F" w:rsidRDefault="00902B2F">
      <w:pPr>
        <w:pStyle w:val="WP"/>
      </w:pPr>
      <w:r>
        <w:t>*</w:t>
      </w:r>
    </w:p>
    <w:p w14:paraId="363659F0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5E25105F" w14:textId="77777777" w:rsidR="00902B2F" w:rsidRDefault="00902B2F">
      <w:pPr>
        <w:pStyle w:val="WP"/>
      </w:pPr>
      <w:r>
        <w:t>*</w:t>
      </w:r>
    </w:p>
    <w:p w14:paraId="4EF1F197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32CE08F8" w14:textId="77777777" w:rsidR="00902B2F" w:rsidRDefault="00902B2F">
      <w:pPr>
        <w:pStyle w:val="WP"/>
      </w:pPr>
      <w:r>
        <w:t>*</w:t>
      </w:r>
    </w:p>
    <w:p w14:paraId="253AE724" w14:textId="77777777" w:rsidR="00902B2F" w:rsidRDefault="00902B2F">
      <w:pPr>
        <w:pStyle w:val="WP"/>
      </w:pPr>
      <w:r>
        <w:t>*</w:t>
      </w:r>
      <w:r>
        <w:tab/>
      </w:r>
      <w:r>
        <w:tab/>
        <w:t>L_div</w:t>
      </w:r>
    </w:p>
    <w:p w14:paraId="5FC209C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1FDC58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L_div &lt;= 0x3fff ffff.</w:t>
      </w:r>
    </w:p>
    <w:p w14:paraId="6F8F824A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L_div is a Q30 value (point between b30 and b29)</w:t>
      </w:r>
    </w:p>
    <w:p w14:paraId="6F863E33" w14:textId="77777777" w:rsidR="00902B2F" w:rsidRDefault="00902B2F">
      <w:pPr>
        <w:pStyle w:val="WP"/>
      </w:pPr>
      <w:r>
        <w:t>*</w:t>
      </w:r>
    </w:p>
    <w:p w14:paraId="0C0D2B55" w14:textId="77777777" w:rsidR="00902B2F" w:rsidRDefault="00902B2F">
      <w:pPr>
        <w:pStyle w:val="WP"/>
      </w:pPr>
      <w:r>
        <w:t>*</w:t>
      </w:r>
      <w:r>
        <w:tab/>
        <w:t>Algorithm :</w:t>
      </w:r>
    </w:p>
    <w:p w14:paraId="704418A5" w14:textId="77777777" w:rsidR="00902B2F" w:rsidRDefault="00902B2F">
      <w:pPr>
        <w:pStyle w:val="WP"/>
      </w:pPr>
      <w:r>
        <w:t>*</w:t>
      </w:r>
    </w:p>
    <w:p w14:paraId="7F7257B1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 xml:space="preserve"> - find = 1/L_denom</w:t>
      </w:r>
    </w:p>
    <w:p w14:paraId="609B14EA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First approximation: approx = 1 / denom_hi</w:t>
      </w:r>
    </w:p>
    <w:p w14:paraId="387E3956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1/L_denom = approx * (2.0 - L_denom * approx )</w:t>
      </w:r>
    </w:p>
    <w:p w14:paraId="5D6A7A66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-  result = L_num * (1/L_denom)</w:t>
      </w:r>
    </w:p>
    <w:p w14:paraId="58E672F2" w14:textId="77777777" w:rsidR="00902B2F" w:rsidRDefault="00902B2F">
      <w:pPr>
        <w:pStyle w:val="WP"/>
      </w:pPr>
      <w:r>
        <w:t>*</w:t>
      </w:r>
    </w:p>
    <w:p w14:paraId="1BD48A3A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3C7A484" w14:textId="77777777" w:rsidR="00902B2F" w:rsidRDefault="00902B2F">
      <w:pPr>
        <w:pStyle w:val="LD10"/>
        <w:keepNext w:val="0"/>
      </w:pPr>
    </w:p>
    <w:p w14:paraId="5CFF46CD" w14:textId="77777777" w:rsidR="00902B2F" w:rsidRDefault="00902B2F">
      <w:pPr>
        <w:pStyle w:val="LD10"/>
        <w:keepNext w:val="0"/>
      </w:pPr>
      <w:r>
        <w:t>Word32 div_32(Word32 L_num, Word16 denom_hi, Word16 denom_lo)</w:t>
      </w:r>
    </w:p>
    <w:p w14:paraId="484C0110" w14:textId="77777777" w:rsidR="00902B2F" w:rsidRDefault="00902B2F">
      <w:pPr>
        <w:pStyle w:val="LD10"/>
        <w:keepNext w:val="0"/>
      </w:pPr>
      <w:r>
        <w:t>{</w:t>
      </w:r>
    </w:p>
    <w:p w14:paraId="26D18D71" w14:textId="77777777" w:rsidR="00902B2F" w:rsidRDefault="00902B2F">
      <w:pPr>
        <w:pStyle w:val="LD10"/>
        <w:keepNext w:val="0"/>
      </w:pPr>
      <w:r>
        <w:t xml:space="preserve">  Word16 approx, hi, lo, n_hi, n_lo;</w:t>
      </w:r>
    </w:p>
    <w:p w14:paraId="502BFE98" w14:textId="77777777" w:rsidR="00902B2F" w:rsidRDefault="00902B2F">
      <w:pPr>
        <w:pStyle w:val="LD10"/>
        <w:keepNext w:val="0"/>
      </w:pPr>
      <w:r>
        <w:t xml:space="preserve">  Word32 t0;</w:t>
      </w:r>
    </w:p>
    <w:p w14:paraId="42D2DF31" w14:textId="77777777" w:rsidR="00902B2F" w:rsidRDefault="00902B2F">
      <w:pPr>
        <w:pStyle w:val="LD10"/>
        <w:keepNext w:val="0"/>
      </w:pPr>
    </w:p>
    <w:p w14:paraId="2EC929B4" w14:textId="77777777" w:rsidR="00902B2F" w:rsidRDefault="00902B2F">
      <w:pPr>
        <w:pStyle w:val="LD10"/>
        <w:keepNext w:val="0"/>
      </w:pPr>
    </w:p>
    <w:p w14:paraId="76519C21" w14:textId="77777777" w:rsidR="00902B2F" w:rsidRDefault="00902B2F">
      <w:pPr>
        <w:pStyle w:val="LD10"/>
        <w:keepNext w:val="0"/>
      </w:pPr>
      <w:r>
        <w:t xml:space="preserve">  /* First approximation: 1 / L_denom = 1/denom_hi */</w:t>
      </w:r>
    </w:p>
    <w:p w14:paraId="33DF919B" w14:textId="77777777" w:rsidR="00902B2F" w:rsidRDefault="00902B2F">
      <w:pPr>
        <w:pStyle w:val="LD10"/>
        <w:keepNext w:val="0"/>
      </w:pPr>
    </w:p>
    <w:p w14:paraId="22E1A547" w14:textId="77777777" w:rsidR="00902B2F" w:rsidRDefault="00902B2F">
      <w:pPr>
        <w:pStyle w:val="LD10"/>
        <w:keepNext w:val="0"/>
      </w:pPr>
      <w:r>
        <w:lastRenderedPageBreak/>
        <w:t xml:space="preserve">  approx = div_s( (Word16)0x3fff, denom_hi);</w:t>
      </w:r>
      <w:r>
        <w:tab/>
        <w:t>/* result in Q15 */</w:t>
      </w:r>
    </w:p>
    <w:p w14:paraId="458E5096" w14:textId="77777777" w:rsidR="00902B2F" w:rsidRDefault="00902B2F">
      <w:pPr>
        <w:pStyle w:val="LD10"/>
        <w:keepNext w:val="0"/>
      </w:pPr>
    </w:p>
    <w:p w14:paraId="7FB66261" w14:textId="77777777" w:rsidR="00902B2F" w:rsidRDefault="00902B2F">
      <w:pPr>
        <w:pStyle w:val="LD10"/>
        <w:keepNext w:val="0"/>
      </w:pPr>
      <w:r>
        <w:t xml:space="preserve"> </w:t>
      </w:r>
      <w:r>
        <w:br w:type="page"/>
      </w:r>
      <w:r>
        <w:lastRenderedPageBreak/>
        <w:t xml:space="preserve"> </w:t>
      </w:r>
    </w:p>
    <w:p w14:paraId="12E925EB" w14:textId="77777777" w:rsidR="00902B2F" w:rsidRDefault="00902B2F">
      <w:pPr>
        <w:pStyle w:val="LD10"/>
        <w:keepNext w:val="0"/>
      </w:pPr>
      <w:r>
        <w:t>/* 1/L_denom = approx * (2.0 - L_denom * approx) */</w:t>
      </w:r>
    </w:p>
    <w:p w14:paraId="15605375" w14:textId="77777777" w:rsidR="00902B2F" w:rsidRDefault="00902B2F">
      <w:pPr>
        <w:pStyle w:val="LD10"/>
        <w:keepNext w:val="0"/>
      </w:pPr>
    </w:p>
    <w:p w14:paraId="2B6E73FD" w14:textId="77777777" w:rsidR="00902B2F" w:rsidRDefault="00902B2F">
      <w:pPr>
        <w:pStyle w:val="LD10"/>
        <w:keepNext w:val="0"/>
      </w:pPr>
      <w:r>
        <w:t xml:space="preserve">  t0 = mpy_mix(denom_hi, denom_lo, approx);</w:t>
      </w:r>
      <w:r>
        <w:tab/>
        <w:t>/* result in Q29 */</w:t>
      </w:r>
    </w:p>
    <w:p w14:paraId="47648B80" w14:textId="77777777" w:rsidR="00902B2F" w:rsidRDefault="00902B2F">
      <w:pPr>
        <w:pStyle w:val="LD10"/>
        <w:keepNext w:val="0"/>
      </w:pPr>
    </w:p>
    <w:p w14:paraId="77487820" w14:textId="77777777" w:rsidR="00902B2F" w:rsidRDefault="00902B2F">
      <w:pPr>
        <w:pStyle w:val="LD10"/>
        <w:keepNext w:val="0"/>
      </w:pPr>
      <w:r>
        <w:t xml:space="preserve">  t0 = L_sub( (Word32)0x40000000, t0);</w:t>
      </w:r>
      <w:r>
        <w:tab/>
      </w:r>
      <w:r>
        <w:tab/>
        <w:t>/* result in Q29 */</w:t>
      </w:r>
    </w:p>
    <w:p w14:paraId="32356088" w14:textId="77777777" w:rsidR="00902B2F" w:rsidRDefault="00902B2F">
      <w:pPr>
        <w:pStyle w:val="LD10"/>
        <w:keepNext w:val="0"/>
      </w:pPr>
    </w:p>
    <w:p w14:paraId="44C51374" w14:textId="77777777" w:rsidR="00902B2F" w:rsidRDefault="00902B2F">
      <w:pPr>
        <w:pStyle w:val="LD10"/>
        <w:keepNext w:val="0"/>
      </w:pPr>
      <w:r>
        <w:t xml:space="preserve">  L_extract(t0, &amp;hi, &amp;lo);</w:t>
      </w:r>
    </w:p>
    <w:p w14:paraId="57881F02" w14:textId="77777777" w:rsidR="00902B2F" w:rsidRDefault="00902B2F">
      <w:pPr>
        <w:pStyle w:val="LD10"/>
        <w:keepNext w:val="0"/>
      </w:pPr>
    </w:p>
    <w:p w14:paraId="1C1A6FB6" w14:textId="77777777" w:rsidR="00902B2F" w:rsidRDefault="00902B2F">
      <w:pPr>
        <w:pStyle w:val="LD10"/>
        <w:keepNext w:val="0"/>
      </w:pPr>
      <w:r>
        <w:t xml:space="preserve">  t0 = mpy_mix(hi, lo, approx);</w:t>
      </w:r>
      <w:r>
        <w:tab/>
      </w:r>
      <w:r>
        <w:tab/>
      </w:r>
      <w:r>
        <w:tab/>
        <w:t>/* = 1/L_denom in Q28 */</w:t>
      </w:r>
    </w:p>
    <w:p w14:paraId="3D3C66BE" w14:textId="77777777" w:rsidR="00902B2F" w:rsidRDefault="00902B2F">
      <w:pPr>
        <w:pStyle w:val="LD10"/>
        <w:keepNext w:val="0"/>
      </w:pPr>
    </w:p>
    <w:p w14:paraId="513E67C1" w14:textId="77777777" w:rsidR="00902B2F" w:rsidRDefault="00902B2F">
      <w:pPr>
        <w:pStyle w:val="LD10"/>
        <w:keepNext w:val="0"/>
      </w:pPr>
      <w:r>
        <w:t xml:space="preserve">  /* L_num * (1/L_denom) */</w:t>
      </w:r>
    </w:p>
    <w:p w14:paraId="621F440F" w14:textId="77777777" w:rsidR="00902B2F" w:rsidRDefault="00902B2F">
      <w:pPr>
        <w:pStyle w:val="LD10"/>
        <w:keepNext w:val="0"/>
      </w:pPr>
    </w:p>
    <w:p w14:paraId="6482D155" w14:textId="77777777" w:rsidR="00902B2F" w:rsidRDefault="00902B2F">
      <w:pPr>
        <w:pStyle w:val="LD10"/>
        <w:keepNext w:val="0"/>
      </w:pPr>
      <w:r>
        <w:t xml:space="preserve">  L_extract(t0, &amp;hi, &amp;lo);</w:t>
      </w:r>
    </w:p>
    <w:p w14:paraId="09A59A93" w14:textId="77777777" w:rsidR="00902B2F" w:rsidRDefault="00902B2F">
      <w:pPr>
        <w:pStyle w:val="LD10"/>
        <w:keepNext w:val="0"/>
      </w:pPr>
      <w:r>
        <w:t xml:space="preserve">  L_extract(L_num, &amp;n_hi, &amp;n_lo);</w:t>
      </w:r>
    </w:p>
    <w:p w14:paraId="3127B413" w14:textId="77777777" w:rsidR="00902B2F" w:rsidRDefault="00902B2F">
      <w:pPr>
        <w:pStyle w:val="LD10"/>
        <w:keepNext w:val="0"/>
      </w:pPr>
      <w:r>
        <w:t xml:space="preserve">  t0 = mpy_32(n_hi, n_lo, hi, lo);</w:t>
      </w:r>
    </w:p>
    <w:p w14:paraId="5B33F8FE" w14:textId="77777777" w:rsidR="00902B2F" w:rsidRDefault="00902B2F">
      <w:pPr>
        <w:pStyle w:val="LD10"/>
        <w:keepNext w:val="0"/>
      </w:pPr>
    </w:p>
    <w:p w14:paraId="73E41C09" w14:textId="77777777" w:rsidR="00902B2F" w:rsidRDefault="00902B2F">
      <w:pPr>
        <w:pStyle w:val="LD10"/>
        <w:keepNext w:val="0"/>
      </w:pPr>
      <w:r>
        <w:t xml:space="preserve">  return( L_shl( t0,(Word16)2) );</w:t>
      </w:r>
      <w:r>
        <w:tab/>
      </w:r>
      <w:r>
        <w:tab/>
      </w:r>
      <w:r>
        <w:tab/>
        <w:t>/* From Q28 to Q30 */</w:t>
      </w:r>
    </w:p>
    <w:p w14:paraId="11147777" w14:textId="77777777" w:rsidR="00902B2F" w:rsidRDefault="00902B2F">
      <w:pPr>
        <w:pStyle w:val="LD10"/>
        <w:keepNext w:val="0"/>
      </w:pPr>
      <w:r>
        <w:t>}</w:t>
      </w:r>
    </w:p>
    <w:p w14:paraId="5937BCD0" w14:textId="77777777" w:rsidR="00902B2F" w:rsidRDefault="00902B2F">
      <w:pPr>
        <w:pStyle w:val="WP"/>
        <w:keepLines/>
      </w:pPr>
    </w:p>
    <w:p w14:paraId="4A535453" w14:textId="77777777" w:rsidR="00902B2F" w:rsidRDefault="00902B2F">
      <w:pPr>
        <w:pStyle w:val="Heading3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.5.3</w:t>
      </w:r>
      <w:r>
        <w:tab/>
        <w:t>Mathematic Functions</w:t>
      </w:r>
    </w:p>
    <w:p w14:paraId="79D6C90B" w14:textId="77777777" w:rsidR="00902B2F" w:rsidRDefault="00902B2F">
      <w:pPr>
        <w:pStyle w:val="WP"/>
      </w:pPr>
    </w:p>
    <w:p w14:paraId="3FEBA37B" w14:textId="77777777" w:rsidR="00902B2F" w:rsidRDefault="00902B2F">
      <w:pPr>
        <w:pStyle w:val="WP"/>
        <w:ind w:right="282"/>
      </w:pPr>
      <w:r>
        <w:t>/************************************************************************</w:t>
      </w:r>
    </w:p>
    <w:p w14:paraId="4DEB8285" w14:textId="77777777" w:rsidR="00902B2F" w:rsidRDefault="00902B2F">
      <w:pPr>
        <w:pStyle w:val="WP"/>
        <w:ind w:right="282"/>
      </w:pPr>
      <w:r>
        <w:t>*</w:t>
      </w:r>
    </w:p>
    <w:p w14:paraId="5EFB042D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0" w:name="fmat_tet_c"/>
      <w:bookmarkEnd w:id="10"/>
      <w:r>
        <w:tab/>
      </w:r>
      <w:r>
        <w:tab/>
        <w:t>:</w:t>
      </w:r>
      <w:r>
        <w:tab/>
        <w:t>fmat_tet.c</w:t>
      </w:r>
    </w:p>
    <w:p w14:paraId="5EDC26B6" w14:textId="77777777" w:rsidR="00902B2F" w:rsidRDefault="00902B2F">
      <w:pPr>
        <w:pStyle w:val="WP"/>
        <w:ind w:right="282"/>
      </w:pPr>
      <w:r>
        <w:t>*</w:t>
      </w:r>
    </w:p>
    <w:p w14:paraId="3EC5F154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Library of mathematic functions used in the TETRA codec</w:t>
      </w:r>
    </w:p>
    <w:p w14:paraId="4AC7FBDB" w14:textId="77777777" w:rsidR="00902B2F" w:rsidRDefault="00902B2F">
      <w:pPr>
        <w:pStyle w:val="WP"/>
        <w:ind w:right="282"/>
      </w:pPr>
      <w:r>
        <w:t>*</w:t>
      </w:r>
    </w:p>
    <w:p w14:paraId="7515E050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634B6282" w14:textId="77777777" w:rsidR="00902B2F" w:rsidRDefault="00902B2F">
      <w:pPr>
        <w:pStyle w:val="WP"/>
        <w:ind w:right="282"/>
      </w:pPr>
      <w:r>
        <w:t>*</w:t>
      </w:r>
    </w:p>
    <w:p w14:paraId="5E0F0265" w14:textId="77777777" w:rsidR="00902B2F" w:rsidRDefault="00902B2F">
      <w:pPr>
        <w:pStyle w:val="WP"/>
        <w:ind w:right="282"/>
      </w:pPr>
      <w:r>
        <w:t>*</w:t>
      </w:r>
      <w:r>
        <w:tab/>
        <w:t>FUNCTIONS</w:t>
      </w:r>
      <w:r>
        <w:tab/>
      </w:r>
      <w:r>
        <w:tab/>
        <w:t>:</w:t>
      </w:r>
      <w:r>
        <w:tab/>
        <w:t>- inv_sqrt()</w:t>
      </w:r>
    </w:p>
    <w:p w14:paraId="00DBCF7C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Log2()</w:t>
      </w:r>
    </w:p>
    <w:p w14:paraId="0BB38604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pow2()</w:t>
      </w:r>
    </w:p>
    <w:p w14:paraId="01290340" w14:textId="77777777" w:rsidR="00902B2F" w:rsidRDefault="00902B2F">
      <w:pPr>
        <w:pStyle w:val="WP"/>
        <w:ind w:right="282"/>
      </w:pPr>
      <w:r>
        <w:t>*</w:t>
      </w:r>
    </w:p>
    <w:p w14:paraId="1D6E6B48" w14:textId="77777777" w:rsidR="00902B2F" w:rsidRDefault="00902B2F">
      <w:pPr>
        <w:pStyle w:val="WP"/>
        <w:ind w:right="282"/>
      </w:pPr>
      <w:r>
        <w:t>************************************************************************</w:t>
      </w:r>
    </w:p>
    <w:p w14:paraId="30166DC1" w14:textId="77777777" w:rsidR="00902B2F" w:rsidRDefault="00902B2F">
      <w:pPr>
        <w:pStyle w:val="WP"/>
      </w:pPr>
      <w:r>
        <w:t>*</w:t>
      </w:r>
    </w:p>
    <w:p w14:paraId="677D6279" w14:textId="77777777" w:rsidR="00902B2F" w:rsidRDefault="00902B2F">
      <w:pPr>
        <w:pStyle w:val="WP"/>
        <w:ind w:right="282"/>
      </w:pPr>
      <w:r>
        <w:t>*</w:t>
      </w:r>
      <w:r>
        <w:tab/>
        <w:t>INCLUDED FILES</w:t>
      </w:r>
      <w:r>
        <w:tab/>
        <w:t>:</w:t>
      </w:r>
      <w:r>
        <w:tab/>
        <w:t>source.h</w:t>
      </w:r>
    </w:p>
    <w:p w14:paraId="5037A23C" w14:textId="77777777" w:rsidR="00902B2F" w:rsidRDefault="00902B2F">
      <w:pPr>
        <w:pStyle w:val="WP"/>
        <w:ind w:right="282"/>
      </w:pPr>
      <w:r>
        <w:t>*</w:t>
      </w:r>
    </w:p>
    <w:p w14:paraId="0157AF51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inv_sqrt.tab</w:t>
      </w:r>
    </w:p>
    <w:p w14:paraId="1BED6FE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log2.tab</w:t>
      </w:r>
    </w:p>
    <w:p w14:paraId="7EEA8A3E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pow2.tab</w:t>
      </w:r>
    </w:p>
    <w:p w14:paraId="06C66101" w14:textId="77777777" w:rsidR="00902B2F" w:rsidRDefault="00902B2F">
      <w:pPr>
        <w:pStyle w:val="WP"/>
      </w:pPr>
      <w:r>
        <w:t>*</w:t>
      </w:r>
    </w:p>
    <w:p w14:paraId="03841199" w14:textId="77777777" w:rsidR="00902B2F" w:rsidRDefault="00902B2F">
      <w:pPr>
        <w:pStyle w:val="WP"/>
        <w:ind w:right="282"/>
      </w:pPr>
      <w:r>
        <w:t>************************************************************************/</w:t>
      </w:r>
    </w:p>
    <w:p w14:paraId="7CA3D0D4" w14:textId="77777777" w:rsidR="00902B2F" w:rsidRDefault="00902B2F">
      <w:pPr>
        <w:pStyle w:val="LD10"/>
        <w:keepNext w:val="0"/>
      </w:pPr>
    </w:p>
    <w:p w14:paraId="338F4256" w14:textId="77777777" w:rsidR="00902B2F" w:rsidRDefault="00902B2F">
      <w:pPr>
        <w:pStyle w:val="LD10"/>
        <w:keepNext w:val="0"/>
      </w:pPr>
      <w:r>
        <w:t>#include "source.h"</w:t>
      </w:r>
    </w:p>
    <w:p w14:paraId="19F0B7AF" w14:textId="77777777" w:rsidR="00902B2F" w:rsidRDefault="00902B2F">
      <w:pPr>
        <w:pStyle w:val="LD10"/>
        <w:keepNext w:val="0"/>
      </w:pPr>
    </w:p>
    <w:p w14:paraId="42C37144" w14:textId="77777777" w:rsidR="00902B2F" w:rsidRDefault="00902B2F">
      <w:pPr>
        <w:pStyle w:val="LD10"/>
        <w:keepNext w:val="0"/>
      </w:pPr>
      <w:r>
        <w:t>#include "inv_sqrt.tab"         /* Table for inv_sqrt() */</w:t>
      </w:r>
    </w:p>
    <w:p w14:paraId="5EDD1C7C" w14:textId="77777777" w:rsidR="00902B2F" w:rsidRDefault="00902B2F">
      <w:pPr>
        <w:pStyle w:val="LD10"/>
        <w:keepNext w:val="0"/>
      </w:pPr>
      <w:r>
        <w:t>#include "log2.tab"             /* Table for Log2() */</w:t>
      </w:r>
    </w:p>
    <w:p w14:paraId="639AB8A1" w14:textId="77777777" w:rsidR="00902B2F" w:rsidRDefault="00902B2F">
      <w:pPr>
        <w:pStyle w:val="LD10"/>
        <w:keepNext w:val="0"/>
      </w:pPr>
      <w:r>
        <w:t>#include "pow2.tab"             /* Table for pow2() */</w:t>
      </w:r>
    </w:p>
    <w:p w14:paraId="41A9F4CB" w14:textId="77777777" w:rsidR="00902B2F" w:rsidRDefault="00902B2F">
      <w:pPr>
        <w:pStyle w:val="LD10"/>
        <w:keepNext w:val="0"/>
      </w:pPr>
    </w:p>
    <w:p w14:paraId="3020F6B3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BA4FA87" w14:textId="77777777" w:rsidR="00902B2F" w:rsidRDefault="00902B2F">
      <w:pPr>
        <w:pStyle w:val="WP"/>
      </w:pPr>
      <w:r>
        <w:t>*</w:t>
      </w:r>
    </w:p>
    <w:p w14:paraId="032C1484" w14:textId="77777777" w:rsidR="00902B2F" w:rsidRDefault="00902B2F">
      <w:pPr>
        <w:pStyle w:val="WP"/>
      </w:pPr>
      <w:r>
        <w:t>*</w:t>
      </w:r>
      <w:r>
        <w:tab/>
        <w:t>Function Name : inv_sqrt</w:t>
      </w:r>
      <w:r>
        <w:fldChar w:fldCharType="begin"/>
      </w:r>
      <w:r>
        <w:instrText>xe "inv_sqrt</w:instrText>
      </w:r>
      <w:r>
        <w:tab/>
      </w:r>
      <w:r>
        <w:tab/>
        <w:instrText>fmat_tet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.5.3"</w:instrText>
      </w:r>
      <w:r>
        <w:fldChar w:fldCharType="end"/>
      </w:r>
    </w:p>
    <w:p w14:paraId="4D1BCF03" w14:textId="77777777" w:rsidR="00902B2F" w:rsidRDefault="00902B2F">
      <w:pPr>
        <w:pStyle w:val="WP"/>
      </w:pPr>
      <w:r>
        <w:t>*</w:t>
      </w:r>
    </w:p>
    <w:p w14:paraId="3EE195BC" w14:textId="77777777" w:rsidR="00902B2F" w:rsidRDefault="00902B2F">
      <w:pPr>
        <w:pStyle w:val="WP"/>
      </w:pPr>
      <w:r>
        <w:t>*</w:t>
      </w:r>
      <w:r>
        <w:tab/>
        <w:t>Purpose :</w:t>
      </w:r>
    </w:p>
    <w:p w14:paraId="6F3A3080" w14:textId="77777777" w:rsidR="00902B2F" w:rsidRDefault="00902B2F">
      <w:pPr>
        <w:pStyle w:val="WP"/>
      </w:pPr>
      <w:r>
        <w:t>*</w:t>
      </w:r>
    </w:p>
    <w:p w14:paraId="26638B39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Compute 1/sqrt(L_x).</w:t>
      </w:r>
    </w:p>
    <w:p w14:paraId="53E0D2C3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L_x is positive. The result is in Q30.</w:t>
      </w:r>
    </w:p>
    <w:p w14:paraId="7302607F" w14:textId="77777777" w:rsidR="00902B2F" w:rsidRDefault="00902B2F">
      <w:pPr>
        <w:pStyle w:val="WP"/>
      </w:pPr>
      <w:r>
        <w:t>*</w:t>
      </w:r>
    </w:p>
    <w:p w14:paraId="3D3CEA4A" w14:textId="77777777" w:rsidR="00902B2F" w:rsidRDefault="00902B2F">
      <w:pPr>
        <w:pStyle w:val="WP"/>
      </w:pPr>
      <w:r>
        <w:t>*</w:t>
      </w:r>
      <w:r>
        <w:tab/>
        <w:t>Complexity Weight : 56</w:t>
      </w:r>
    </w:p>
    <w:p w14:paraId="64F4DFFD" w14:textId="77777777" w:rsidR="00902B2F" w:rsidRDefault="00902B2F">
      <w:pPr>
        <w:pStyle w:val="WP"/>
      </w:pPr>
      <w:r>
        <w:t>*</w:t>
      </w:r>
    </w:p>
    <w:p w14:paraId="2141D536" w14:textId="77777777" w:rsidR="00902B2F" w:rsidRDefault="00902B2F">
      <w:pPr>
        <w:pStyle w:val="WP"/>
      </w:pPr>
      <w:r>
        <w:t>*</w:t>
      </w:r>
      <w:r>
        <w:tab/>
        <w:t>Inputs :</w:t>
      </w:r>
    </w:p>
    <w:p w14:paraId="759D4C76" w14:textId="77777777" w:rsidR="00902B2F" w:rsidRDefault="00902B2F">
      <w:pPr>
        <w:pStyle w:val="WP"/>
      </w:pPr>
      <w:r>
        <w:t>*</w:t>
      </w:r>
    </w:p>
    <w:p w14:paraId="2E8B2E86" w14:textId="77777777" w:rsidR="00902B2F" w:rsidRDefault="00902B2F">
      <w:pPr>
        <w:pStyle w:val="WP"/>
      </w:pPr>
      <w:r>
        <w:t>*</w:t>
      </w:r>
      <w:r>
        <w:tab/>
      </w:r>
      <w:r>
        <w:tab/>
        <w:t>L_x</w:t>
      </w:r>
    </w:p>
    <w:p w14:paraId="2C8494A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7546EF6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L_x &lt;= 0x7fff ffff.</w:t>
      </w:r>
    </w:p>
    <w:p w14:paraId="3D5B397B" w14:textId="77777777" w:rsidR="00902B2F" w:rsidRDefault="00902B2F">
      <w:pPr>
        <w:pStyle w:val="WP"/>
      </w:pPr>
      <w:r>
        <w:t>*</w:t>
      </w:r>
    </w:p>
    <w:p w14:paraId="6FB8EF49" w14:textId="77777777" w:rsidR="00902B2F" w:rsidRDefault="00902B2F">
      <w:pPr>
        <w:pStyle w:val="WP"/>
      </w:pPr>
      <w:r>
        <w:t>*</w:t>
      </w:r>
      <w:r>
        <w:tab/>
        <w:t>Outputs :</w:t>
      </w:r>
    </w:p>
    <w:p w14:paraId="24C0A7ED" w14:textId="77777777" w:rsidR="00902B2F" w:rsidRDefault="00902B2F">
      <w:pPr>
        <w:pStyle w:val="WP"/>
      </w:pPr>
      <w:r>
        <w:t>*</w:t>
      </w:r>
    </w:p>
    <w:p w14:paraId="0DF6F1DD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55A958B1" w14:textId="77777777" w:rsidR="00902B2F" w:rsidRDefault="00902B2F">
      <w:pPr>
        <w:pStyle w:val="WP"/>
      </w:pPr>
      <w:r>
        <w:t>*</w:t>
      </w:r>
    </w:p>
    <w:p w14:paraId="5CBC5AFC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40FB69D6" w14:textId="77777777" w:rsidR="00902B2F" w:rsidRDefault="00902B2F">
      <w:pPr>
        <w:pStyle w:val="WP"/>
      </w:pPr>
      <w:r>
        <w:t>*</w:t>
      </w:r>
    </w:p>
    <w:p w14:paraId="08180CFD" w14:textId="77777777" w:rsidR="00902B2F" w:rsidRDefault="00902B2F">
      <w:pPr>
        <w:pStyle w:val="WP"/>
      </w:pPr>
      <w:r>
        <w:t>*</w:t>
      </w:r>
      <w:r>
        <w:tab/>
      </w:r>
      <w:r>
        <w:tab/>
        <w:t>L_y</w:t>
      </w:r>
    </w:p>
    <w:p w14:paraId="1DB6FC0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0FEEB81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L_y &lt;= 0x3fff ffff.</w:t>
      </w:r>
    </w:p>
    <w:p w14:paraId="5419ECC7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L_y is a Q30 value (point between b30 and b29)</w:t>
      </w:r>
    </w:p>
    <w:p w14:paraId="019D69A2" w14:textId="77777777" w:rsidR="00902B2F" w:rsidRDefault="00902B2F">
      <w:pPr>
        <w:pStyle w:val="WP"/>
      </w:pPr>
      <w:r>
        <w:t>*</w:t>
      </w:r>
    </w:p>
    <w:p w14:paraId="0EEA2F71" w14:textId="77777777" w:rsidR="00902B2F" w:rsidRDefault="00902B2F">
      <w:pPr>
        <w:pStyle w:val="WP"/>
      </w:pPr>
      <w:r>
        <w:t>*</w:t>
      </w:r>
      <w:r>
        <w:tab/>
        <w:t>Algorithm :</w:t>
      </w:r>
    </w:p>
    <w:p w14:paraId="492AAF62" w14:textId="77777777" w:rsidR="00902B2F" w:rsidRDefault="00902B2F">
      <w:pPr>
        <w:pStyle w:val="WP"/>
      </w:pPr>
      <w:r>
        <w:t>*</w:t>
      </w:r>
    </w:p>
    <w:p w14:paraId="059723D3" w14:textId="77777777" w:rsidR="00902B2F" w:rsidRDefault="00902B2F">
      <w:pPr>
        <w:pStyle w:val="WP"/>
      </w:pPr>
      <w:r>
        <w:t>*</w:t>
      </w:r>
      <w:r>
        <w:tab/>
      </w:r>
      <w:r>
        <w:tab/>
        <w:t>The function 1/sqrt(L_x) is approximated by a table (tab_inv_sqrt)</w:t>
      </w:r>
    </w:p>
    <w:p w14:paraId="12460FF3" w14:textId="77777777" w:rsidR="00902B2F" w:rsidRDefault="00902B2F">
      <w:pPr>
        <w:pStyle w:val="WP"/>
      </w:pPr>
      <w:r>
        <w:t>*</w:t>
      </w:r>
      <w:r>
        <w:tab/>
      </w:r>
      <w:r>
        <w:tab/>
        <w:t>and linear interpolation :</w:t>
      </w:r>
    </w:p>
    <w:p w14:paraId="24DE9CE5" w14:textId="77777777" w:rsidR="00902B2F" w:rsidRDefault="00902B2F">
      <w:pPr>
        <w:pStyle w:val="WP"/>
      </w:pPr>
      <w:r>
        <w:t>*</w:t>
      </w:r>
    </w:p>
    <w:p w14:paraId="0B35B8D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1 - Normalization of L_x</w:t>
      </w:r>
    </w:p>
    <w:p w14:paraId="2700B3B3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2 - If (30-exponant) is even then shift right once</w:t>
      </w:r>
    </w:p>
    <w:p w14:paraId="60FA9837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3 - exponant = (30-exponant)/2  +1</w:t>
      </w:r>
    </w:p>
    <w:p w14:paraId="08AE6D0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4 - i = bit25-b31 of L_x,    16 &lt;= i &lt;= 63  -&gt;because of normalization</w:t>
      </w:r>
    </w:p>
    <w:p w14:paraId="269A0A87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5 - a = bit10-b24</w:t>
      </w:r>
    </w:p>
    <w:p w14:paraId="7E92941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6 - i -=16</w:t>
      </w:r>
    </w:p>
    <w:p w14:paraId="584909C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7 - L_y = tab_inv_sqrt[i]&lt;&lt;16 - (tab_inv_sqrt[i] - tab_inv_sqrt[i+1]) * a * 2</w:t>
      </w:r>
    </w:p>
    <w:p w14:paraId="0509113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8 - L_y &gt;&gt;= exponant</w:t>
      </w:r>
    </w:p>
    <w:p w14:paraId="47E5BFAC" w14:textId="77777777" w:rsidR="00902B2F" w:rsidRDefault="00902B2F">
      <w:pPr>
        <w:pStyle w:val="WP"/>
      </w:pPr>
      <w:r>
        <w:t>*</w:t>
      </w:r>
    </w:p>
    <w:p w14:paraId="53F703C6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658980C" w14:textId="77777777" w:rsidR="00902B2F" w:rsidRDefault="00902B2F">
      <w:pPr>
        <w:pStyle w:val="LD10"/>
        <w:keepNext w:val="0"/>
        <w:rPr>
          <w:rFonts w:ascii="Univers (WN)" w:hAnsi="Univers (WN)" w:cs="Univers (WN)"/>
        </w:rPr>
      </w:pPr>
    </w:p>
    <w:p w14:paraId="4FCDEB63" w14:textId="77777777" w:rsidR="00902B2F" w:rsidRDefault="00902B2F">
      <w:pPr>
        <w:pStyle w:val="LD10"/>
        <w:keepNext w:val="0"/>
      </w:pPr>
      <w:r>
        <w:t>Word32 inv_sqrt(Word32 L_x)</w:t>
      </w:r>
    </w:p>
    <w:p w14:paraId="29CC0571" w14:textId="77777777" w:rsidR="00902B2F" w:rsidRDefault="00902B2F">
      <w:pPr>
        <w:pStyle w:val="LD10"/>
        <w:keepNext w:val="0"/>
      </w:pPr>
      <w:r>
        <w:t>{</w:t>
      </w:r>
    </w:p>
    <w:p w14:paraId="12F976AD" w14:textId="77777777" w:rsidR="00902B2F" w:rsidRDefault="00902B2F">
      <w:pPr>
        <w:pStyle w:val="LD10"/>
        <w:keepNext w:val="0"/>
      </w:pPr>
      <w:r>
        <w:t xml:space="preserve">  Word16 exp, i, a, tmp;</w:t>
      </w:r>
    </w:p>
    <w:p w14:paraId="074A8E49" w14:textId="77777777" w:rsidR="00902B2F" w:rsidRDefault="00902B2F">
      <w:pPr>
        <w:pStyle w:val="LD10"/>
        <w:keepNext w:val="0"/>
      </w:pPr>
      <w:r>
        <w:t xml:space="preserve">  Word32 L_y;</w:t>
      </w:r>
    </w:p>
    <w:p w14:paraId="52414C47" w14:textId="77777777" w:rsidR="00902B2F" w:rsidRDefault="00902B2F">
      <w:pPr>
        <w:pStyle w:val="LD10"/>
        <w:keepNext w:val="0"/>
      </w:pPr>
    </w:p>
    <w:p w14:paraId="2E181DC1" w14:textId="77777777" w:rsidR="00902B2F" w:rsidRDefault="00902B2F">
      <w:pPr>
        <w:pStyle w:val="LD10"/>
        <w:keepNext w:val="0"/>
      </w:pPr>
      <w:r>
        <w:t xml:space="preserve">  if( L_x &lt;= (Word32)0) return ( (Word32)0x3fffffff);</w:t>
      </w:r>
    </w:p>
    <w:p w14:paraId="6E3A4668" w14:textId="77777777" w:rsidR="00902B2F" w:rsidRDefault="00902B2F">
      <w:pPr>
        <w:pStyle w:val="LD10"/>
        <w:keepNext w:val="0"/>
      </w:pPr>
      <w:r>
        <w:br w:type="page"/>
      </w:r>
    </w:p>
    <w:p w14:paraId="4CAC070E" w14:textId="77777777" w:rsidR="00902B2F" w:rsidRDefault="00902B2F">
      <w:pPr>
        <w:pStyle w:val="LD10"/>
        <w:keepNext w:val="0"/>
      </w:pPr>
      <w:r>
        <w:t xml:space="preserve">  exp = norm_l(L_x);</w:t>
      </w:r>
    </w:p>
    <w:p w14:paraId="7E9786EA" w14:textId="77777777" w:rsidR="00902B2F" w:rsidRDefault="00902B2F">
      <w:pPr>
        <w:pStyle w:val="LD10"/>
        <w:keepNext w:val="0"/>
      </w:pPr>
      <w:r>
        <w:t xml:space="preserve">  L_x = L_shl(L_x, exp );</w:t>
      </w:r>
      <w:r>
        <w:tab/>
      </w:r>
      <w:r>
        <w:tab/>
        <w:t>/* L_x is normalized */</w:t>
      </w:r>
    </w:p>
    <w:p w14:paraId="161FAF41" w14:textId="77777777" w:rsidR="00902B2F" w:rsidRDefault="00902B2F">
      <w:pPr>
        <w:pStyle w:val="LD10"/>
        <w:keepNext w:val="0"/>
      </w:pPr>
    </w:p>
    <w:p w14:paraId="589307FC" w14:textId="77777777" w:rsidR="00902B2F" w:rsidRDefault="00902B2F">
      <w:pPr>
        <w:pStyle w:val="LD10"/>
        <w:keepNext w:val="0"/>
      </w:pPr>
      <w:r>
        <w:t xml:space="preserve">  exp = sub( (Word16)30, exp );</w:t>
      </w:r>
    </w:p>
    <w:p w14:paraId="1BA6314E" w14:textId="77777777" w:rsidR="00902B2F" w:rsidRDefault="00902B2F">
      <w:pPr>
        <w:pStyle w:val="LD10"/>
        <w:keepNext w:val="0"/>
      </w:pPr>
      <w:r>
        <w:t xml:space="preserve">  if( (exp &amp; 1) == 0 )</w:t>
      </w:r>
      <w:r>
        <w:tab/>
      </w:r>
      <w:r>
        <w:tab/>
      </w:r>
      <w:r>
        <w:tab/>
        <w:t>/* If exponant even -&gt; shift right */</w:t>
      </w:r>
    </w:p>
    <w:p w14:paraId="51BE403F" w14:textId="77777777" w:rsidR="00902B2F" w:rsidRDefault="00902B2F">
      <w:pPr>
        <w:pStyle w:val="LD10"/>
        <w:keepNext w:val="0"/>
      </w:pPr>
      <w:r>
        <w:t xml:space="preserve">      L_x = L_shr( L_x, (Word16)1 );</w:t>
      </w:r>
    </w:p>
    <w:p w14:paraId="0AB39299" w14:textId="77777777" w:rsidR="00902B2F" w:rsidRDefault="00902B2F">
      <w:pPr>
        <w:pStyle w:val="LD10"/>
        <w:keepNext w:val="0"/>
      </w:pPr>
    </w:p>
    <w:p w14:paraId="260BA5AA" w14:textId="77777777" w:rsidR="00902B2F" w:rsidRDefault="00902B2F">
      <w:pPr>
        <w:pStyle w:val="LD10"/>
        <w:keepNext w:val="0"/>
      </w:pPr>
      <w:r>
        <w:t xml:space="preserve">  exp = shr( exp, (Word16)1 );</w:t>
      </w:r>
    </w:p>
    <w:p w14:paraId="27DF396F" w14:textId="77777777" w:rsidR="00902B2F" w:rsidRDefault="00902B2F">
      <w:pPr>
        <w:pStyle w:val="LD10"/>
        <w:keepNext w:val="0"/>
      </w:pPr>
      <w:r>
        <w:t xml:space="preserve">  exp = add( exp, (Word16)1 );</w:t>
      </w:r>
    </w:p>
    <w:p w14:paraId="39AB2686" w14:textId="77777777" w:rsidR="00902B2F" w:rsidRDefault="00902B2F">
      <w:pPr>
        <w:pStyle w:val="LD10"/>
        <w:keepNext w:val="0"/>
      </w:pPr>
    </w:p>
    <w:p w14:paraId="75F1BC4A" w14:textId="77777777" w:rsidR="00902B2F" w:rsidRDefault="00902B2F">
      <w:pPr>
        <w:pStyle w:val="LD10"/>
        <w:keepNext w:val="0"/>
      </w:pPr>
      <w:r>
        <w:t xml:space="preserve">  L_x = L_shr( L_x, (Word16)9 );</w:t>
      </w:r>
    </w:p>
    <w:p w14:paraId="55D16C60" w14:textId="77777777" w:rsidR="00902B2F" w:rsidRDefault="00902B2F">
      <w:pPr>
        <w:pStyle w:val="LD10"/>
        <w:keepNext w:val="0"/>
      </w:pPr>
      <w:r>
        <w:t xml:space="preserve">  i   = extract_h(L_x);</w:t>
      </w:r>
      <w:r>
        <w:tab/>
      </w:r>
      <w:r>
        <w:tab/>
      </w:r>
      <w:r>
        <w:tab/>
        <w:t>/* Extract b25-b31 */</w:t>
      </w:r>
    </w:p>
    <w:p w14:paraId="5E3784B3" w14:textId="77777777" w:rsidR="00902B2F" w:rsidRDefault="00902B2F">
      <w:pPr>
        <w:pStyle w:val="LD10"/>
        <w:keepNext w:val="0"/>
      </w:pPr>
      <w:r>
        <w:t xml:space="preserve">  L_x = L_shr( L_x, (Word16)1 );</w:t>
      </w:r>
    </w:p>
    <w:p w14:paraId="12EAC177" w14:textId="77777777" w:rsidR="00902B2F" w:rsidRDefault="00902B2F">
      <w:pPr>
        <w:pStyle w:val="LD10"/>
        <w:keepNext w:val="0"/>
      </w:pPr>
      <w:r>
        <w:t xml:space="preserve">  a   = extract_l(L_x);</w:t>
      </w:r>
      <w:r>
        <w:tab/>
      </w:r>
      <w:r>
        <w:tab/>
      </w:r>
      <w:r>
        <w:tab/>
        <w:t>/* Extract b10-b24 */</w:t>
      </w:r>
    </w:p>
    <w:p w14:paraId="530C9E10" w14:textId="77777777" w:rsidR="00902B2F" w:rsidRDefault="00902B2F">
      <w:pPr>
        <w:pStyle w:val="LD10"/>
        <w:keepNext w:val="0"/>
      </w:pPr>
      <w:r>
        <w:t xml:space="preserve">  a   = a &amp; (Word16)0x7fff;</w:t>
      </w:r>
    </w:p>
    <w:p w14:paraId="2618AF9E" w14:textId="77777777" w:rsidR="00902B2F" w:rsidRDefault="00902B2F">
      <w:pPr>
        <w:pStyle w:val="LD10"/>
        <w:keepNext w:val="0"/>
      </w:pPr>
    </w:p>
    <w:p w14:paraId="1C161824" w14:textId="77777777" w:rsidR="00902B2F" w:rsidRDefault="00902B2F">
      <w:pPr>
        <w:pStyle w:val="LD10"/>
        <w:keepNext w:val="0"/>
      </w:pPr>
      <w:r>
        <w:t xml:space="preserve">  i   = sub( i, (Word16)16 );</w:t>
      </w:r>
    </w:p>
    <w:p w14:paraId="16A8EB75" w14:textId="77777777" w:rsidR="00902B2F" w:rsidRDefault="00902B2F">
      <w:pPr>
        <w:pStyle w:val="LD10"/>
        <w:keepNext w:val="0"/>
      </w:pPr>
    </w:p>
    <w:p w14:paraId="695D9AD4" w14:textId="77777777" w:rsidR="00902B2F" w:rsidRDefault="00902B2F">
      <w:pPr>
        <w:pStyle w:val="LD10"/>
        <w:keepNext w:val="0"/>
      </w:pPr>
      <w:r>
        <w:t xml:space="preserve">  L_y = L_deposit_h(tab_inv_sqrt[i]);</w:t>
      </w:r>
      <w:r>
        <w:tab/>
        <w:t>/* tab_inv_sqrt[i] &lt;&lt; 16 */</w:t>
      </w:r>
    </w:p>
    <w:p w14:paraId="4709A11D" w14:textId="77777777" w:rsidR="00902B2F" w:rsidRDefault="00902B2F">
      <w:pPr>
        <w:pStyle w:val="LD10"/>
        <w:keepNext w:val="0"/>
      </w:pPr>
      <w:r>
        <w:t xml:space="preserve">  tmp = sub(tab_inv_sqrt[i], tab_inv_sqrt[i+1]);</w:t>
      </w:r>
    </w:p>
    <w:p w14:paraId="5776B72A" w14:textId="77777777" w:rsidR="00902B2F" w:rsidRDefault="00902B2F">
      <w:pPr>
        <w:pStyle w:val="LD10"/>
        <w:keepNext w:val="0"/>
      </w:pPr>
      <w:r>
        <w:tab/>
      </w:r>
      <w:r>
        <w:tab/>
      </w:r>
      <w:r>
        <w:tab/>
      </w:r>
      <w:r>
        <w:tab/>
      </w:r>
      <w:r>
        <w:tab/>
        <w:t xml:space="preserve">    /* tab_inv_sqrt[i] - tab_inv_sqrt[i+1])*/</w:t>
      </w:r>
    </w:p>
    <w:p w14:paraId="005DBA1A" w14:textId="77777777" w:rsidR="00902B2F" w:rsidRDefault="00902B2F">
      <w:pPr>
        <w:pStyle w:val="LD10"/>
        <w:keepNext w:val="0"/>
      </w:pPr>
      <w:r>
        <w:t xml:space="preserve">  L_y = L_msu(L_y, tmp, a);</w:t>
      </w:r>
      <w:r>
        <w:tab/>
      </w:r>
      <w:r>
        <w:tab/>
      </w:r>
      <w:r>
        <w:tab/>
        <w:t>/* L_y -=  tmp*a*2 */</w:t>
      </w:r>
    </w:p>
    <w:p w14:paraId="26B923E1" w14:textId="77777777" w:rsidR="00902B2F" w:rsidRDefault="00902B2F">
      <w:pPr>
        <w:pStyle w:val="LD10"/>
        <w:keepNext w:val="0"/>
      </w:pPr>
    </w:p>
    <w:p w14:paraId="27A23D91" w14:textId="77777777" w:rsidR="00902B2F" w:rsidRDefault="00902B2F">
      <w:pPr>
        <w:pStyle w:val="LD10"/>
        <w:keepNext w:val="0"/>
      </w:pPr>
      <w:r>
        <w:t xml:space="preserve">  L_y = L_shr(L_y, exp);</w:t>
      </w:r>
      <w:r>
        <w:tab/>
      </w:r>
      <w:r>
        <w:tab/>
        <w:t>/* denormalization */</w:t>
      </w:r>
    </w:p>
    <w:p w14:paraId="1620A8D6" w14:textId="77777777" w:rsidR="00902B2F" w:rsidRDefault="00902B2F">
      <w:pPr>
        <w:pStyle w:val="LD10"/>
        <w:keepNext w:val="0"/>
      </w:pPr>
    </w:p>
    <w:p w14:paraId="7DF9E651" w14:textId="77777777" w:rsidR="00902B2F" w:rsidRDefault="00902B2F">
      <w:pPr>
        <w:pStyle w:val="LD10"/>
        <w:keepNext w:val="0"/>
      </w:pPr>
      <w:r>
        <w:t xml:space="preserve">  return(L_y);</w:t>
      </w:r>
    </w:p>
    <w:p w14:paraId="7705A3B0" w14:textId="77777777" w:rsidR="00902B2F" w:rsidRDefault="00902B2F">
      <w:pPr>
        <w:pStyle w:val="LD10"/>
        <w:keepNext w:val="0"/>
      </w:pPr>
      <w:r>
        <w:t>}</w:t>
      </w:r>
    </w:p>
    <w:p w14:paraId="2E65974B" w14:textId="77777777" w:rsidR="00902B2F" w:rsidRDefault="00902B2F">
      <w:pPr>
        <w:pStyle w:val="WP"/>
      </w:pPr>
    </w:p>
    <w:p w14:paraId="0A69D192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8997FCB" w14:textId="77777777" w:rsidR="00902B2F" w:rsidRDefault="00902B2F">
      <w:pPr>
        <w:pStyle w:val="WP"/>
      </w:pPr>
      <w:r>
        <w:t>*</w:t>
      </w:r>
    </w:p>
    <w:p w14:paraId="53C85999" w14:textId="77777777" w:rsidR="00902B2F" w:rsidRDefault="00902B2F">
      <w:pPr>
        <w:pStyle w:val="WP"/>
      </w:pPr>
      <w:r>
        <w:t>*</w:t>
      </w:r>
      <w:r>
        <w:tab/>
        <w:t>Function Name : Log2</w:t>
      </w:r>
      <w:r>
        <w:fldChar w:fldCharType="begin"/>
      </w:r>
      <w:r>
        <w:instrText>xe "Log2</w:instrText>
      </w:r>
      <w:r>
        <w:tab/>
      </w:r>
      <w:r>
        <w:tab/>
      </w:r>
      <w:r>
        <w:tab/>
        <w:instrText>fmat_tet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.5.3"</w:instrText>
      </w:r>
      <w:r>
        <w:fldChar w:fldCharType="end"/>
      </w:r>
    </w:p>
    <w:p w14:paraId="48222E07" w14:textId="77777777" w:rsidR="00902B2F" w:rsidRDefault="00902B2F">
      <w:pPr>
        <w:pStyle w:val="WP"/>
      </w:pPr>
      <w:r>
        <w:t>*</w:t>
      </w:r>
    </w:p>
    <w:p w14:paraId="624CAE83" w14:textId="77777777" w:rsidR="00902B2F" w:rsidRDefault="00902B2F">
      <w:pPr>
        <w:pStyle w:val="WP"/>
      </w:pPr>
      <w:r>
        <w:t>*</w:t>
      </w:r>
      <w:r>
        <w:tab/>
        <w:t>Purpose :</w:t>
      </w:r>
    </w:p>
    <w:p w14:paraId="32CFCDFA" w14:textId="77777777" w:rsidR="00902B2F" w:rsidRDefault="00902B2F">
      <w:pPr>
        <w:pStyle w:val="WP"/>
      </w:pPr>
      <w:r>
        <w:t>*</w:t>
      </w:r>
    </w:p>
    <w:p w14:paraId="691DC95C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Compute Log2(L_x).</w:t>
      </w:r>
    </w:p>
    <w:p w14:paraId="36C2AA96" w14:textId="77777777" w:rsidR="00902B2F" w:rsidRDefault="00902B2F">
      <w:pPr>
        <w:pStyle w:val="WP"/>
      </w:pPr>
      <w:r>
        <w:t>*</w:t>
      </w:r>
      <w:r>
        <w:tab/>
      </w:r>
      <w:r>
        <w:tab/>
        <w:t>L_x is positive.</w:t>
      </w:r>
    </w:p>
    <w:p w14:paraId="65170000" w14:textId="77777777" w:rsidR="00902B2F" w:rsidRDefault="00902B2F">
      <w:pPr>
        <w:pStyle w:val="WP"/>
      </w:pPr>
      <w:r>
        <w:t>*</w:t>
      </w:r>
    </w:p>
    <w:p w14:paraId="3E67F317" w14:textId="77777777" w:rsidR="00902B2F" w:rsidRDefault="00902B2F">
      <w:pPr>
        <w:pStyle w:val="WP"/>
      </w:pPr>
      <w:r>
        <w:t>*</w:t>
      </w:r>
      <w:r>
        <w:tab/>
        <w:t>Complexity Weight : 48</w:t>
      </w:r>
    </w:p>
    <w:p w14:paraId="34E59332" w14:textId="77777777" w:rsidR="00902B2F" w:rsidRDefault="00902B2F">
      <w:pPr>
        <w:pStyle w:val="WP"/>
      </w:pPr>
      <w:r>
        <w:t>*</w:t>
      </w:r>
    </w:p>
    <w:p w14:paraId="664CB6D5" w14:textId="77777777" w:rsidR="00902B2F" w:rsidRDefault="00902B2F">
      <w:pPr>
        <w:pStyle w:val="WP"/>
      </w:pPr>
      <w:r>
        <w:t>*</w:t>
      </w:r>
      <w:r>
        <w:tab/>
        <w:t>Inputs :</w:t>
      </w:r>
    </w:p>
    <w:p w14:paraId="280F0922" w14:textId="77777777" w:rsidR="00902B2F" w:rsidRDefault="00902B2F">
      <w:pPr>
        <w:pStyle w:val="WP"/>
      </w:pPr>
      <w:r>
        <w:t>*</w:t>
      </w:r>
    </w:p>
    <w:p w14:paraId="63DE2B93" w14:textId="77777777" w:rsidR="00902B2F" w:rsidRDefault="00902B2F">
      <w:pPr>
        <w:pStyle w:val="WP"/>
      </w:pPr>
      <w:r>
        <w:t>*</w:t>
      </w:r>
      <w:r>
        <w:tab/>
      </w:r>
      <w:r>
        <w:tab/>
        <w:t>L_x</w:t>
      </w:r>
    </w:p>
    <w:p w14:paraId="5D3A9884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2BF9F24C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L_x &lt;= 0x7fff ffff.</w:t>
      </w:r>
    </w:p>
    <w:p w14:paraId="2ED10821" w14:textId="77777777" w:rsidR="00902B2F" w:rsidRDefault="00902B2F">
      <w:pPr>
        <w:pStyle w:val="WP"/>
      </w:pPr>
      <w:r>
        <w:t>*</w:t>
      </w:r>
    </w:p>
    <w:p w14:paraId="2431AE82" w14:textId="77777777" w:rsidR="00902B2F" w:rsidRDefault="00902B2F">
      <w:pPr>
        <w:pStyle w:val="WP"/>
      </w:pPr>
      <w:r>
        <w:t>*</w:t>
      </w:r>
      <w:r>
        <w:tab/>
        <w:t>Outputs :</w:t>
      </w:r>
    </w:p>
    <w:p w14:paraId="210086DF" w14:textId="77777777" w:rsidR="00902B2F" w:rsidRDefault="00902B2F">
      <w:pPr>
        <w:pStyle w:val="WP"/>
      </w:pPr>
      <w:r>
        <w:t>*</w:t>
      </w:r>
    </w:p>
    <w:p w14:paraId="2C42E417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exponant</w:t>
      </w:r>
    </w:p>
    <w:p w14:paraId="1D35205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Integer part of Log2()</w:t>
      </w:r>
    </w:p>
    <w:p w14:paraId="1A26AF9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 signed integer (Word16) whose value falls in the</w:t>
      </w:r>
    </w:p>
    <w:p w14:paraId="592A91E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  0 &lt;= exponant &lt;= 30</w:t>
      </w:r>
    </w:p>
    <w:p w14:paraId="512C8CFB" w14:textId="77777777" w:rsidR="00902B2F" w:rsidRDefault="00902B2F">
      <w:pPr>
        <w:pStyle w:val="WP"/>
        <w:keepLines/>
      </w:pPr>
      <w:r>
        <w:t>*</w:t>
      </w:r>
    </w:p>
    <w:p w14:paraId="35296442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fraction</w:t>
      </w:r>
    </w:p>
    <w:p w14:paraId="0FF8011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Fractional part of Log2()</w:t>
      </w:r>
    </w:p>
    <w:p w14:paraId="384F4D7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signed integer (Word16) whose value falls in the</w:t>
      </w:r>
    </w:p>
    <w:p w14:paraId="555A995A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0x0000 0000 &lt;= fraction &lt;= 0x7fff.</w:t>
      </w:r>
    </w:p>
    <w:p w14:paraId="0FB9FF7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It's a Q15 value (point between b15 and b16).</w:t>
      </w:r>
    </w:p>
    <w:p w14:paraId="6D8A560A" w14:textId="77777777" w:rsidR="00902B2F" w:rsidRDefault="00902B2F">
      <w:pPr>
        <w:pStyle w:val="WP"/>
      </w:pPr>
      <w:r>
        <w:t>*</w:t>
      </w:r>
    </w:p>
    <w:p w14:paraId="6F13A75B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60083349" w14:textId="77777777" w:rsidR="00902B2F" w:rsidRDefault="00902B2F">
      <w:pPr>
        <w:pStyle w:val="WP"/>
      </w:pPr>
      <w:r>
        <w:t>*</w:t>
      </w:r>
    </w:p>
    <w:p w14:paraId="35A460A5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7E1C6DB5" w14:textId="77777777" w:rsidR="00902B2F" w:rsidRDefault="00902B2F">
      <w:pPr>
        <w:pStyle w:val="WP"/>
      </w:pPr>
      <w:r>
        <w:t>*</w:t>
      </w:r>
    </w:p>
    <w:p w14:paraId="23A9BBCE" w14:textId="77777777" w:rsidR="00902B2F" w:rsidRDefault="00902B2F">
      <w:pPr>
        <w:pStyle w:val="WP"/>
      </w:pPr>
      <w:r>
        <w:t>*</w:t>
      </w:r>
      <w:r>
        <w:tab/>
        <w:t>Algorithm :</w:t>
      </w:r>
    </w:p>
    <w:p w14:paraId="41969BD6" w14:textId="77777777" w:rsidR="00902B2F" w:rsidRDefault="00902B2F">
      <w:pPr>
        <w:pStyle w:val="WP"/>
      </w:pPr>
      <w:r>
        <w:t>*</w:t>
      </w:r>
    </w:p>
    <w:p w14:paraId="49E53DF4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 xml:space="preserve">The function Log2(L_x) is approximated by a table (tab_log2) </w:t>
      </w:r>
    </w:p>
    <w:p w14:paraId="7A8691FA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and linear interpolation :</w:t>
      </w:r>
    </w:p>
    <w:p w14:paraId="179B29F2" w14:textId="77777777" w:rsidR="00902B2F" w:rsidRDefault="00902B2F">
      <w:pPr>
        <w:pStyle w:val="WP"/>
        <w:keepLines/>
      </w:pPr>
      <w:r>
        <w:t>*</w:t>
      </w:r>
    </w:p>
    <w:p w14:paraId="36A4E1C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1 - Normalization of L_x</w:t>
      </w:r>
    </w:p>
    <w:p w14:paraId="6E76B0B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2 - exponant = 30-exponant</w:t>
      </w:r>
    </w:p>
    <w:p w14:paraId="5A65338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3 - i = bit25-b31 of L_x,    32 &lt;= i &lt;= 63  -&gt;because of normalization</w:t>
      </w:r>
    </w:p>
    <w:p w14:paraId="77763839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4 - a = bit10-b24</w:t>
      </w:r>
    </w:p>
    <w:p w14:paraId="0D57EAC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5 - i -=32</w:t>
      </w:r>
    </w:p>
    <w:p w14:paraId="00D6A8B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6 - fraction = tab_log2[i]&lt;&lt;16 - (tab_log2[i] - tab_log2[i+1]) * a * 2</w:t>
      </w:r>
    </w:p>
    <w:p w14:paraId="46142956" w14:textId="77777777" w:rsidR="00902B2F" w:rsidRDefault="00902B2F">
      <w:pPr>
        <w:pStyle w:val="WP"/>
      </w:pPr>
      <w:r>
        <w:t>*</w:t>
      </w:r>
    </w:p>
    <w:p w14:paraId="0E829772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2F8AF21" w14:textId="77777777" w:rsidR="00902B2F" w:rsidRDefault="00902B2F">
      <w:pPr>
        <w:pStyle w:val="LD10"/>
        <w:keepNext w:val="0"/>
      </w:pPr>
    </w:p>
    <w:p w14:paraId="5963601A" w14:textId="77777777" w:rsidR="00902B2F" w:rsidRDefault="00902B2F">
      <w:pPr>
        <w:pStyle w:val="LD10"/>
        <w:keepNext w:val="0"/>
      </w:pPr>
      <w:r>
        <w:t>void Log2(Word32 L_x, Word16 *exponant, Word16 *fraction)</w:t>
      </w:r>
    </w:p>
    <w:p w14:paraId="546A9A7D" w14:textId="77777777" w:rsidR="00902B2F" w:rsidRDefault="00902B2F">
      <w:pPr>
        <w:pStyle w:val="LD10"/>
        <w:keepNext w:val="0"/>
      </w:pPr>
      <w:r>
        <w:t>{</w:t>
      </w:r>
    </w:p>
    <w:p w14:paraId="18B58D79" w14:textId="77777777" w:rsidR="00902B2F" w:rsidRDefault="00902B2F">
      <w:pPr>
        <w:pStyle w:val="LD10"/>
        <w:keepNext w:val="0"/>
      </w:pPr>
      <w:r>
        <w:t xml:space="preserve">  Word16 exp, i, a, tmp;</w:t>
      </w:r>
    </w:p>
    <w:p w14:paraId="08010931" w14:textId="77777777" w:rsidR="00902B2F" w:rsidRDefault="00902B2F">
      <w:pPr>
        <w:pStyle w:val="LD10"/>
        <w:keepNext w:val="0"/>
      </w:pPr>
      <w:r>
        <w:t xml:space="preserve">  Word32 L_y;</w:t>
      </w:r>
    </w:p>
    <w:p w14:paraId="2ACA530D" w14:textId="77777777" w:rsidR="00902B2F" w:rsidRDefault="00902B2F">
      <w:pPr>
        <w:pStyle w:val="LD10"/>
        <w:keepNext w:val="0"/>
      </w:pPr>
    </w:p>
    <w:p w14:paraId="2EE0E0AE" w14:textId="77777777" w:rsidR="00902B2F" w:rsidRDefault="00902B2F">
      <w:pPr>
        <w:pStyle w:val="LD10"/>
        <w:keepNext w:val="0"/>
      </w:pPr>
      <w:r>
        <w:t xml:space="preserve">  if( L_x &lt;= (Word32)0 )</w:t>
      </w:r>
    </w:p>
    <w:p w14:paraId="04184D94" w14:textId="77777777" w:rsidR="00902B2F" w:rsidRDefault="00902B2F">
      <w:pPr>
        <w:pStyle w:val="LD10"/>
        <w:keepNext w:val="0"/>
      </w:pPr>
      <w:r>
        <w:t xml:space="preserve">  {</w:t>
      </w:r>
    </w:p>
    <w:p w14:paraId="3364DC7E" w14:textId="77777777" w:rsidR="00902B2F" w:rsidRDefault="00902B2F">
      <w:pPr>
        <w:pStyle w:val="LD10"/>
        <w:keepNext w:val="0"/>
      </w:pPr>
      <w:r>
        <w:t xml:space="preserve">    *exponant = 0;</w:t>
      </w:r>
    </w:p>
    <w:p w14:paraId="3F6B8A51" w14:textId="77777777" w:rsidR="00902B2F" w:rsidRDefault="00902B2F">
      <w:pPr>
        <w:pStyle w:val="LD10"/>
        <w:keepNext w:val="0"/>
      </w:pPr>
      <w:r>
        <w:t xml:space="preserve">    *fraction = 0;</w:t>
      </w:r>
    </w:p>
    <w:p w14:paraId="1BA61647" w14:textId="77777777" w:rsidR="00902B2F" w:rsidRDefault="00902B2F">
      <w:pPr>
        <w:pStyle w:val="LD10"/>
        <w:keepNext w:val="0"/>
      </w:pPr>
      <w:r>
        <w:t xml:space="preserve">    return;</w:t>
      </w:r>
    </w:p>
    <w:p w14:paraId="4DB154E5" w14:textId="77777777" w:rsidR="00902B2F" w:rsidRDefault="00902B2F">
      <w:pPr>
        <w:pStyle w:val="LD10"/>
        <w:keepNext w:val="0"/>
      </w:pPr>
      <w:r>
        <w:t xml:space="preserve">  }</w:t>
      </w:r>
    </w:p>
    <w:p w14:paraId="2712AA63" w14:textId="77777777" w:rsidR="00902B2F" w:rsidRDefault="00902B2F">
      <w:pPr>
        <w:pStyle w:val="LD10"/>
        <w:keepNext w:val="0"/>
      </w:pPr>
    </w:p>
    <w:p w14:paraId="121F5F99" w14:textId="77777777" w:rsidR="00902B2F" w:rsidRDefault="00902B2F">
      <w:pPr>
        <w:pStyle w:val="LD10"/>
        <w:keepNext w:val="0"/>
      </w:pPr>
      <w:r>
        <w:t xml:space="preserve">  exp = norm_l(L_x);</w:t>
      </w:r>
    </w:p>
    <w:p w14:paraId="58A33CEF" w14:textId="77777777" w:rsidR="00902B2F" w:rsidRDefault="00902B2F">
      <w:pPr>
        <w:pStyle w:val="LD10"/>
        <w:keepNext w:val="0"/>
      </w:pPr>
      <w:r>
        <w:t xml:space="preserve">  L_x = L_shl(L_x, exp );</w:t>
      </w:r>
      <w:r>
        <w:tab/>
      </w:r>
      <w:r>
        <w:tab/>
      </w:r>
      <w:r>
        <w:tab/>
        <w:t>/* L_x is normalized */</w:t>
      </w:r>
    </w:p>
    <w:p w14:paraId="09657A30" w14:textId="77777777" w:rsidR="00902B2F" w:rsidRDefault="00902B2F">
      <w:pPr>
        <w:pStyle w:val="LD10"/>
        <w:keepNext w:val="0"/>
      </w:pPr>
      <w:r>
        <w:t xml:space="preserve">  </w:t>
      </w:r>
      <w:r>
        <w:br w:type="page"/>
      </w:r>
      <w:r>
        <w:lastRenderedPageBreak/>
        <w:t xml:space="preserve">  *exponant = sub( (Word16)30, exp );</w:t>
      </w:r>
    </w:p>
    <w:p w14:paraId="150D435B" w14:textId="77777777" w:rsidR="00902B2F" w:rsidRDefault="00902B2F">
      <w:pPr>
        <w:pStyle w:val="LD10"/>
        <w:keepNext w:val="0"/>
      </w:pPr>
    </w:p>
    <w:p w14:paraId="38DDAB36" w14:textId="77777777" w:rsidR="00902B2F" w:rsidRDefault="00902B2F">
      <w:pPr>
        <w:pStyle w:val="LD10"/>
        <w:keepNext w:val="0"/>
      </w:pPr>
      <w:r>
        <w:t xml:space="preserve">  L_x = L_shr( L_x, (Word16)9 );</w:t>
      </w:r>
    </w:p>
    <w:p w14:paraId="2AFE1674" w14:textId="77777777" w:rsidR="00902B2F" w:rsidRDefault="00902B2F">
      <w:pPr>
        <w:pStyle w:val="LD10"/>
        <w:keepNext w:val="0"/>
      </w:pPr>
      <w:r>
        <w:t xml:space="preserve">  i   = extract_h(L_x);</w:t>
      </w:r>
      <w:r>
        <w:tab/>
      </w:r>
      <w:r>
        <w:tab/>
      </w:r>
      <w:r>
        <w:tab/>
      </w:r>
      <w:r>
        <w:tab/>
        <w:t>/* Extract b25-b31 */</w:t>
      </w:r>
    </w:p>
    <w:p w14:paraId="70B01FD4" w14:textId="77777777" w:rsidR="00902B2F" w:rsidRDefault="00902B2F">
      <w:pPr>
        <w:pStyle w:val="LD10"/>
        <w:keepNext w:val="0"/>
      </w:pPr>
      <w:r>
        <w:t xml:space="preserve">  L_x = L_shr( L_x, (Word16)1 );</w:t>
      </w:r>
    </w:p>
    <w:p w14:paraId="2FC1F0FE" w14:textId="77777777" w:rsidR="00902B2F" w:rsidRDefault="00902B2F">
      <w:pPr>
        <w:pStyle w:val="LD10"/>
        <w:keepNext w:val="0"/>
      </w:pPr>
      <w:r>
        <w:t xml:space="preserve">  a   = extract_l(L_x);</w:t>
      </w:r>
      <w:r>
        <w:tab/>
      </w:r>
      <w:r>
        <w:tab/>
      </w:r>
      <w:r>
        <w:tab/>
      </w:r>
      <w:r>
        <w:tab/>
        <w:t>/* Extract b10-b24 of fraction */</w:t>
      </w:r>
    </w:p>
    <w:p w14:paraId="3E47062F" w14:textId="77777777" w:rsidR="00902B2F" w:rsidRDefault="00902B2F">
      <w:pPr>
        <w:pStyle w:val="LD10"/>
        <w:keepNext w:val="0"/>
      </w:pPr>
      <w:r>
        <w:t xml:space="preserve">  a   = a &amp; (Word16)0x7fff;</w:t>
      </w:r>
    </w:p>
    <w:p w14:paraId="45C4FE9C" w14:textId="77777777" w:rsidR="00902B2F" w:rsidRDefault="00902B2F">
      <w:pPr>
        <w:pStyle w:val="LD10"/>
        <w:keepNext w:val="0"/>
      </w:pPr>
    </w:p>
    <w:p w14:paraId="31686FBA" w14:textId="77777777" w:rsidR="00902B2F" w:rsidRDefault="00902B2F">
      <w:pPr>
        <w:pStyle w:val="LD10"/>
        <w:keepNext w:val="0"/>
      </w:pPr>
      <w:r>
        <w:t xml:space="preserve">  i   = sub( i, (Word16)32 );</w:t>
      </w:r>
    </w:p>
    <w:p w14:paraId="0E93103C" w14:textId="77777777" w:rsidR="00902B2F" w:rsidRDefault="00902B2F">
      <w:pPr>
        <w:pStyle w:val="LD10"/>
        <w:keepNext w:val="0"/>
      </w:pPr>
    </w:p>
    <w:p w14:paraId="3AE28339" w14:textId="77777777" w:rsidR="00902B2F" w:rsidRDefault="00902B2F">
      <w:pPr>
        <w:pStyle w:val="LD10"/>
        <w:keepNext w:val="0"/>
      </w:pPr>
      <w:r>
        <w:t xml:space="preserve">  L_y = L_deposit_h(tab_log2[i]);</w:t>
      </w:r>
      <w:r>
        <w:tab/>
      </w:r>
      <w:r>
        <w:tab/>
        <w:t>/* tab_log2[i] &lt;&lt; 16 */</w:t>
      </w:r>
    </w:p>
    <w:p w14:paraId="1ED0E8BE" w14:textId="77777777" w:rsidR="00902B2F" w:rsidRDefault="00902B2F">
      <w:pPr>
        <w:pStyle w:val="LD10"/>
        <w:keepNext w:val="0"/>
      </w:pPr>
      <w:r>
        <w:t xml:space="preserve">  tmp = sub(tab_log2[i], tab_log2[i+1]);</w:t>
      </w:r>
      <w:r>
        <w:tab/>
        <w:t>/* tab_log2[i] - tab_log2[i+1] */</w:t>
      </w:r>
    </w:p>
    <w:p w14:paraId="4F7D7BFE" w14:textId="77777777" w:rsidR="00902B2F" w:rsidRDefault="00902B2F">
      <w:pPr>
        <w:pStyle w:val="LD10"/>
        <w:keepNext w:val="0"/>
      </w:pPr>
      <w:r>
        <w:t xml:space="preserve">  L_y = L_msu(L_y, tmp, a);</w:t>
      </w:r>
      <w:r>
        <w:tab/>
      </w:r>
      <w:r>
        <w:tab/>
      </w:r>
      <w:r>
        <w:tab/>
        <w:t>/* L_y -= tmp*a*2 */</w:t>
      </w:r>
    </w:p>
    <w:p w14:paraId="1C0A973E" w14:textId="77777777" w:rsidR="00902B2F" w:rsidRDefault="00902B2F">
      <w:pPr>
        <w:pStyle w:val="LD10"/>
        <w:keepNext w:val="0"/>
      </w:pPr>
    </w:p>
    <w:p w14:paraId="5D58E270" w14:textId="77777777" w:rsidR="00902B2F" w:rsidRDefault="00902B2F">
      <w:pPr>
        <w:pStyle w:val="LD10"/>
        <w:keepNext w:val="0"/>
      </w:pPr>
      <w:r>
        <w:t xml:space="preserve">  *fraction = extract_h( L_y);</w:t>
      </w:r>
    </w:p>
    <w:p w14:paraId="35F3D661" w14:textId="77777777" w:rsidR="00902B2F" w:rsidRDefault="00902B2F">
      <w:pPr>
        <w:pStyle w:val="LD10"/>
        <w:keepNext w:val="0"/>
      </w:pPr>
    </w:p>
    <w:p w14:paraId="66740C18" w14:textId="77777777" w:rsidR="00902B2F" w:rsidRDefault="00902B2F">
      <w:pPr>
        <w:pStyle w:val="LD10"/>
        <w:keepNext w:val="0"/>
      </w:pPr>
      <w:r>
        <w:t xml:space="preserve">  return;</w:t>
      </w:r>
    </w:p>
    <w:p w14:paraId="0D00F227" w14:textId="77777777" w:rsidR="00902B2F" w:rsidRDefault="00902B2F">
      <w:pPr>
        <w:pStyle w:val="LD10"/>
        <w:keepNext w:val="0"/>
      </w:pPr>
      <w:r>
        <w:t>}</w:t>
      </w:r>
    </w:p>
    <w:p w14:paraId="78567830" w14:textId="77777777" w:rsidR="00902B2F" w:rsidRDefault="00902B2F">
      <w:pPr>
        <w:pStyle w:val="WP"/>
      </w:pPr>
    </w:p>
    <w:p w14:paraId="284DC838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4B06CCB5" w14:textId="77777777" w:rsidR="00902B2F" w:rsidRDefault="00902B2F">
      <w:pPr>
        <w:pStyle w:val="WP"/>
      </w:pPr>
      <w:r>
        <w:t>*</w:t>
      </w:r>
    </w:p>
    <w:p w14:paraId="5EE816B7" w14:textId="77777777" w:rsidR="00902B2F" w:rsidRDefault="00902B2F">
      <w:pPr>
        <w:pStyle w:val="WP"/>
      </w:pPr>
      <w:r>
        <w:t>*</w:t>
      </w:r>
      <w:r>
        <w:tab/>
        <w:t>Function Name : pow2</w:t>
      </w:r>
      <w:r>
        <w:fldChar w:fldCharType="begin"/>
      </w:r>
      <w:r>
        <w:instrText>xe "pow2</w:instrText>
      </w:r>
      <w:r>
        <w:tab/>
      </w:r>
      <w:r>
        <w:tab/>
      </w:r>
      <w:r>
        <w:tab/>
        <w:instrText>fmat_tet</w:instrText>
      </w:r>
      <w:r>
        <w:tab/>
      </w:r>
      <w:r>
        <w:fldChar w:fldCharType="begin"/>
      </w:r>
      <w:r>
        <w:instrText xml:space="preserve">ref </w:instrText>
      </w:r>
      <w:r>
        <w:rPr>
          <w:vanish/>
        </w:rPr>
        <w:instrText>a300395_2_01_title</w:instrText>
      </w:r>
      <w:r>
        <w:fldChar w:fldCharType="separate"/>
      </w:r>
      <w:r>
        <w:instrText>A</w:instrText>
      </w:r>
      <w:r>
        <w:fldChar w:fldCharType="end"/>
      </w:r>
      <w:r>
        <w:instrText>.5.3"</w:instrText>
      </w:r>
      <w:r>
        <w:fldChar w:fldCharType="end"/>
      </w:r>
    </w:p>
    <w:p w14:paraId="08BC57F4" w14:textId="77777777" w:rsidR="00902B2F" w:rsidRDefault="00902B2F">
      <w:pPr>
        <w:pStyle w:val="WP"/>
      </w:pPr>
      <w:r>
        <w:t>*</w:t>
      </w:r>
    </w:p>
    <w:p w14:paraId="3C86ED94" w14:textId="77777777" w:rsidR="00902B2F" w:rsidRDefault="00902B2F">
      <w:pPr>
        <w:pStyle w:val="WP"/>
      </w:pPr>
      <w:r>
        <w:t>*</w:t>
      </w:r>
      <w:r>
        <w:tab/>
        <w:t>Purpose :</w:t>
      </w:r>
    </w:p>
    <w:p w14:paraId="1F551A9D" w14:textId="77777777" w:rsidR="00902B2F" w:rsidRDefault="00902B2F">
      <w:pPr>
        <w:pStyle w:val="WP"/>
      </w:pPr>
      <w:r>
        <w:t>*</w:t>
      </w:r>
    </w:p>
    <w:p w14:paraId="1EEAB654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L_x = pow(2.0, exponant.fraction).</w:t>
      </w:r>
    </w:p>
    <w:p w14:paraId="2D617E52" w14:textId="77777777" w:rsidR="00902B2F" w:rsidRDefault="00902B2F">
      <w:pPr>
        <w:pStyle w:val="WP"/>
      </w:pPr>
      <w:r>
        <w:t>*</w:t>
      </w:r>
    </w:p>
    <w:p w14:paraId="1037E669" w14:textId="77777777" w:rsidR="00902B2F" w:rsidRDefault="00902B2F">
      <w:pPr>
        <w:pStyle w:val="WP"/>
      </w:pPr>
      <w:r>
        <w:t>*</w:t>
      </w:r>
      <w:r>
        <w:tab/>
        <w:t>Complexity Weight : 17</w:t>
      </w:r>
    </w:p>
    <w:p w14:paraId="4B8EFCB9" w14:textId="77777777" w:rsidR="00902B2F" w:rsidRDefault="00902B2F">
      <w:pPr>
        <w:pStyle w:val="WP"/>
      </w:pPr>
      <w:r>
        <w:t>*</w:t>
      </w:r>
    </w:p>
    <w:p w14:paraId="47820FFC" w14:textId="77777777" w:rsidR="00902B2F" w:rsidRDefault="00902B2F">
      <w:pPr>
        <w:pStyle w:val="WP"/>
      </w:pPr>
      <w:r>
        <w:t>*</w:t>
      </w:r>
      <w:r>
        <w:tab/>
        <w:t>Inputs :</w:t>
      </w:r>
    </w:p>
    <w:p w14:paraId="63AC1B06" w14:textId="77777777" w:rsidR="00902B2F" w:rsidRDefault="00902B2F">
      <w:pPr>
        <w:pStyle w:val="WP"/>
      </w:pPr>
      <w:r>
        <w:t>*</w:t>
      </w:r>
    </w:p>
    <w:p w14:paraId="5C95A545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exponant</w:t>
      </w:r>
    </w:p>
    <w:p w14:paraId="73F23E13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Integer part</w:t>
      </w:r>
    </w:p>
    <w:p w14:paraId="2F44625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 signed integer (Word16) whose value falls in the</w:t>
      </w:r>
    </w:p>
    <w:p w14:paraId="6D7CFB1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  0 &lt;= exponant &lt;= 30</w:t>
      </w:r>
    </w:p>
    <w:p w14:paraId="6EB8B11C" w14:textId="77777777" w:rsidR="00902B2F" w:rsidRDefault="00902B2F">
      <w:pPr>
        <w:pStyle w:val="WP"/>
        <w:keepLines/>
      </w:pPr>
      <w:r>
        <w:t>*</w:t>
      </w:r>
    </w:p>
    <w:p w14:paraId="3E6F7BC7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fraction</w:t>
      </w:r>
    </w:p>
    <w:p w14:paraId="55EC5DD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Fractional part</w:t>
      </w:r>
    </w:p>
    <w:p w14:paraId="67D8745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16 bit signed integer (Word16) whose value falls in the</w:t>
      </w:r>
    </w:p>
    <w:p w14:paraId="75F518A1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range : 0x0000 0000 &lt;= fraction &lt;= 0x7fff.</w:t>
      </w:r>
    </w:p>
    <w:p w14:paraId="56BEDA9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It's a Q15 value (point between b15 and b16).</w:t>
      </w:r>
    </w:p>
    <w:p w14:paraId="72D3ACBD" w14:textId="77777777" w:rsidR="00902B2F" w:rsidRDefault="00902B2F">
      <w:pPr>
        <w:pStyle w:val="WP"/>
      </w:pPr>
      <w:r>
        <w:t>*</w:t>
      </w:r>
    </w:p>
    <w:p w14:paraId="3D96B41D" w14:textId="77777777" w:rsidR="00902B2F" w:rsidRDefault="00902B2F">
      <w:pPr>
        <w:pStyle w:val="WP"/>
      </w:pPr>
      <w:r>
        <w:t>*</w:t>
      </w:r>
      <w:r>
        <w:tab/>
        <w:t>Outputs :</w:t>
      </w:r>
    </w:p>
    <w:p w14:paraId="59889446" w14:textId="77777777" w:rsidR="00902B2F" w:rsidRDefault="00902B2F">
      <w:pPr>
        <w:pStyle w:val="WP"/>
      </w:pPr>
      <w:r>
        <w:t>*</w:t>
      </w:r>
    </w:p>
    <w:p w14:paraId="67AD362A" w14:textId="77777777" w:rsidR="00902B2F" w:rsidRDefault="00902B2F">
      <w:pPr>
        <w:pStyle w:val="WP"/>
      </w:pPr>
      <w:r>
        <w:t>*</w:t>
      </w:r>
      <w:r>
        <w:tab/>
      </w:r>
      <w:r>
        <w:tab/>
        <w:t>none</w:t>
      </w:r>
    </w:p>
    <w:p w14:paraId="7B03E94F" w14:textId="77777777" w:rsidR="00902B2F" w:rsidRDefault="00902B2F">
      <w:pPr>
        <w:pStyle w:val="WP"/>
      </w:pPr>
      <w:r>
        <w:t>*</w:t>
      </w:r>
    </w:p>
    <w:p w14:paraId="601A65CC" w14:textId="77777777" w:rsidR="00902B2F" w:rsidRDefault="00902B2F">
      <w:pPr>
        <w:pStyle w:val="WP"/>
      </w:pPr>
      <w:r>
        <w:t>*</w:t>
      </w:r>
      <w:r>
        <w:tab/>
        <w:t>Returned Value :</w:t>
      </w:r>
    </w:p>
    <w:p w14:paraId="6FC024BD" w14:textId="77777777" w:rsidR="00902B2F" w:rsidRDefault="00902B2F">
      <w:pPr>
        <w:pStyle w:val="WP"/>
      </w:pPr>
      <w:r>
        <w:t>*</w:t>
      </w:r>
    </w:p>
    <w:p w14:paraId="394E5A80" w14:textId="77777777" w:rsidR="00902B2F" w:rsidRDefault="00902B2F">
      <w:pPr>
        <w:pStyle w:val="WP"/>
      </w:pPr>
      <w:r>
        <w:t>*</w:t>
      </w:r>
      <w:r>
        <w:tab/>
      </w:r>
      <w:r>
        <w:tab/>
        <w:t>L_x</w:t>
      </w:r>
    </w:p>
    <w:p w14:paraId="0DF2B373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32 bit long signed integer (Word32) whose value falls in the</w:t>
      </w:r>
    </w:p>
    <w:p w14:paraId="32DAF92D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  <w:t>range : 0x0000 0000 &lt;= L_x &lt;= 0x7fff ffff.</w:t>
      </w:r>
    </w:p>
    <w:p w14:paraId="1596083F" w14:textId="77777777" w:rsidR="00902B2F" w:rsidRDefault="00902B2F">
      <w:pPr>
        <w:pStyle w:val="WP"/>
      </w:pPr>
      <w:r>
        <w:t>*</w:t>
      </w:r>
    </w:p>
    <w:p w14:paraId="37C704A5" w14:textId="77777777" w:rsidR="00902B2F" w:rsidRDefault="00902B2F">
      <w:pPr>
        <w:pStyle w:val="WP"/>
      </w:pPr>
      <w:r>
        <w:t>*</w:t>
      </w:r>
      <w:r>
        <w:tab/>
        <w:t>Algorithm :</w:t>
      </w:r>
    </w:p>
    <w:p w14:paraId="690A0AC6" w14:textId="77777777" w:rsidR="00902B2F" w:rsidRDefault="00902B2F">
      <w:pPr>
        <w:pStyle w:val="WP"/>
      </w:pPr>
      <w:r>
        <w:t>*</w:t>
      </w:r>
    </w:p>
    <w:p w14:paraId="414C5028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The function pow2(L_x) is approximated by a table (tab_pow2)</w:t>
      </w:r>
    </w:p>
    <w:p w14:paraId="27ABDC89" w14:textId="77777777" w:rsidR="00902B2F" w:rsidRDefault="00902B2F">
      <w:pPr>
        <w:pStyle w:val="WP"/>
        <w:keepLines/>
      </w:pPr>
      <w:r>
        <w:t>*</w:t>
      </w:r>
      <w:r>
        <w:tab/>
      </w:r>
      <w:r>
        <w:tab/>
        <w:t>and linear interpolation :</w:t>
      </w:r>
    </w:p>
    <w:p w14:paraId="07382A9F" w14:textId="77777777" w:rsidR="00902B2F" w:rsidRDefault="00902B2F">
      <w:pPr>
        <w:pStyle w:val="WP"/>
        <w:keepLines/>
      </w:pPr>
      <w:r>
        <w:t>*</w:t>
      </w:r>
    </w:p>
    <w:p w14:paraId="10C7C7BE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1 - i = bit11-b16 of fraction,   0 &lt;= i &lt;= 31</w:t>
      </w:r>
    </w:p>
    <w:p w14:paraId="5B467D6B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2 - a = bit0-b10  of fraction</w:t>
      </w:r>
    </w:p>
    <w:p w14:paraId="3A4650F5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3 - L_x = tab_pow2[i]&lt;&lt;16 - (tab_pow2[i] - tab_pow2[i+1]) * a * 2</w:t>
      </w:r>
    </w:p>
    <w:p w14:paraId="369C8DBD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  <w:t>4 - L_x = L_x &gt;&gt; (30-exponant)     (with rounding)</w:t>
      </w:r>
    </w:p>
    <w:p w14:paraId="2EF6511F" w14:textId="77777777" w:rsidR="00902B2F" w:rsidRDefault="00902B2F">
      <w:pPr>
        <w:pStyle w:val="WP"/>
      </w:pPr>
      <w:r>
        <w:t>*</w:t>
      </w:r>
    </w:p>
    <w:p w14:paraId="3A92D459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2DE93C1D" w14:textId="77777777" w:rsidR="00902B2F" w:rsidRDefault="00902B2F">
      <w:pPr>
        <w:pStyle w:val="LD10"/>
        <w:keepNext w:val="0"/>
      </w:pPr>
    </w:p>
    <w:p w14:paraId="67B3FFF2" w14:textId="77777777" w:rsidR="00902B2F" w:rsidRDefault="00902B2F">
      <w:pPr>
        <w:pStyle w:val="LD10"/>
        <w:keepNext w:val="0"/>
      </w:pPr>
      <w:r>
        <w:t>Word32 pow2(Word16 exponant, Word16 fraction)</w:t>
      </w:r>
    </w:p>
    <w:p w14:paraId="7F6ED7D4" w14:textId="77777777" w:rsidR="00902B2F" w:rsidRDefault="00902B2F">
      <w:pPr>
        <w:pStyle w:val="LD10"/>
        <w:keepNext w:val="0"/>
      </w:pPr>
      <w:r>
        <w:t>{</w:t>
      </w:r>
    </w:p>
    <w:p w14:paraId="5A5AD5F4" w14:textId="77777777" w:rsidR="00902B2F" w:rsidRDefault="00902B2F">
      <w:pPr>
        <w:pStyle w:val="LD10"/>
        <w:keepNext w:val="0"/>
      </w:pPr>
      <w:r>
        <w:t xml:space="preserve">  Word16 exp, i, a, tmp;</w:t>
      </w:r>
    </w:p>
    <w:p w14:paraId="69CEC7E2" w14:textId="77777777" w:rsidR="00902B2F" w:rsidRDefault="00902B2F">
      <w:pPr>
        <w:pStyle w:val="LD10"/>
        <w:keepNext w:val="0"/>
      </w:pPr>
      <w:r>
        <w:t xml:space="preserve">  Word32 L_x;</w:t>
      </w:r>
    </w:p>
    <w:p w14:paraId="3CD70590" w14:textId="77777777" w:rsidR="00902B2F" w:rsidRDefault="00902B2F">
      <w:pPr>
        <w:pStyle w:val="LD10"/>
        <w:keepNext w:val="0"/>
      </w:pPr>
    </w:p>
    <w:p w14:paraId="1FFD44B3" w14:textId="77777777" w:rsidR="00902B2F" w:rsidRDefault="00902B2F">
      <w:pPr>
        <w:pStyle w:val="LD10"/>
        <w:keepNext w:val="0"/>
      </w:pPr>
      <w:r>
        <w:t xml:space="preserve">  L_x = L_deposit_l(fraction);</w:t>
      </w:r>
    </w:p>
    <w:p w14:paraId="52414345" w14:textId="77777777" w:rsidR="00902B2F" w:rsidRDefault="00902B2F">
      <w:pPr>
        <w:pStyle w:val="LD10"/>
        <w:keepNext w:val="0"/>
      </w:pPr>
      <w:r>
        <w:t xml:space="preserve">  L_x = L_shl( L_x, (Word16)6 );</w:t>
      </w:r>
    </w:p>
    <w:p w14:paraId="2CBE8968" w14:textId="77777777" w:rsidR="00902B2F" w:rsidRDefault="00902B2F">
      <w:pPr>
        <w:pStyle w:val="LD10"/>
        <w:keepNext w:val="0"/>
      </w:pPr>
      <w:r>
        <w:t xml:space="preserve">  i   = extract_h(L_x);</w:t>
      </w:r>
      <w:r>
        <w:tab/>
      </w:r>
      <w:r>
        <w:tab/>
      </w:r>
      <w:r>
        <w:tab/>
      </w:r>
      <w:r>
        <w:tab/>
        <w:t>/* Extract b10-b16 of fraction */</w:t>
      </w:r>
    </w:p>
    <w:p w14:paraId="24AA1E5E" w14:textId="77777777" w:rsidR="00902B2F" w:rsidRDefault="00902B2F">
      <w:pPr>
        <w:pStyle w:val="LD10"/>
        <w:keepNext w:val="0"/>
      </w:pPr>
      <w:r>
        <w:t xml:space="preserve">  L_x = L_shr( L_x, (Word16)1 );</w:t>
      </w:r>
    </w:p>
    <w:p w14:paraId="2D5BCFD8" w14:textId="77777777" w:rsidR="00902B2F" w:rsidRDefault="00902B2F">
      <w:pPr>
        <w:pStyle w:val="LD10"/>
        <w:keepNext w:val="0"/>
      </w:pPr>
      <w:r>
        <w:t xml:space="preserve">  a   = extract_l(L_x);</w:t>
      </w:r>
      <w:r>
        <w:tab/>
      </w:r>
      <w:r>
        <w:tab/>
      </w:r>
      <w:r>
        <w:tab/>
      </w:r>
      <w:r>
        <w:tab/>
        <w:t>/* Extract b0-b9   of fraction */</w:t>
      </w:r>
    </w:p>
    <w:p w14:paraId="36416730" w14:textId="77777777" w:rsidR="00902B2F" w:rsidRDefault="00902B2F">
      <w:pPr>
        <w:pStyle w:val="LD10"/>
        <w:keepNext w:val="0"/>
      </w:pPr>
      <w:r>
        <w:t xml:space="preserve">  a   = a &amp; (Word16)0x7fff;</w:t>
      </w:r>
    </w:p>
    <w:p w14:paraId="06206E7D" w14:textId="77777777" w:rsidR="00902B2F" w:rsidRDefault="00902B2F">
      <w:pPr>
        <w:pStyle w:val="LD10"/>
        <w:keepNext w:val="0"/>
      </w:pPr>
      <w:r>
        <w:br w:type="page"/>
      </w:r>
    </w:p>
    <w:p w14:paraId="253B60EB" w14:textId="77777777" w:rsidR="00902B2F" w:rsidRDefault="00902B2F">
      <w:pPr>
        <w:pStyle w:val="LD10"/>
        <w:keepNext w:val="0"/>
      </w:pPr>
      <w:r>
        <w:t xml:space="preserve">  L_x = L_deposit_h(tab_pow2[i]);</w:t>
      </w:r>
      <w:r>
        <w:tab/>
      </w:r>
      <w:r>
        <w:tab/>
        <w:t>/* tab_pow2[i] &lt;&lt; 16 */</w:t>
      </w:r>
    </w:p>
    <w:p w14:paraId="7201D0FD" w14:textId="77777777" w:rsidR="00902B2F" w:rsidRDefault="00902B2F">
      <w:pPr>
        <w:pStyle w:val="LD10"/>
        <w:keepNext w:val="0"/>
      </w:pPr>
      <w:r>
        <w:t xml:space="preserve">  tmp = sub(tab_pow2[i], tab_pow2[i+1]);</w:t>
      </w:r>
      <w:r>
        <w:tab/>
        <w:t>/* tab_pow2[i] - tab_pow2[i+1] */</w:t>
      </w:r>
    </w:p>
    <w:p w14:paraId="4ABB6DE6" w14:textId="77777777" w:rsidR="00902B2F" w:rsidRDefault="00902B2F">
      <w:pPr>
        <w:pStyle w:val="LD10"/>
        <w:keepNext w:val="0"/>
      </w:pPr>
      <w:r>
        <w:t xml:space="preserve">  L_x = L_msu(L_x, tmp, a);</w:t>
      </w:r>
      <w:r>
        <w:tab/>
      </w:r>
      <w:r>
        <w:tab/>
      </w:r>
      <w:r>
        <w:tab/>
        <w:t>/* L_x -= tmp*a*2  */</w:t>
      </w:r>
    </w:p>
    <w:p w14:paraId="1373F14A" w14:textId="77777777" w:rsidR="00902B2F" w:rsidRDefault="00902B2F">
      <w:pPr>
        <w:pStyle w:val="LD10"/>
        <w:keepNext w:val="0"/>
      </w:pPr>
    </w:p>
    <w:p w14:paraId="61FC6A77" w14:textId="77777777" w:rsidR="00902B2F" w:rsidRDefault="00902B2F">
      <w:pPr>
        <w:pStyle w:val="LD10"/>
        <w:keepNext w:val="0"/>
      </w:pPr>
      <w:r>
        <w:t xml:space="preserve">  exp = sub( (Word16)30, exponant );</w:t>
      </w:r>
    </w:p>
    <w:p w14:paraId="2B8D351E" w14:textId="77777777" w:rsidR="00902B2F" w:rsidRDefault="00902B2F">
      <w:pPr>
        <w:pStyle w:val="LD10"/>
        <w:keepNext w:val="0"/>
      </w:pPr>
      <w:r>
        <w:t xml:space="preserve">  L_x = L_shr_r(L_x, exp);</w:t>
      </w:r>
    </w:p>
    <w:p w14:paraId="633B8A3A" w14:textId="77777777" w:rsidR="00902B2F" w:rsidRDefault="00902B2F">
      <w:pPr>
        <w:pStyle w:val="LD10"/>
        <w:keepNext w:val="0"/>
      </w:pPr>
      <w:r>
        <w:t xml:space="preserve">  return(L_x);</w:t>
      </w:r>
    </w:p>
    <w:p w14:paraId="7E32B419" w14:textId="77777777" w:rsidR="00902B2F" w:rsidRDefault="00902B2F">
      <w:pPr>
        <w:pStyle w:val="LD10"/>
        <w:keepNext w:val="0"/>
      </w:pPr>
      <w:r>
        <w:t>}</w:t>
      </w:r>
    </w:p>
    <w:p w14:paraId="7A342BE6" w14:textId="77777777" w:rsidR="00902B2F" w:rsidRDefault="00902B2F">
      <w:pPr>
        <w:pStyle w:val="Heading2"/>
      </w:pPr>
      <w:r>
        <w:br w:type="page"/>
      </w:r>
      <w:r>
        <w:lastRenderedPageBreak/>
        <w:fldChar w:fldCharType="begin"/>
      </w:r>
      <w:r>
        <w:instrText>ref a300395_2_01_title</w:instrText>
      </w:r>
      <w:r>
        <w:fldChar w:fldCharType="separate"/>
      </w:r>
      <w:r>
        <w:t>A</w:t>
      </w:r>
      <w:r>
        <w:fldChar w:fldCharType="end"/>
      </w:r>
      <w:r>
        <w:t>.6</w:t>
      </w:r>
      <w:r>
        <w:tab/>
        <w:t>Tables and Constants for Source Coding</w:t>
      </w:r>
    </w:p>
    <w:p w14:paraId="3E850A78" w14:textId="77777777" w:rsidR="00902B2F" w:rsidRDefault="00902B2F">
      <w:pPr>
        <w:pStyle w:val="WP"/>
        <w:keepNext/>
        <w:keepLines/>
      </w:pPr>
    </w:p>
    <w:p w14:paraId="10EF7770" w14:textId="77777777" w:rsidR="00902B2F" w:rsidRDefault="00902B2F">
      <w:pPr>
        <w:pStyle w:val="WP"/>
        <w:keepNext/>
        <w:keepLines/>
      </w:pPr>
      <w:r>
        <w:t>/************************************************************************</w:t>
      </w:r>
    </w:p>
    <w:p w14:paraId="4DC5AEFF" w14:textId="77777777" w:rsidR="00902B2F" w:rsidRDefault="00902B2F">
      <w:pPr>
        <w:pStyle w:val="WP"/>
        <w:keepNext/>
        <w:keepLines/>
      </w:pPr>
      <w:r>
        <w:t>*</w:t>
      </w:r>
    </w:p>
    <w:p w14:paraId="33D74607" w14:textId="77777777" w:rsidR="00902B2F" w:rsidRDefault="00902B2F">
      <w:pPr>
        <w:pStyle w:val="WP"/>
        <w:keepNext/>
        <w:keepLines/>
      </w:pPr>
      <w:r>
        <w:t>*</w:t>
      </w:r>
      <w:r>
        <w:tab/>
        <w:t>FILENAME</w:t>
      </w:r>
      <w:r>
        <w:tab/>
      </w:r>
      <w:r>
        <w:tab/>
        <w:t>:</w:t>
      </w:r>
      <w:r>
        <w:tab/>
        <w:t>source.h</w:t>
      </w:r>
      <w:bookmarkStart w:id="11" w:name="source_h"/>
      <w:bookmarkEnd w:id="11"/>
    </w:p>
    <w:p w14:paraId="64A648C4" w14:textId="77777777" w:rsidR="00902B2F" w:rsidRDefault="00902B2F">
      <w:pPr>
        <w:pStyle w:val="WP"/>
        <w:keepNext/>
        <w:keepLines/>
      </w:pPr>
      <w:r>
        <w:t>*</w:t>
      </w:r>
    </w:p>
    <w:p w14:paraId="5A427951" w14:textId="77777777" w:rsidR="00902B2F" w:rsidRDefault="00902B2F">
      <w:pPr>
        <w:pStyle w:val="WP"/>
        <w:keepNext/>
        <w:keepLines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DEFINITIONS</w:t>
      </w:r>
    </w:p>
    <w:p w14:paraId="43350AC4" w14:textId="77777777" w:rsidR="00902B2F" w:rsidRDefault="00902B2F">
      <w:pPr>
        <w:pStyle w:val="WP"/>
        <w:keepNext/>
        <w:keepLines/>
      </w:pPr>
      <w:r>
        <w:t>*</w:t>
      </w:r>
    </w:p>
    <w:p w14:paraId="64EAE21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FUNCTION PROTOTYPES for the TETRA</w:t>
      </w:r>
    </w:p>
    <w:p w14:paraId="21F03A83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speech source coder and decoder</w:t>
      </w:r>
    </w:p>
    <w:p w14:paraId="1801893C" w14:textId="77777777" w:rsidR="00902B2F" w:rsidRDefault="00902B2F">
      <w:pPr>
        <w:pStyle w:val="WP"/>
        <w:keepNext/>
        <w:keepLines/>
      </w:pPr>
      <w:r>
        <w:t>*</w:t>
      </w:r>
    </w:p>
    <w:p w14:paraId="0DFA8DE1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OPERATOR PROTOTYPES for TETRA codec</w:t>
      </w:r>
    </w:p>
    <w:p w14:paraId="6021A45D" w14:textId="77777777" w:rsidR="00902B2F" w:rsidRDefault="00902B2F">
      <w:pPr>
        <w:pStyle w:val="WP"/>
        <w:keepNext/>
        <w:keepLines/>
      </w:pPr>
      <w:r>
        <w:t>*</w:t>
      </w:r>
    </w:p>
    <w:p w14:paraId="05AB6366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1B10EAD7" w14:textId="77777777" w:rsidR="00902B2F" w:rsidRDefault="00902B2F">
      <w:pPr>
        <w:pStyle w:val="WP"/>
        <w:keepNext/>
        <w:keepLines/>
      </w:pPr>
    </w:p>
    <w:p w14:paraId="730E0914" w14:textId="77777777" w:rsidR="00902B2F" w:rsidRDefault="00902B2F">
      <w:pPr>
        <w:pStyle w:val="WP"/>
        <w:keepNext/>
        <w:keepLines/>
      </w:pPr>
      <w:r>
        <w:t>/************************************************************************</w:t>
      </w:r>
    </w:p>
    <w:p w14:paraId="7C7F2F56" w14:textId="77777777" w:rsidR="00902B2F" w:rsidRDefault="00902B2F">
      <w:pPr>
        <w:pStyle w:val="WP"/>
        <w:keepNext/>
        <w:keepLines/>
      </w:pPr>
      <w:r>
        <w:t>*</w:t>
      </w:r>
    </w:p>
    <w:p w14:paraId="3647E5D0" w14:textId="77777777" w:rsidR="00902B2F" w:rsidRDefault="00902B2F">
      <w:pPr>
        <w:pStyle w:val="WP"/>
        <w:keepNext/>
        <w:keepLines/>
      </w:pPr>
      <w:r>
        <w:t>*      DEFINITIONS</w:t>
      </w:r>
    </w:p>
    <w:p w14:paraId="7F4821DE" w14:textId="77777777" w:rsidR="00902B2F" w:rsidRDefault="00902B2F">
      <w:pPr>
        <w:pStyle w:val="WP"/>
        <w:keepNext/>
        <w:keepLines/>
      </w:pPr>
      <w:r>
        <w:t>*</w:t>
      </w:r>
    </w:p>
    <w:p w14:paraId="0D484287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282CF8B4" w14:textId="77777777" w:rsidR="00902B2F" w:rsidRDefault="00902B2F">
      <w:pPr>
        <w:pStyle w:val="LD10"/>
      </w:pPr>
    </w:p>
    <w:p w14:paraId="604DEC0D" w14:textId="77777777" w:rsidR="00902B2F" w:rsidRDefault="00902B2F">
      <w:pPr>
        <w:pStyle w:val="LD10"/>
      </w:pPr>
      <w:r>
        <w:t>#ifndef TYPEDEF_H</w:t>
      </w:r>
    </w:p>
    <w:p w14:paraId="2865A6AF" w14:textId="77777777" w:rsidR="00902B2F" w:rsidRDefault="00902B2F">
      <w:pPr>
        <w:pStyle w:val="LD10"/>
      </w:pPr>
      <w:r>
        <w:t>#define TYPEDEF_H</w:t>
      </w:r>
    </w:p>
    <w:p w14:paraId="5EB859FE" w14:textId="77777777" w:rsidR="00902B2F" w:rsidRDefault="00902B2F">
      <w:pPr>
        <w:pStyle w:val="LD10"/>
      </w:pPr>
    </w:p>
    <w:p w14:paraId="61615DFB" w14:textId="77777777" w:rsidR="00902B2F" w:rsidRDefault="00902B2F">
      <w:pPr>
        <w:pStyle w:val="LD10"/>
      </w:pPr>
    </w:p>
    <w:p w14:paraId="6F5F57EC" w14:textId="77777777" w:rsidR="00902B2F" w:rsidRDefault="00902B2F">
      <w:pPr>
        <w:pStyle w:val="LD10"/>
      </w:pPr>
      <w:r>
        <w:t>typedef short Word16;</w:t>
      </w:r>
    </w:p>
    <w:p w14:paraId="37BCEE99" w14:textId="77777777" w:rsidR="00902B2F" w:rsidRDefault="00902B2F">
      <w:pPr>
        <w:pStyle w:val="LD10"/>
      </w:pPr>
      <w:r>
        <w:t>typedef long  Word32;</w:t>
      </w:r>
    </w:p>
    <w:p w14:paraId="661A32C7" w14:textId="77777777" w:rsidR="00902B2F" w:rsidRDefault="00902B2F">
      <w:pPr>
        <w:pStyle w:val="LD10"/>
      </w:pPr>
      <w:r>
        <w:t>typedef int   Flag;</w:t>
      </w:r>
    </w:p>
    <w:p w14:paraId="161AFC46" w14:textId="77777777" w:rsidR="00902B2F" w:rsidRDefault="00902B2F">
      <w:pPr>
        <w:pStyle w:val="LD10"/>
      </w:pPr>
    </w:p>
    <w:p w14:paraId="244CC633" w14:textId="77777777" w:rsidR="00902B2F" w:rsidRDefault="00902B2F">
      <w:pPr>
        <w:pStyle w:val="LD10"/>
      </w:pPr>
      <w:r>
        <w:t>#endif</w:t>
      </w:r>
    </w:p>
    <w:p w14:paraId="305C51EB" w14:textId="77777777" w:rsidR="00902B2F" w:rsidRDefault="00902B2F">
      <w:pPr>
        <w:pStyle w:val="LD10"/>
      </w:pPr>
    </w:p>
    <w:p w14:paraId="60BF7178" w14:textId="77777777" w:rsidR="00902B2F" w:rsidRDefault="00902B2F">
      <w:pPr>
        <w:pStyle w:val="LD10"/>
      </w:pPr>
    </w:p>
    <w:p w14:paraId="2B710547" w14:textId="77777777" w:rsidR="00902B2F" w:rsidRDefault="00902B2F">
      <w:pPr>
        <w:pStyle w:val="WP"/>
        <w:keepNext/>
        <w:keepLines/>
      </w:pPr>
      <w:r>
        <w:t>/************************************************************************</w:t>
      </w:r>
    </w:p>
    <w:p w14:paraId="29E431DC" w14:textId="77777777" w:rsidR="00902B2F" w:rsidRDefault="00902B2F">
      <w:pPr>
        <w:pStyle w:val="WP"/>
        <w:keepNext/>
        <w:keepLines/>
      </w:pPr>
      <w:r>
        <w:t>*</w:t>
      </w:r>
    </w:p>
    <w:p w14:paraId="3259A030" w14:textId="77777777" w:rsidR="00902B2F" w:rsidRDefault="00902B2F">
      <w:pPr>
        <w:pStyle w:val="WP"/>
        <w:keepNext/>
        <w:keepLines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FUNCTION PROTOTYPES for the TETRA</w:t>
      </w:r>
    </w:p>
    <w:p w14:paraId="33630E0E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>speech source coder and decoder</w:t>
      </w:r>
    </w:p>
    <w:p w14:paraId="7A1F06E6" w14:textId="77777777" w:rsidR="00902B2F" w:rsidRDefault="00902B2F">
      <w:pPr>
        <w:pStyle w:val="WP"/>
        <w:keepNext/>
        <w:keepLines/>
      </w:pPr>
      <w:r>
        <w:t>*</w:t>
      </w:r>
    </w:p>
    <w:p w14:paraId="1358A144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4A2F5CFC" w14:textId="77777777" w:rsidR="00902B2F" w:rsidRDefault="00902B2F">
      <w:pPr>
        <w:pStyle w:val="LD10"/>
      </w:pPr>
    </w:p>
    <w:p w14:paraId="160EFAA1" w14:textId="77777777" w:rsidR="00902B2F" w:rsidRDefault="00902B2F">
      <w:pPr>
        <w:pStyle w:val="LD10"/>
      </w:pPr>
      <w:r>
        <w:t>#ifndef TETRA_H</w:t>
      </w:r>
    </w:p>
    <w:p w14:paraId="57B1A61D" w14:textId="77777777" w:rsidR="00902B2F" w:rsidRDefault="00902B2F">
      <w:pPr>
        <w:pStyle w:val="LD10"/>
      </w:pPr>
      <w:r>
        <w:t>#define TETRA_H</w:t>
      </w:r>
    </w:p>
    <w:p w14:paraId="553E8625" w14:textId="77777777" w:rsidR="00902B2F" w:rsidRDefault="00902B2F">
      <w:pPr>
        <w:pStyle w:val="LD10"/>
      </w:pPr>
    </w:p>
    <w:p w14:paraId="5AAD0A96" w14:textId="77777777" w:rsidR="00902B2F" w:rsidRDefault="00902B2F">
      <w:pPr>
        <w:pStyle w:val="LD10"/>
      </w:pPr>
    </w:p>
    <w:p w14:paraId="3B7C11D5" w14:textId="77777777" w:rsidR="00902B2F" w:rsidRDefault="00902B2F">
      <w:pPr>
        <w:pStyle w:val="LD10"/>
      </w:pPr>
      <w:r>
        <w:t>/* Basic functions */</w:t>
      </w:r>
    </w:p>
    <w:p w14:paraId="21C4DD17" w14:textId="77777777" w:rsidR="00902B2F" w:rsidRDefault="00902B2F">
      <w:pPr>
        <w:pStyle w:val="LD10"/>
      </w:pPr>
    </w:p>
    <w:p w14:paraId="1862847D" w14:textId="77777777" w:rsidR="00902B2F" w:rsidRDefault="00902B2F">
      <w:pPr>
        <w:pStyle w:val="LD10"/>
      </w:pPr>
      <w:r>
        <w:t>Word32 add_sh(Word32 L_var, Word16 var1, Word16 shift);</w:t>
      </w:r>
    </w:p>
    <w:p w14:paraId="16816DAE" w14:textId="77777777" w:rsidR="00902B2F" w:rsidRDefault="00902B2F">
      <w:pPr>
        <w:pStyle w:val="LD10"/>
      </w:pPr>
      <w:r>
        <w:t>Word32 add_sh16(Word32 L_var, Word16 var1);</w:t>
      </w:r>
    </w:p>
    <w:p w14:paraId="7E595D83" w14:textId="77777777" w:rsidR="00902B2F" w:rsidRDefault="00902B2F">
      <w:pPr>
        <w:pStyle w:val="LD10"/>
      </w:pPr>
      <w:r>
        <w:t>Word16 bin2int(Word16 no_of_bits, Word16 *bitstream);</w:t>
      </w:r>
    </w:p>
    <w:p w14:paraId="4565585C" w14:textId="77777777" w:rsidR="00902B2F" w:rsidRDefault="00902B2F">
      <w:pPr>
        <w:pStyle w:val="LD10"/>
      </w:pPr>
      <w:r>
        <w:t>void   int2bin(Word16 value, Word16 no_of_bits, Word16 *bitstream);</w:t>
      </w:r>
    </w:p>
    <w:p w14:paraId="5BFB9F4E" w14:textId="77777777" w:rsidR="00902B2F" w:rsidRDefault="00902B2F">
      <w:pPr>
        <w:pStyle w:val="LD10"/>
      </w:pPr>
      <w:r>
        <w:t>Word32 Load_sh(Word16 var1, Word16 shift);</w:t>
      </w:r>
    </w:p>
    <w:p w14:paraId="5F1B6407" w14:textId="77777777" w:rsidR="00902B2F" w:rsidRDefault="00902B2F">
      <w:pPr>
        <w:pStyle w:val="LD10"/>
      </w:pPr>
      <w:r>
        <w:t>Word32 Load_sh16(Word16 var1);</w:t>
      </w:r>
    </w:p>
    <w:p w14:paraId="38D94193" w14:textId="77777777" w:rsidR="00902B2F" w:rsidRDefault="00902B2F">
      <w:pPr>
        <w:pStyle w:val="LD10"/>
      </w:pPr>
      <w:r>
        <w:t>Word32 norm_v(Word32 L_var3, Word16 var1, Word16 *var2);</w:t>
      </w:r>
    </w:p>
    <w:p w14:paraId="01B586DD" w14:textId="77777777" w:rsidR="00902B2F" w:rsidRDefault="00902B2F">
      <w:pPr>
        <w:pStyle w:val="LD10"/>
      </w:pPr>
      <w:r>
        <w:t>Word16 store_hi(Word32 L_var1, Word16 var2);</w:t>
      </w:r>
    </w:p>
    <w:p w14:paraId="2C037353" w14:textId="77777777" w:rsidR="00902B2F" w:rsidRDefault="00902B2F">
      <w:pPr>
        <w:pStyle w:val="LD10"/>
      </w:pPr>
      <w:r>
        <w:t>Word32 sub_sh(Word32 L_var, Word16 var1, Word16 shift);</w:t>
      </w:r>
    </w:p>
    <w:p w14:paraId="1B6C02FC" w14:textId="77777777" w:rsidR="00902B2F" w:rsidRDefault="00902B2F">
      <w:pPr>
        <w:pStyle w:val="LD10"/>
      </w:pPr>
      <w:r>
        <w:t>Word32 sub_sh16(Word32 L_var, Word16 var1);</w:t>
      </w:r>
    </w:p>
    <w:p w14:paraId="19BB4123" w14:textId="77777777" w:rsidR="00902B2F" w:rsidRDefault="00902B2F">
      <w:pPr>
        <w:pStyle w:val="LD10"/>
      </w:pPr>
    </w:p>
    <w:p w14:paraId="3FBE890C" w14:textId="77777777" w:rsidR="00902B2F" w:rsidRDefault="00902B2F">
      <w:pPr>
        <w:pStyle w:val="LD10"/>
      </w:pPr>
      <w:r>
        <w:t>/* Extended precision functions */</w:t>
      </w:r>
    </w:p>
    <w:p w14:paraId="0B9C6715" w14:textId="77777777" w:rsidR="00902B2F" w:rsidRDefault="00902B2F">
      <w:pPr>
        <w:pStyle w:val="LD10"/>
      </w:pPr>
    </w:p>
    <w:p w14:paraId="0A2B3C51" w14:textId="77777777" w:rsidR="00902B2F" w:rsidRDefault="00902B2F">
      <w:pPr>
        <w:pStyle w:val="LD10"/>
      </w:pPr>
      <w:r>
        <w:t>Word32 div_32(Word32 L_num, Word16 hi, Word16 lo);</w:t>
      </w:r>
    </w:p>
    <w:p w14:paraId="37B59EEE" w14:textId="77777777" w:rsidR="00902B2F" w:rsidRDefault="00902B2F">
      <w:pPr>
        <w:pStyle w:val="LD10"/>
      </w:pPr>
      <w:r>
        <w:t>Word32 L_comp(Word16 hi, Word16 lo);</w:t>
      </w:r>
    </w:p>
    <w:p w14:paraId="4D9EF072" w14:textId="77777777" w:rsidR="00902B2F" w:rsidRDefault="00902B2F">
      <w:pPr>
        <w:pStyle w:val="LD10"/>
      </w:pPr>
      <w:r>
        <w:lastRenderedPageBreak/>
        <w:t>void   L_extract(Word32 L_32, Word16 *hi, Word16 *lo);</w:t>
      </w:r>
    </w:p>
    <w:p w14:paraId="657B130A" w14:textId="77777777" w:rsidR="00902B2F" w:rsidRDefault="00902B2F">
      <w:pPr>
        <w:pStyle w:val="LD10"/>
      </w:pPr>
      <w:r>
        <w:t>Word32 mpy_mix(Word16 hi1, Word16 lo1, Word16 lo2);</w:t>
      </w:r>
    </w:p>
    <w:p w14:paraId="3D96475E" w14:textId="77777777" w:rsidR="00902B2F" w:rsidRDefault="00902B2F">
      <w:pPr>
        <w:pStyle w:val="LD10"/>
      </w:pPr>
      <w:r>
        <w:t>Word32 mpy_32(Word16 hi1, Word16 lo1, Word16 hi2, Word16 lo2);</w:t>
      </w:r>
    </w:p>
    <w:p w14:paraId="493CA7BB" w14:textId="77777777" w:rsidR="00902B2F" w:rsidRDefault="00902B2F">
      <w:pPr>
        <w:pStyle w:val="LD10"/>
      </w:pPr>
      <w:r>
        <w:br w:type="page"/>
      </w:r>
    </w:p>
    <w:p w14:paraId="36FB8ED2" w14:textId="77777777" w:rsidR="00902B2F" w:rsidRDefault="00902B2F">
      <w:pPr>
        <w:pStyle w:val="LD10"/>
      </w:pPr>
      <w:r>
        <w:t>/* Mathematic functions  */</w:t>
      </w:r>
    </w:p>
    <w:p w14:paraId="6BA2D89E" w14:textId="77777777" w:rsidR="00902B2F" w:rsidRDefault="00902B2F">
      <w:pPr>
        <w:pStyle w:val="LD10"/>
      </w:pPr>
    </w:p>
    <w:p w14:paraId="615D066E" w14:textId="77777777" w:rsidR="00902B2F" w:rsidRDefault="00902B2F">
      <w:pPr>
        <w:pStyle w:val="LD10"/>
      </w:pPr>
      <w:r>
        <w:t>Word32 inv_sqrt(Word32 L_x);</w:t>
      </w:r>
    </w:p>
    <w:p w14:paraId="48CC8C7E" w14:textId="77777777" w:rsidR="00902B2F" w:rsidRDefault="00902B2F">
      <w:pPr>
        <w:pStyle w:val="LD10"/>
      </w:pPr>
      <w:r>
        <w:t>void   Log2(Word32 L_x, Word16 *exponant, Word16 *fraction);</w:t>
      </w:r>
    </w:p>
    <w:p w14:paraId="6A369224" w14:textId="77777777" w:rsidR="00902B2F" w:rsidRDefault="00902B2F">
      <w:pPr>
        <w:pStyle w:val="LD10"/>
      </w:pPr>
      <w:r>
        <w:t>Word32 pow2(Word16 exponant, Word16 fraction);</w:t>
      </w:r>
    </w:p>
    <w:p w14:paraId="4A915D26" w14:textId="77777777" w:rsidR="00902B2F" w:rsidRDefault="00902B2F">
      <w:pPr>
        <w:pStyle w:val="LD10"/>
      </w:pPr>
    </w:p>
    <w:p w14:paraId="45AF4E20" w14:textId="77777777" w:rsidR="00902B2F" w:rsidRDefault="00902B2F">
      <w:pPr>
        <w:pStyle w:val="LD10"/>
      </w:pPr>
      <w:r>
        <w:t>/* General signal processing */</w:t>
      </w:r>
    </w:p>
    <w:p w14:paraId="7154FADD" w14:textId="77777777" w:rsidR="00902B2F" w:rsidRDefault="00902B2F">
      <w:pPr>
        <w:pStyle w:val="LD10"/>
      </w:pPr>
    </w:p>
    <w:p w14:paraId="6428D6EF" w14:textId="77777777" w:rsidR="00902B2F" w:rsidRDefault="00902B2F">
      <w:pPr>
        <w:pStyle w:val="LD10"/>
      </w:pPr>
      <w:r>
        <w:t>void   Autocorr(Word16 x[], Word16 p, Word16 r_h[], Word16 r_l[]);</w:t>
      </w:r>
    </w:p>
    <w:p w14:paraId="0DCA8956" w14:textId="77777777" w:rsidR="00902B2F" w:rsidRDefault="00902B2F">
      <w:pPr>
        <w:pStyle w:val="LD10"/>
      </w:pPr>
      <w:r>
        <w:t>void   Az_Lsp(Word16 a[], Word16 lsp[], Word16 old_lsp[]);</w:t>
      </w:r>
    </w:p>
    <w:p w14:paraId="2E035B0C" w14:textId="77777777" w:rsidR="00902B2F" w:rsidRDefault="00902B2F">
      <w:pPr>
        <w:pStyle w:val="LD10"/>
      </w:pPr>
      <w:r>
        <w:t>void   Back_Fil(Word16 x[], Word16 h[], Word16 y[], Word16 L);</w:t>
      </w:r>
    </w:p>
    <w:p w14:paraId="51C894AE" w14:textId="77777777" w:rsidR="00902B2F" w:rsidRDefault="00902B2F">
      <w:pPr>
        <w:pStyle w:val="LD10"/>
      </w:pPr>
      <w:r>
        <w:t>Word16 Chebps(Word16 x, Word16 f[], Word16 n);</w:t>
      </w:r>
    </w:p>
    <w:p w14:paraId="16FCAF54" w14:textId="77777777" w:rsidR="00902B2F" w:rsidRDefault="00902B2F">
      <w:pPr>
        <w:pStyle w:val="LD10"/>
      </w:pPr>
      <w:r>
        <w:t>void   Convolve(Word16 x[], Word16 h[], Word16 y[], Word16 L);</w:t>
      </w:r>
    </w:p>
    <w:p w14:paraId="76DEF45E" w14:textId="77777777" w:rsidR="00902B2F" w:rsidRDefault="00902B2F">
      <w:pPr>
        <w:pStyle w:val="LD10"/>
      </w:pPr>
      <w:r>
        <w:t>void   Fac_Pond(Word16 gamma, Word16 fac[]);</w:t>
      </w:r>
    </w:p>
    <w:p w14:paraId="6251A598" w14:textId="77777777" w:rsidR="00902B2F" w:rsidRDefault="00902B2F">
      <w:pPr>
        <w:pStyle w:val="LD10"/>
      </w:pPr>
      <w:r>
        <w:t>void   Get_Lsp_Pol(Word16 *lsp, Word32 *f);</w:t>
      </w:r>
    </w:p>
    <w:p w14:paraId="714AA456" w14:textId="77777777" w:rsidR="00902B2F" w:rsidRDefault="00902B2F">
      <w:pPr>
        <w:pStyle w:val="LD10"/>
      </w:pPr>
      <w:r>
        <w:t>void   Int_Lpc4(Word16 lsp_old[], Word16 lsp_new[], Word16 a_4[]);</w:t>
      </w:r>
    </w:p>
    <w:p w14:paraId="578F7B90" w14:textId="77777777" w:rsidR="00902B2F" w:rsidRDefault="00902B2F">
      <w:pPr>
        <w:pStyle w:val="LD10"/>
      </w:pPr>
      <w:r>
        <w:t>void   Lag_Window(Word16 p, Word16 r_h[], Word16 r_l[]);</w:t>
      </w:r>
    </w:p>
    <w:p w14:paraId="36843B20" w14:textId="77777777" w:rsidR="00902B2F" w:rsidRDefault="00902B2F">
      <w:pPr>
        <w:pStyle w:val="LD10"/>
      </w:pPr>
      <w:r>
        <w:t>void   Levin_32(Word16 Rh[], Word16 Rl[], Word16 A[]);</w:t>
      </w:r>
    </w:p>
    <w:p w14:paraId="09DCFF1D" w14:textId="77777777" w:rsidR="00902B2F" w:rsidRDefault="00902B2F">
      <w:pPr>
        <w:pStyle w:val="LD10"/>
      </w:pPr>
      <w:r>
        <w:t>Word32 Lpc_Gain(Word16 a[]);</w:t>
      </w:r>
    </w:p>
    <w:p w14:paraId="7E33AFC2" w14:textId="77777777" w:rsidR="00902B2F" w:rsidRDefault="00902B2F">
      <w:pPr>
        <w:pStyle w:val="LD10"/>
      </w:pPr>
      <w:r>
        <w:t>void   Lsp_Az(Word16 lsp[], Word16 a[]);</w:t>
      </w:r>
    </w:p>
    <w:p w14:paraId="1FEA9679" w14:textId="77777777" w:rsidR="00902B2F" w:rsidRDefault="00902B2F">
      <w:pPr>
        <w:pStyle w:val="LD10"/>
      </w:pPr>
      <w:r>
        <w:t>void   Pond_Ai(Word16 a[], Word16 fac[], Word16 a_exp[]);</w:t>
      </w:r>
    </w:p>
    <w:p w14:paraId="059B5024" w14:textId="77777777" w:rsidR="00902B2F" w:rsidRDefault="00902B2F">
      <w:pPr>
        <w:pStyle w:val="LD10"/>
      </w:pPr>
      <w:r>
        <w:t>void   Residu(Word16 a[], Word16 x[], Word16 y[], Word16 lg);</w:t>
      </w:r>
    </w:p>
    <w:p w14:paraId="325E20B0" w14:textId="77777777" w:rsidR="00902B2F" w:rsidRDefault="00902B2F">
      <w:pPr>
        <w:pStyle w:val="LD10"/>
      </w:pPr>
      <w:r>
        <w:t>void   Syn_Filt(Word16 a[], Word16 x[], Word16 y[], Word16 lg, Word16 mem[],</w:t>
      </w:r>
    </w:p>
    <w:p w14:paraId="6018CED6" w14:textId="77777777" w:rsidR="00902B2F" w:rsidRDefault="00902B2F">
      <w:pPr>
        <w:pStyle w:val="LD10"/>
      </w:pPr>
      <w:r>
        <w:t xml:space="preserve">                Word16 update);</w:t>
      </w:r>
    </w:p>
    <w:p w14:paraId="32C3CBD9" w14:textId="77777777" w:rsidR="00902B2F" w:rsidRDefault="00902B2F">
      <w:pPr>
        <w:pStyle w:val="LD10"/>
      </w:pPr>
    </w:p>
    <w:p w14:paraId="1C701116" w14:textId="77777777" w:rsidR="00902B2F" w:rsidRDefault="00902B2F">
      <w:pPr>
        <w:pStyle w:val="LD10"/>
      </w:pPr>
      <w:r>
        <w:t>/* Specific coder functions */</w:t>
      </w:r>
    </w:p>
    <w:p w14:paraId="124C36E3" w14:textId="77777777" w:rsidR="00902B2F" w:rsidRDefault="00902B2F">
      <w:pPr>
        <w:pStyle w:val="LD10"/>
      </w:pPr>
    </w:p>
    <w:p w14:paraId="10E2574B" w14:textId="77777777" w:rsidR="00902B2F" w:rsidRDefault="00902B2F">
      <w:pPr>
        <w:pStyle w:val="LD10"/>
      </w:pPr>
      <w:r>
        <w:t>void   Init_Coder_Tetra(void);</w:t>
      </w:r>
    </w:p>
    <w:p w14:paraId="563B8DE5" w14:textId="77777777" w:rsidR="00902B2F" w:rsidRDefault="00902B2F">
      <w:pPr>
        <w:pStyle w:val="LD10"/>
      </w:pPr>
      <w:r>
        <w:t>void   Coder_Tetra(Word16 ana[], Word16 synth[]);</w:t>
      </w:r>
    </w:p>
    <w:p w14:paraId="45BF6621" w14:textId="77777777" w:rsidR="00902B2F" w:rsidRDefault="00902B2F">
      <w:pPr>
        <w:pStyle w:val="LD10"/>
      </w:pPr>
      <w:r>
        <w:t>void   Cal_Rr2(Word16 h[], Word16 *rr);</w:t>
      </w:r>
    </w:p>
    <w:p w14:paraId="5ABDD4F5" w14:textId="77777777" w:rsidR="00902B2F" w:rsidRDefault="00902B2F">
      <w:pPr>
        <w:pStyle w:val="LD10"/>
      </w:pPr>
      <w:r>
        <w:t>void   Clsp_334(Word16 *lsp, Word16 *lsp_q, Word16 *indice);</w:t>
      </w:r>
    </w:p>
    <w:p w14:paraId="3F9F9418" w14:textId="77777777" w:rsidR="00902B2F" w:rsidRDefault="00902B2F">
      <w:pPr>
        <w:pStyle w:val="LD10"/>
      </w:pPr>
      <w:r>
        <w:t>Word16 D4i60_16(Word16 dn[], Word16 f[], Word16 h[], Word16 rr[][32],</w:t>
      </w:r>
    </w:p>
    <w:p w14:paraId="6801356F" w14:textId="77777777" w:rsidR="00902B2F" w:rsidRDefault="00902B2F">
      <w:pPr>
        <w:pStyle w:val="LD10"/>
      </w:pPr>
      <w:r>
        <w:t xml:space="preserve">                Word16 cod[], Word16 y[], Word16 *sign, Word16 *shift_code);</w:t>
      </w:r>
    </w:p>
    <w:p w14:paraId="116BBF90" w14:textId="77777777" w:rsidR="00902B2F" w:rsidRDefault="00902B2F">
      <w:pPr>
        <w:pStyle w:val="LD10"/>
      </w:pPr>
      <w:r>
        <w:t>Word16 Ener_Qua(Word16 A[], Word16 prd_lt[], Word16 code[], Word16 L_subfr,</w:t>
      </w:r>
    </w:p>
    <w:p w14:paraId="6DA0C1CA" w14:textId="77777777" w:rsidR="00902B2F" w:rsidRDefault="00902B2F">
      <w:pPr>
        <w:pStyle w:val="LD10"/>
      </w:pPr>
      <w:r>
        <w:t xml:space="preserve">                Word16 *gain_pit, Word16 *gain_cod);</w:t>
      </w:r>
    </w:p>
    <w:p w14:paraId="4B37515A" w14:textId="77777777" w:rsidR="00902B2F" w:rsidRDefault="00902B2F">
      <w:pPr>
        <w:pStyle w:val="LD10"/>
      </w:pPr>
      <w:r>
        <w:t>Word16 G_Code(Word16 xn2[], Word16 y2[], Word16 L_subfr);</w:t>
      </w:r>
    </w:p>
    <w:p w14:paraId="2438C3FC" w14:textId="77777777" w:rsidR="00902B2F" w:rsidRDefault="00902B2F">
      <w:pPr>
        <w:pStyle w:val="LD10"/>
      </w:pPr>
      <w:r>
        <w:t>Word16 G_Pitch(Word16 xn[], Word16 y1[], Word16 L_subfr);</w:t>
      </w:r>
    </w:p>
    <w:p w14:paraId="30C36FAB" w14:textId="77777777" w:rsidR="00902B2F" w:rsidRDefault="00902B2F">
      <w:pPr>
        <w:pStyle w:val="LD10"/>
      </w:pPr>
      <w:r>
        <w:t>void   Init_Pre_Process(void);</w:t>
      </w:r>
    </w:p>
    <w:p w14:paraId="549FB3C9" w14:textId="77777777" w:rsidR="00902B2F" w:rsidRDefault="00902B2F">
      <w:pPr>
        <w:pStyle w:val="LD10"/>
      </w:pPr>
      <w:r>
        <w:t>Word16 Lag_Max(Word16 signal[], Word16 sig_dec[], Word16 L_frame,</w:t>
      </w:r>
    </w:p>
    <w:p w14:paraId="0DC0F67F" w14:textId="77777777" w:rsidR="00902B2F" w:rsidRDefault="00902B2F">
      <w:pPr>
        <w:pStyle w:val="LD10"/>
      </w:pPr>
      <w:r>
        <w:t xml:space="preserve">               Word16 lag_max, Word16 lag_min, Word16 *cor_max);</w:t>
      </w:r>
    </w:p>
    <w:p w14:paraId="3EBD1CC3" w14:textId="77777777" w:rsidR="00902B2F" w:rsidRDefault="00902B2F">
      <w:pPr>
        <w:pStyle w:val="LD10"/>
      </w:pPr>
      <w:r>
        <w:t>Word16 Pitch_Fr(Word16 exc[], Word16 xn[], Word16 h[], Word16 L_subfr,</w:t>
      </w:r>
    </w:p>
    <w:p w14:paraId="78052846" w14:textId="77777777" w:rsidR="00902B2F" w:rsidRDefault="00902B2F">
      <w:pPr>
        <w:pStyle w:val="LD10"/>
      </w:pPr>
      <w:r>
        <w:t xml:space="preserve">                Word16 t0_min, Word16 t0_max, Word16 i_subfr,</w:t>
      </w:r>
    </w:p>
    <w:p w14:paraId="78E6F18C" w14:textId="77777777" w:rsidR="00902B2F" w:rsidRDefault="00902B2F">
      <w:pPr>
        <w:pStyle w:val="LD10"/>
      </w:pPr>
      <w:r>
        <w:tab/>
      </w:r>
      <w:r>
        <w:tab/>
        <w:t xml:space="preserve">    Word16 *pit_frac);</w:t>
      </w:r>
    </w:p>
    <w:p w14:paraId="4ECD8C42" w14:textId="77777777" w:rsidR="00902B2F" w:rsidRDefault="00902B2F">
      <w:pPr>
        <w:pStyle w:val="LD10"/>
      </w:pPr>
      <w:r>
        <w:t>Word16 Pitch_Ol_Dec(Word16 signal[], Word16 L_frame);</w:t>
      </w:r>
    </w:p>
    <w:p w14:paraId="3E8A9851" w14:textId="77777777" w:rsidR="00902B2F" w:rsidRDefault="00902B2F">
      <w:pPr>
        <w:pStyle w:val="LD10"/>
      </w:pPr>
      <w:r>
        <w:t>void   Pred_Lt(Word16 exc[], Word16 T0, Word16 frac, Word16 L_subfr);</w:t>
      </w:r>
    </w:p>
    <w:p w14:paraId="66023B2F" w14:textId="77777777" w:rsidR="00902B2F" w:rsidRDefault="00902B2F">
      <w:pPr>
        <w:pStyle w:val="LD10"/>
      </w:pPr>
      <w:r>
        <w:t>void   Pre_Process(Word16 signal[], Word16 lg);</w:t>
      </w:r>
    </w:p>
    <w:p w14:paraId="7EA55928" w14:textId="77777777" w:rsidR="00902B2F" w:rsidRDefault="00902B2F">
      <w:pPr>
        <w:pStyle w:val="LD10"/>
      </w:pPr>
      <w:r>
        <w:t>void   Prm2bits_Tetra(Word16 prm[], Word16 bits[]);</w:t>
      </w:r>
    </w:p>
    <w:p w14:paraId="285A40A1" w14:textId="77777777" w:rsidR="00902B2F" w:rsidRDefault="00902B2F">
      <w:pPr>
        <w:pStyle w:val="LD10"/>
      </w:pPr>
    </w:p>
    <w:p w14:paraId="296E25F3" w14:textId="77777777" w:rsidR="00902B2F" w:rsidRDefault="00902B2F">
      <w:pPr>
        <w:pStyle w:val="LD10"/>
      </w:pPr>
      <w:r>
        <w:t>/* Specific decoder functions */</w:t>
      </w:r>
    </w:p>
    <w:p w14:paraId="01B29D5E" w14:textId="77777777" w:rsidR="00902B2F" w:rsidRDefault="00902B2F">
      <w:pPr>
        <w:pStyle w:val="LD10"/>
      </w:pPr>
    </w:p>
    <w:p w14:paraId="3C4BDA91" w14:textId="77777777" w:rsidR="00902B2F" w:rsidRDefault="00902B2F">
      <w:pPr>
        <w:pStyle w:val="LD10"/>
      </w:pPr>
      <w:r>
        <w:t>void   Init_Decod_Tetra(void);</w:t>
      </w:r>
    </w:p>
    <w:p w14:paraId="450CC817" w14:textId="77777777" w:rsidR="00902B2F" w:rsidRDefault="00902B2F">
      <w:pPr>
        <w:pStyle w:val="LD10"/>
      </w:pPr>
      <w:r>
        <w:t>void   Decod_Tetra(Word16 parm[], Word16 synth[]);</w:t>
      </w:r>
    </w:p>
    <w:p w14:paraId="1664FBEA" w14:textId="77777777" w:rsidR="00902B2F" w:rsidRDefault="00902B2F">
      <w:pPr>
        <w:pStyle w:val="LD10"/>
      </w:pPr>
      <w:r>
        <w:t>void   Bits2prm_Tetra(Word16 bits[], Word16 prm[]);</w:t>
      </w:r>
    </w:p>
    <w:p w14:paraId="3B210684" w14:textId="77777777" w:rsidR="00902B2F" w:rsidRDefault="00902B2F">
      <w:pPr>
        <w:pStyle w:val="LD10"/>
      </w:pPr>
      <w:r>
        <w:t>Word16 Dec_Ener(Word16 index, Word16 bfi, Word16 A[], Word16 prd_lt[],</w:t>
      </w:r>
    </w:p>
    <w:p w14:paraId="7D03CCDE" w14:textId="77777777" w:rsidR="00902B2F" w:rsidRDefault="00902B2F">
      <w:pPr>
        <w:pStyle w:val="LD10"/>
      </w:pPr>
      <w:r>
        <w:tab/>
        <w:t xml:space="preserve">    Word16 code[], Word16 L_subfr, Word16 *gain_pit, Word16 *gain_cod);</w:t>
      </w:r>
    </w:p>
    <w:p w14:paraId="15D75577" w14:textId="77777777" w:rsidR="00902B2F" w:rsidRDefault="00902B2F">
      <w:pPr>
        <w:pStyle w:val="LD10"/>
      </w:pPr>
      <w:r>
        <w:t xml:space="preserve">void   D_D4i60(Word16 index,Word16 sign,Word16 shift, Word16 F[], </w:t>
      </w:r>
    </w:p>
    <w:p w14:paraId="00F6709B" w14:textId="77777777" w:rsidR="00902B2F" w:rsidRDefault="00902B2F">
      <w:pPr>
        <w:pStyle w:val="LD10"/>
      </w:pPr>
      <w:r>
        <w:tab/>
        <w:t xml:space="preserve">    Word16 cod[]);</w:t>
      </w:r>
    </w:p>
    <w:p w14:paraId="094A8A88" w14:textId="77777777" w:rsidR="00902B2F" w:rsidRDefault="00902B2F">
      <w:pPr>
        <w:pStyle w:val="LD10"/>
      </w:pPr>
      <w:r>
        <w:t>void   D_Lsp334(Word16 indice[], Word16 lsp[], Word16 old_lsp[]);</w:t>
      </w:r>
    </w:p>
    <w:p w14:paraId="0BB13AEF" w14:textId="77777777" w:rsidR="00902B2F" w:rsidRDefault="00902B2F">
      <w:pPr>
        <w:pStyle w:val="LD10"/>
      </w:pPr>
      <w:r>
        <w:t>void   Post_Process(Word16 signal[], Word16 lg);</w:t>
      </w:r>
    </w:p>
    <w:p w14:paraId="292E924B" w14:textId="77777777" w:rsidR="00902B2F" w:rsidRDefault="00902B2F">
      <w:pPr>
        <w:pStyle w:val="LD10"/>
      </w:pPr>
    </w:p>
    <w:p w14:paraId="7AAF108F" w14:textId="77777777" w:rsidR="00902B2F" w:rsidRDefault="00902B2F">
      <w:pPr>
        <w:pStyle w:val="LD10"/>
      </w:pPr>
      <w:r>
        <w:t>#endif</w:t>
      </w:r>
    </w:p>
    <w:p w14:paraId="291B472F" w14:textId="77777777" w:rsidR="00902B2F" w:rsidRDefault="00902B2F">
      <w:pPr>
        <w:pStyle w:val="LD10"/>
      </w:pPr>
    </w:p>
    <w:p w14:paraId="1686904C" w14:textId="77777777" w:rsidR="00902B2F" w:rsidRDefault="00902B2F">
      <w:pPr>
        <w:pStyle w:val="LD10"/>
      </w:pPr>
      <w:r>
        <w:br w:type="page"/>
      </w:r>
    </w:p>
    <w:p w14:paraId="435A6C41" w14:textId="77777777" w:rsidR="00902B2F" w:rsidRDefault="00902B2F">
      <w:pPr>
        <w:pStyle w:val="WP"/>
        <w:keepNext/>
        <w:keepLines/>
      </w:pPr>
      <w:r>
        <w:t>/************************************************************************</w:t>
      </w:r>
    </w:p>
    <w:p w14:paraId="7EF7DFBD" w14:textId="77777777" w:rsidR="00902B2F" w:rsidRDefault="00902B2F">
      <w:pPr>
        <w:pStyle w:val="WP"/>
        <w:keepNext/>
        <w:keepLines/>
      </w:pPr>
      <w:r>
        <w:t>*</w:t>
      </w:r>
    </w:p>
    <w:p w14:paraId="064F459B" w14:textId="77777777" w:rsidR="00902B2F" w:rsidRDefault="00902B2F">
      <w:pPr>
        <w:pStyle w:val="WP"/>
        <w:keepNext/>
        <w:keepLines/>
      </w:pPr>
      <w:r>
        <w:t>*</w:t>
      </w:r>
      <w:r>
        <w:tab/>
        <w:t>DESCRIPTION</w:t>
      </w:r>
      <w:r>
        <w:tab/>
      </w:r>
      <w:r>
        <w:tab/>
        <w:t>:     OPERATOR PROTOTYPES for TETRA codec</w:t>
      </w:r>
    </w:p>
    <w:p w14:paraId="2A2E0D2C" w14:textId="77777777" w:rsidR="00902B2F" w:rsidRDefault="00902B2F">
      <w:pPr>
        <w:pStyle w:val="WP"/>
        <w:keepNext/>
        <w:keepLines/>
      </w:pPr>
      <w:r>
        <w:t>*</w:t>
      </w:r>
    </w:p>
    <w:p w14:paraId="43BC1DDC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22D268B3" w14:textId="77777777" w:rsidR="00902B2F" w:rsidRDefault="00902B2F">
      <w:pPr>
        <w:pStyle w:val="LD10"/>
      </w:pPr>
    </w:p>
    <w:p w14:paraId="7D076474" w14:textId="77777777" w:rsidR="00902B2F" w:rsidRDefault="00902B2F">
      <w:pPr>
        <w:pStyle w:val="LD10"/>
      </w:pPr>
      <w:r>
        <w:t>#ifndef TETRA_OP_H</w:t>
      </w:r>
    </w:p>
    <w:p w14:paraId="1FA5B6A5" w14:textId="77777777" w:rsidR="00902B2F" w:rsidRDefault="00902B2F">
      <w:pPr>
        <w:pStyle w:val="LD10"/>
      </w:pPr>
      <w:r>
        <w:t>#define TETRA_OP_H</w:t>
      </w:r>
    </w:p>
    <w:p w14:paraId="335C9F33" w14:textId="77777777" w:rsidR="00902B2F" w:rsidRDefault="00902B2F">
      <w:pPr>
        <w:pStyle w:val="LD10"/>
      </w:pPr>
    </w:p>
    <w:p w14:paraId="03543768" w14:textId="77777777" w:rsidR="00902B2F" w:rsidRDefault="00902B2F">
      <w:pPr>
        <w:pStyle w:val="LD10"/>
      </w:pPr>
    </w:p>
    <w:p w14:paraId="50DE3605" w14:textId="77777777" w:rsidR="00902B2F" w:rsidRDefault="00902B2F">
      <w:pPr>
        <w:pStyle w:val="LD10"/>
      </w:pPr>
      <w:r>
        <w:t>/*-----------------------*</w:t>
      </w:r>
    </w:p>
    <w:p w14:paraId="77CB4238" w14:textId="77777777" w:rsidR="00902B2F" w:rsidRDefault="00902B2F">
      <w:pPr>
        <w:pStyle w:val="LD10"/>
      </w:pPr>
      <w:r>
        <w:t xml:space="preserve"> * Constants and Globals *</w:t>
      </w:r>
    </w:p>
    <w:p w14:paraId="4BB85E79" w14:textId="77777777" w:rsidR="00902B2F" w:rsidRDefault="00902B2F">
      <w:pPr>
        <w:pStyle w:val="LD10"/>
      </w:pPr>
      <w:r>
        <w:t xml:space="preserve"> *-----------------------*/</w:t>
      </w:r>
    </w:p>
    <w:p w14:paraId="7B0D12CF" w14:textId="77777777" w:rsidR="00902B2F" w:rsidRDefault="00902B2F">
      <w:pPr>
        <w:pStyle w:val="LD10"/>
      </w:pPr>
    </w:p>
    <w:p w14:paraId="3F977AA6" w14:textId="77777777" w:rsidR="00902B2F" w:rsidRDefault="00902B2F">
      <w:pPr>
        <w:pStyle w:val="LD10"/>
      </w:pPr>
    </w:p>
    <w:p w14:paraId="3148F810" w14:textId="77777777" w:rsidR="00902B2F" w:rsidRDefault="00902B2F">
      <w:pPr>
        <w:pStyle w:val="LD10"/>
      </w:pPr>
      <w:r>
        <w:t>extern Flag Overflow;</w:t>
      </w:r>
    </w:p>
    <w:p w14:paraId="57615BC5" w14:textId="77777777" w:rsidR="00902B2F" w:rsidRDefault="00902B2F">
      <w:pPr>
        <w:pStyle w:val="LD10"/>
      </w:pPr>
      <w:r>
        <w:t>extern Flag Carry;</w:t>
      </w:r>
    </w:p>
    <w:p w14:paraId="4D0A8C3A" w14:textId="77777777" w:rsidR="00902B2F" w:rsidRDefault="00902B2F">
      <w:pPr>
        <w:pStyle w:val="LD10"/>
      </w:pPr>
    </w:p>
    <w:p w14:paraId="28B269FC" w14:textId="77777777" w:rsidR="00902B2F" w:rsidRDefault="00902B2F">
      <w:pPr>
        <w:pStyle w:val="LD10"/>
      </w:pPr>
      <w:r>
        <w:t>#define MAX_32 (Word32)0x7fffffff</w:t>
      </w:r>
    </w:p>
    <w:p w14:paraId="5F98A503" w14:textId="77777777" w:rsidR="00902B2F" w:rsidRDefault="00902B2F">
      <w:pPr>
        <w:pStyle w:val="LD10"/>
      </w:pPr>
      <w:r>
        <w:t>#define MIN_32 (Word32)0x80000000</w:t>
      </w:r>
    </w:p>
    <w:p w14:paraId="7DFF5454" w14:textId="77777777" w:rsidR="00902B2F" w:rsidRDefault="00902B2F">
      <w:pPr>
        <w:pStyle w:val="LD10"/>
      </w:pPr>
    </w:p>
    <w:p w14:paraId="47531E77" w14:textId="77777777" w:rsidR="00902B2F" w:rsidRDefault="00902B2F">
      <w:pPr>
        <w:pStyle w:val="LD10"/>
      </w:pPr>
      <w:r>
        <w:t>#define MAX_16 (Word16)0x7fff</w:t>
      </w:r>
    </w:p>
    <w:p w14:paraId="5AC4901F" w14:textId="77777777" w:rsidR="00902B2F" w:rsidRDefault="00902B2F">
      <w:pPr>
        <w:pStyle w:val="LD10"/>
      </w:pPr>
      <w:r>
        <w:t>#define MIN_16 (Word16)0x8000</w:t>
      </w:r>
    </w:p>
    <w:p w14:paraId="41D9EDBF" w14:textId="77777777" w:rsidR="00902B2F" w:rsidRDefault="00902B2F">
      <w:pPr>
        <w:pStyle w:val="LD10"/>
      </w:pPr>
    </w:p>
    <w:p w14:paraId="60829539" w14:textId="77777777" w:rsidR="00902B2F" w:rsidRDefault="00902B2F">
      <w:pPr>
        <w:pStyle w:val="LD10"/>
      </w:pPr>
    </w:p>
    <w:p w14:paraId="0CA38793" w14:textId="77777777" w:rsidR="00902B2F" w:rsidRDefault="00902B2F">
      <w:pPr>
        <w:pStyle w:val="LD10"/>
      </w:pPr>
      <w:r>
        <w:t>/*-----------------------*</w:t>
      </w:r>
    </w:p>
    <w:p w14:paraId="7894BA09" w14:textId="77777777" w:rsidR="00902B2F" w:rsidRDefault="00902B2F">
      <w:pPr>
        <w:pStyle w:val="LD10"/>
      </w:pPr>
      <w:r>
        <w:t xml:space="preserve"> * Operators prototypes  *</w:t>
      </w:r>
    </w:p>
    <w:p w14:paraId="7CB1EED7" w14:textId="77777777" w:rsidR="00902B2F" w:rsidRDefault="00902B2F">
      <w:pPr>
        <w:pStyle w:val="LD10"/>
      </w:pPr>
      <w:r>
        <w:t xml:space="preserve"> *-----------------------*/</w:t>
      </w:r>
    </w:p>
    <w:p w14:paraId="5124ACCF" w14:textId="77777777" w:rsidR="00902B2F" w:rsidRDefault="00902B2F">
      <w:pPr>
        <w:pStyle w:val="LD10"/>
      </w:pPr>
    </w:p>
    <w:p w14:paraId="07066109" w14:textId="77777777" w:rsidR="00902B2F" w:rsidRDefault="00902B2F">
      <w:pPr>
        <w:pStyle w:val="LD10"/>
      </w:pPr>
      <w:r>
        <w:t>Word16 abs_s(Word16 var1);                /* Short abs,           1 */</w:t>
      </w:r>
    </w:p>
    <w:p w14:paraId="1AC555F6" w14:textId="77777777" w:rsidR="00902B2F" w:rsidRDefault="00902B2F">
      <w:pPr>
        <w:pStyle w:val="LD10"/>
      </w:pPr>
      <w:r>
        <w:t>Word16 add(Word16 var1, Word16 var2);     /* Short add,           1 */</w:t>
      </w:r>
    </w:p>
    <w:p w14:paraId="1F7F80FB" w14:textId="77777777" w:rsidR="00902B2F" w:rsidRDefault="00902B2F">
      <w:pPr>
        <w:pStyle w:val="LD10"/>
      </w:pPr>
      <w:r>
        <w:t>Word16 div_s(Word16 var1, Word16 var2);   /* Short division,     18 */</w:t>
      </w:r>
    </w:p>
    <w:p w14:paraId="7983E303" w14:textId="77777777" w:rsidR="00902B2F" w:rsidRDefault="00902B2F">
      <w:pPr>
        <w:pStyle w:val="LD10"/>
      </w:pPr>
      <w:r>
        <w:t>Word16 extract_h(Word32 L_var1);          /* Extract high,        1 */</w:t>
      </w:r>
    </w:p>
    <w:p w14:paraId="53A8F561" w14:textId="77777777" w:rsidR="00902B2F" w:rsidRDefault="00902B2F">
      <w:pPr>
        <w:pStyle w:val="LD10"/>
      </w:pPr>
      <w:r>
        <w:t>Word16 extract_l(Word32 L_var1);          /* Extract low,         1 */</w:t>
      </w:r>
    </w:p>
    <w:p w14:paraId="13DA7DDB" w14:textId="77777777" w:rsidR="00902B2F" w:rsidRDefault="00902B2F">
      <w:pPr>
        <w:pStyle w:val="LD10"/>
      </w:pPr>
      <w:r>
        <w:t>Word16 mult(Word16 var1, Word16 var2);    /* Short mult,          1 */</w:t>
      </w:r>
    </w:p>
    <w:p w14:paraId="401AF873" w14:textId="77777777" w:rsidR="00902B2F" w:rsidRDefault="00902B2F">
      <w:pPr>
        <w:pStyle w:val="LD10"/>
      </w:pPr>
      <w:r>
        <w:t>Word16 mult_r(Word16 var1, Word16 var2);  /* Mult with round,     2 */</w:t>
      </w:r>
    </w:p>
    <w:p w14:paraId="65BA2EF7" w14:textId="77777777" w:rsidR="00902B2F" w:rsidRDefault="00902B2F">
      <w:pPr>
        <w:pStyle w:val="LD10"/>
      </w:pPr>
      <w:r>
        <w:t>Word16 negate(Word16 var1);               /* Short negate,        1 */</w:t>
      </w:r>
    </w:p>
    <w:p w14:paraId="32A895BE" w14:textId="77777777" w:rsidR="00902B2F" w:rsidRDefault="00902B2F">
      <w:pPr>
        <w:pStyle w:val="LD10"/>
      </w:pPr>
      <w:r>
        <w:t>Word16 norm_l(Word32 L_var1);             /* Long norm,          30 */</w:t>
      </w:r>
    </w:p>
    <w:p w14:paraId="088575F7" w14:textId="77777777" w:rsidR="00902B2F" w:rsidRDefault="00902B2F">
      <w:pPr>
        <w:pStyle w:val="LD10"/>
      </w:pPr>
      <w:r>
        <w:t>Word16 norm_s(Word16 var1);               /* Short norm,         15 */</w:t>
      </w:r>
    </w:p>
    <w:p w14:paraId="030B3357" w14:textId="77777777" w:rsidR="00902B2F" w:rsidRDefault="00902B2F">
      <w:pPr>
        <w:pStyle w:val="LD10"/>
      </w:pPr>
      <w:r>
        <w:t>Word16 round(Word32 L_var1);              /* Round,               1 */</w:t>
      </w:r>
    </w:p>
    <w:p w14:paraId="5FBD4355" w14:textId="77777777" w:rsidR="00902B2F" w:rsidRDefault="00902B2F">
      <w:pPr>
        <w:pStyle w:val="LD10"/>
      </w:pPr>
      <w:r>
        <w:t>Word16 shl(Word16 var1, Word16 var2);     /* Short shift left,    1 */</w:t>
      </w:r>
    </w:p>
    <w:p w14:paraId="7ACCEC98" w14:textId="77777777" w:rsidR="00902B2F" w:rsidRDefault="00902B2F">
      <w:pPr>
        <w:pStyle w:val="LD10"/>
      </w:pPr>
      <w:r>
        <w:t>Word16 shr(Word16 var1, Word16 var2);     /* Short shift right,   1 */</w:t>
      </w:r>
    </w:p>
    <w:p w14:paraId="229D7676" w14:textId="77777777" w:rsidR="00902B2F" w:rsidRDefault="00902B2F">
      <w:pPr>
        <w:pStyle w:val="LD10"/>
      </w:pPr>
      <w:r>
        <w:t>Word16 sub(Word16 var1, Word16 var2);     /* Short sub,           1 */</w:t>
      </w:r>
    </w:p>
    <w:p w14:paraId="0DD64E6F" w14:textId="77777777" w:rsidR="00902B2F" w:rsidRDefault="00902B2F">
      <w:pPr>
        <w:pStyle w:val="LD10"/>
      </w:pPr>
    </w:p>
    <w:p w14:paraId="718BA953" w14:textId="77777777" w:rsidR="00902B2F" w:rsidRDefault="00902B2F">
      <w:pPr>
        <w:pStyle w:val="LD10"/>
      </w:pPr>
      <w:r>
        <w:t>Word32 L_abs(Word32 L_var1);              /* Long abs,            3 */</w:t>
      </w:r>
    </w:p>
    <w:p w14:paraId="15EBCD6A" w14:textId="77777777" w:rsidR="00902B2F" w:rsidRDefault="00902B2F">
      <w:pPr>
        <w:pStyle w:val="LD10"/>
      </w:pPr>
      <w:r>
        <w:t>Word32 L_add(Word32 L_var1, Word32 L_var2);  /* Long add,         2 */</w:t>
      </w:r>
    </w:p>
    <w:p w14:paraId="12342384" w14:textId="77777777" w:rsidR="00902B2F" w:rsidRDefault="00902B2F">
      <w:pPr>
        <w:pStyle w:val="LD10"/>
      </w:pPr>
      <w:r>
        <w:t>Word32 L_deposit_h(Word16 var1);          /* 16 bit var1 -&gt; MSB   2 */</w:t>
      </w:r>
    </w:p>
    <w:p w14:paraId="754347C8" w14:textId="77777777" w:rsidR="00902B2F" w:rsidRDefault="00902B2F">
      <w:pPr>
        <w:pStyle w:val="LD10"/>
      </w:pPr>
      <w:r>
        <w:t>Word32 L_deposit_l(Word16 var1);          /* 16 bit var1 -&gt; LSB,  2 */</w:t>
      </w:r>
    </w:p>
    <w:p w14:paraId="3125B2C7" w14:textId="77777777" w:rsidR="00902B2F" w:rsidRDefault="00902B2F">
      <w:pPr>
        <w:pStyle w:val="LD10"/>
      </w:pPr>
      <w:r>
        <w:t>Word32 L_mac(Word32 L_var3, Word16 var1, Word16 var2);  /* Mac,   1 */</w:t>
      </w:r>
    </w:p>
    <w:p w14:paraId="0E483E29" w14:textId="77777777" w:rsidR="00902B2F" w:rsidRDefault="00902B2F">
      <w:pPr>
        <w:pStyle w:val="LD10"/>
      </w:pPr>
      <w:r>
        <w:t>Word32 L_mac0(Word32 L_var3, Word16 var1, Word16 var2); /* no shi 1 */</w:t>
      </w:r>
    </w:p>
    <w:p w14:paraId="04855169" w14:textId="77777777" w:rsidR="00902B2F" w:rsidRDefault="00902B2F">
      <w:pPr>
        <w:pStyle w:val="LD10"/>
      </w:pPr>
      <w:r>
        <w:t>Word32 L_msu(Word32 L_var3, Word16 var1, Word16 var2);  /* Msu,   1 */</w:t>
      </w:r>
    </w:p>
    <w:p w14:paraId="0990EA90" w14:textId="77777777" w:rsidR="00902B2F" w:rsidRDefault="00902B2F">
      <w:pPr>
        <w:pStyle w:val="LD10"/>
      </w:pPr>
      <w:r>
        <w:t>Word32 L_msu0(Word32 L_var3, Word16 var1, Word16 var2); /* no shi 1 */</w:t>
      </w:r>
    </w:p>
    <w:p w14:paraId="17833962" w14:textId="77777777" w:rsidR="00902B2F" w:rsidRDefault="00902B2F">
      <w:pPr>
        <w:pStyle w:val="LD10"/>
      </w:pPr>
      <w:r>
        <w:t>Word32 L_mult(Word16 var1, Word16 var2);  /* Long mult,           1 */</w:t>
      </w:r>
    </w:p>
    <w:p w14:paraId="203D1861" w14:textId="77777777" w:rsidR="00902B2F" w:rsidRDefault="00902B2F">
      <w:pPr>
        <w:pStyle w:val="LD10"/>
      </w:pPr>
      <w:r>
        <w:t>Word32 L_mult0(Word16 var1, Word16 var2); /* Long mult no shift,  1 */</w:t>
      </w:r>
    </w:p>
    <w:p w14:paraId="62DD086B" w14:textId="77777777" w:rsidR="00902B2F" w:rsidRDefault="00902B2F">
      <w:pPr>
        <w:pStyle w:val="LD10"/>
      </w:pPr>
      <w:r>
        <w:t>Word32 L_negate(Word32 L_var1);           /* Long negate,         2 */</w:t>
      </w:r>
    </w:p>
    <w:p w14:paraId="5498E024" w14:textId="77777777" w:rsidR="00902B2F" w:rsidRDefault="00902B2F">
      <w:pPr>
        <w:pStyle w:val="LD10"/>
      </w:pPr>
      <w:r>
        <w:t>Word32 L_shl(Word32 L_var1, Word16 var2); /* Long shift left,     2 */</w:t>
      </w:r>
    </w:p>
    <w:p w14:paraId="07DB94CE" w14:textId="77777777" w:rsidR="00902B2F" w:rsidRDefault="00902B2F">
      <w:pPr>
        <w:pStyle w:val="LD10"/>
      </w:pPr>
      <w:r>
        <w:t>Word32 L_shr(Word32 L_var1, Word16 var2); /* Long shift right,    2 */</w:t>
      </w:r>
    </w:p>
    <w:p w14:paraId="0DE86081" w14:textId="77777777" w:rsidR="00902B2F" w:rsidRDefault="00902B2F">
      <w:pPr>
        <w:pStyle w:val="LD10"/>
      </w:pPr>
      <w:r>
        <w:t>Word32 L_shr_r(Word32 L_var1, Word16 var2);  /* L_shr with round, 3 */</w:t>
      </w:r>
    </w:p>
    <w:p w14:paraId="26CAFB26" w14:textId="77777777" w:rsidR="00902B2F" w:rsidRDefault="00902B2F">
      <w:pPr>
        <w:pStyle w:val="LD10"/>
      </w:pPr>
      <w:r>
        <w:t>Word32 L_sub(Word32 L_var1, Word32 L_var2);  /* Long sub,         2 */</w:t>
      </w:r>
    </w:p>
    <w:p w14:paraId="5411A2D1" w14:textId="77777777" w:rsidR="00902B2F" w:rsidRDefault="00902B2F">
      <w:pPr>
        <w:pStyle w:val="LD10"/>
      </w:pPr>
    </w:p>
    <w:p w14:paraId="43A006BD" w14:textId="77777777" w:rsidR="00902B2F" w:rsidRDefault="00902B2F">
      <w:pPr>
        <w:pStyle w:val="LD10"/>
      </w:pPr>
      <w:r>
        <w:t>#endif</w:t>
      </w:r>
    </w:p>
    <w:p w14:paraId="6D2F6031" w14:textId="77777777" w:rsidR="00902B2F" w:rsidRDefault="00902B2F">
      <w:pPr>
        <w:pStyle w:val="WP"/>
        <w:keepNext/>
        <w:keepLines/>
      </w:pPr>
      <w:r>
        <w:br w:type="page"/>
      </w:r>
      <w:r>
        <w:lastRenderedPageBreak/>
        <w:t>/************************************************************************</w:t>
      </w:r>
    </w:p>
    <w:p w14:paraId="4D8A2858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483A8B37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  <w:t>FILENAME</w:t>
      </w:r>
      <w:bookmarkStart w:id="12" w:name="clsp_334_tab"/>
      <w:bookmarkEnd w:id="12"/>
      <w:r>
        <w:tab/>
      </w:r>
      <w:r>
        <w:tab/>
        <w:t>:</w:t>
      </w:r>
      <w:r>
        <w:tab/>
        <w:t>clsp_334.tab</w:t>
      </w:r>
    </w:p>
    <w:p w14:paraId="08FB8F41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35B37506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LSP codebooks:  split VQ with 3 codebooks.</w:t>
      </w:r>
    </w:p>
    <w:p w14:paraId="409D3ACD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The LSPs are in the cosine domain (-1, 1) in Q15</w:t>
      </w:r>
    </w:p>
    <w:p w14:paraId="6AE59938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0533F5E1" w14:textId="77777777" w:rsidR="00902B2F" w:rsidRDefault="00902B2F">
      <w:pPr>
        <w:pStyle w:val="WP"/>
        <w:keepNext/>
        <w:keepLines/>
      </w:pPr>
      <w:r>
        <w:t xml:space="preserve">* </w:t>
      </w:r>
      <w:r>
        <w:tab/>
      </w:r>
      <w:r>
        <w:tab/>
      </w:r>
      <w:r>
        <w:tab/>
      </w:r>
      <w:r>
        <w:tab/>
      </w:r>
      <w:r>
        <w:tab/>
        <w:t xml:space="preserve">codebook    </w:t>
      </w:r>
      <w:r>
        <w:tab/>
        <w:t>vector dimension        number of vectors</w:t>
      </w:r>
    </w:p>
    <w:p w14:paraId="356C6805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~~~~~~~~   </w:t>
      </w:r>
      <w:r>
        <w:tab/>
        <w:t>~~~~~~~~~~~~~         ~~~~~~~~~~~~~~</w:t>
      </w:r>
    </w:p>
    <w:p w14:paraId="1ADF52E6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      1</w:t>
      </w:r>
      <w:r>
        <w:tab/>
      </w:r>
      <w:r>
        <w:tab/>
      </w:r>
      <w:r>
        <w:tab/>
        <w:t>3</w:t>
      </w:r>
      <w:r>
        <w:tab/>
      </w:r>
      <w:r>
        <w:tab/>
        <w:t>256</w:t>
      </w:r>
      <w:r>
        <w:tab/>
        <w:t>(8 bits)</w:t>
      </w:r>
    </w:p>
    <w:p w14:paraId="047BF52F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      2</w:t>
      </w:r>
      <w:r>
        <w:tab/>
      </w:r>
      <w:r>
        <w:tab/>
      </w:r>
      <w:r>
        <w:tab/>
        <w:t>3</w:t>
      </w:r>
      <w:r>
        <w:tab/>
      </w:r>
      <w:r>
        <w:tab/>
        <w:t>512</w:t>
      </w:r>
      <w:r>
        <w:tab/>
        <w:t>(9 bits)</w:t>
      </w:r>
    </w:p>
    <w:p w14:paraId="2279C552" w14:textId="77777777" w:rsidR="00902B2F" w:rsidRDefault="00902B2F">
      <w:pPr>
        <w:pStyle w:val="WP"/>
        <w:keepNext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      3</w:t>
      </w:r>
      <w:r>
        <w:tab/>
      </w:r>
      <w:r>
        <w:tab/>
      </w:r>
      <w:r>
        <w:tab/>
        <w:t>4</w:t>
      </w:r>
      <w:r>
        <w:tab/>
      </w:r>
      <w:r>
        <w:tab/>
        <w:t>512</w:t>
      </w:r>
      <w:r>
        <w:tab/>
        <w:t>(9 bits)</w:t>
      </w:r>
    </w:p>
    <w:p w14:paraId="3493ABF0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2037E52A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1B5F40F8" w14:textId="77777777" w:rsidR="00902B2F" w:rsidRDefault="00902B2F">
      <w:pPr>
        <w:pStyle w:val="LD10"/>
      </w:pPr>
    </w:p>
    <w:p w14:paraId="304C333A" w14:textId="77777777" w:rsidR="00902B2F" w:rsidRDefault="00902B2F">
      <w:pPr>
        <w:pStyle w:val="LD10"/>
      </w:pPr>
      <w:r>
        <w:t>#define dim_dic1</w:t>
      </w:r>
      <w:r>
        <w:tab/>
      </w:r>
      <w:r>
        <w:tab/>
        <w:t>3</w:t>
      </w:r>
    </w:p>
    <w:p w14:paraId="7655F655" w14:textId="77777777" w:rsidR="00902B2F" w:rsidRDefault="00902B2F">
      <w:pPr>
        <w:pStyle w:val="LD10"/>
      </w:pPr>
      <w:r>
        <w:t>#define dim_dic2</w:t>
      </w:r>
      <w:r>
        <w:tab/>
      </w:r>
      <w:r>
        <w:tab/>
        <w:t>3</w:t>
      </w:r>
    </w:p>
    <w:p w14:paraId="5AD818E8" w14:textId="77777777" w:rsidR="00902B2F" w:rsidRDefault="00902B2F">
      <w:pPr>
        <w:pStyle w:val="LD10"/>
      </w:pPr>
      <w:r>
        <w:t>#define dim_dic3</w:t>
      </w:r>
      <w:r>
        <w:tab/>
      </w:r>
      <w:r>
        <w:tab/>
        <w:t>4</w:t>
      </w:r>
    </w:p>
    <w:p w14:paraId="2F406A34" w14:textId="77777777" w:rsidR="00902B2F" w:rsidRDefault="00902B2F">
      <w:pPr>
        <w:pStyle w:val="LD10"/>
      </w:pPr>
      <w:r>
        <w:t>#define taille_dic1</w:t>
      </w:r>
      <w:r>
        <w:tab/>
        <w:t>256</w:t>
      </w:r>
    </w:p>
    <w:p w14:paraId="55371246" w14:textId="77777777" w:rsidR="00902B2F" w:rsidRDefault="00902B2F">
      <w:pPr>
        <w:pStyle w:val="LD10"/>
      </w:pPr>
      <w:r>
        <w:t>#define taille_dic2</w:t>
      </w:r>
      <w:r>
        <w:tab/>
        <w:t>512</w:t>
      </w:r>
    </w:p>
    <w:p w14:paraId="3CC4E8E9" w14:textId="77777777" w:rsidR="00902B2F" w:rsidRDefault="00902B2F">
      <w:pPr>
        <w:pStyle w:val="LD10"/>
      </w:pPr>
      <w:r>
        <w:t>#define taille_dic3</w:t>
      </w:r>
      <w:r>
        <w:tab/>
        <w:t>512</w:t>
      </w:r>
    </w:p>
    <w:p w14:paraId="6928188B" w14:textId="77777777" w:rsidR="00902B2F" w:rsidRDefault="00902B2F">
      <w:pPr>
        <w:pStyle w:val="LD10"/>
      </w:pPr>
    </w:p>
    <w:p w14:paraId="42428DE6" w14:textId="77777777" w:rsidR="00902B2F" w:rsidRDefault="00902B2F">
      <w:pPr>
        <w:pStyle w:val="LD10"/>
      </w:pPr>
      <w:r>
        <w:t>/*-----------------------------------------*</w:t>
      </w:r>
    </w:p>
    <w:p w14:paraId="0E4A7EA2" w14:textId="77777777" w:rsidR="00902B2F" w:rsidRDefault="00902B2F">
      <w:pPr>
        <w:pStyle w:val="LD10"/>
      </w:pPr>
      <w:r>
        <w:t xml:space="preserve"> * 1st codebook:   lsp0 to lsp2            *</w:t>
      </w:r>
    </w:p>
    <w:p w14:paraId="5AE8CAAB" w14:textId="77777777" w:rsidR="00902B2F" w:rsidRDefault="00902B2F">
      <w:pPr>
        <w:pStyle w:val="LD10"/>
      </w:pPr>
      <w:r>
        <w:t xml:space="preserve"> *-----------------------------------------*/</w:t>
      </w:r>
    </w:p>
    <w:p w14:paraId="2FB3D658" w14:textId="77777777" w:rsidR="00902B2F" w:rsidRDefault="00902B2F">
      <w:pPr>
        <w:pStyle w:val="LD10"/>
      </w:pPr>
    </w:p>
    <w:p w14:paraId="2132A7BE" w14:textId="77777777" w:rsidR="00902B2F" w:rsidRDefault="00902B2F">
      <w:pPr>
        <w:pStyle w:val="LD10"/>
      </w:pPr>
      <w:r>
        <w:t>static Word16 dico1_clsp[taille_dic1*dim_dic1] = {</w:t>
      </w:r>
    </w:p>
    <w:p w14:paraId="2F59D939" w14:textId="77777777" w:rsidR="00902B2F" w:rsidRDefault="00902B2F">
      <w:pPr>
        <w:pStyle w:val="LD10"/>
      </w:pPr>
      <w:r>
        <w:t xml:space="preserve">      16231 * 2,     16091 * 2,     15682 * 2,</w:t>
      </w:r>
    </w:p>
    <w:p w14:paraId="24EF3833" w14:textId="77777777" w:rsidR="00902B2F" w:rsidRDefault="00902B2F">
      <w:pPr>
        <w:pStyle w:val="LD10"/>
      </w:pPr>
      <w:r>
        <w:t xml:space="preserve">      16198 * 2,     16032 * 2,     15577 * 2,</w:t>
      </w:r>
    </w:p>
    <w:p w14:paraId="084BC3DD" w14:textId="77777777" w:rsidR="00902B2F" w:rsidRDefault="00902B2F">
      <w:pPr>
        <w:pStyle w:val="LD10"/>
      </w:pPr>
      <w:r>
        <w:t xml:space="preserve">      16142 * 2,     15986 * 2,     15536 * 2,</w:t>
      </w:r>
    </w:p>
    <w:p w14:paraId="5DA5A5C3" w14:textId="77777777" w:rsidR="00902B2F" w:rsidRDefault="00902B2F">
      <w:pPr>
        <w:pStyle w:val="LD10"/>
      </w:pPr>
      <w:r>
        <w:t xml:space="preserve">      16190 * 2,     15922 * 2,     15515 * 2,</w:t>
      </w:r>
    </w:p>
    <w:p w14:paraId="36D517B0" w14:textId="77777777" w:rsidR="00902B2F" w:rsidRDefault="00902B2F">
      <w:pPr>
        <w:pStyle w:val="LD10"/>
      </w:pPr>
      <w:r>
        <w:t xml:space="preserve">      16188 * 2,     16002 * 2,     15314 * 2,</w:t>
      </w:r>
    </w:p>
    <w:p w14:paraId="27FA795B" w14:textId="77777777" w:rsidR="00902B2F" w:rsidRDefault="00902B2F">
      <w:pPr>
        <w:pStyle w:val="LD10"/>
      </w:pPr>
      <w:r>
        <w:t xml:space="preserve">      16099 * 2,     15919 * 2,     15368 * 2,</w:t>
      </w:r>
    </w:p>
    <w:p w14:paraId="4F0E574C" w14:textId="77777777" w:rsidR="00902B2F" w:rsidRDefault="00902B2F">
      <w:pPr>
        <w:pStyle w:val="LD10"/>
      </w:pPr>
      <w:r>
        <w:t xml:space="preserve">      16149 * 2,     15941 * 2,     15254 * 2,</w:t>
      </w:r>
    </w:p>
    <w:p w14:paraId="7437E422" w14:textId="77777777" w:rsidR="00902B2F" w:rsidRDefault="00902B2F">
      <w:pPr>
        <w:pStyle w:val="LD10"/>
      </w:pPr>
      <w:r>
        <w:t xml:space="preserve">      16228 * 2,     16079 * 2,     15245 * 2,</w:t>
      </w:r>
    </w:p>
    <w:p w14:paraId="1F37F147" w14:textId="77777777" w:rsidR="00902B2F" w:rsidRDefault="00902B2F">
      <w:pPr>
        <w:pStyle w:val="LD10"/>
      </w:pPr>
      <w:r>
        <w:t xml:space="preserve">      16127 * 2,     15802 * 2,     15316 * 2,</w:t>
      </w:r>
    </w:p>
    <w:p w14:paraId="402FED43" w14:textId="77777777" w:rsidR="00902B2F" w:rsidRDefault="00902B2F">
      <w:pPr>
        <w:pStyle w:val="LD10"/>
      </w:pPr>
      <w:r>
        <w:t xml:space="preserve">      16151 * 2,     15855 * 2,     15122 * 2,</w:t>
      </w:r>
    </w:p>
    <w:p w14:paraId="09ADED39" w14:textId="77777777" w:rsidR="00902B2F" w:rsidRDefault="00902B2F">
      <w:pPr>
        <w:pStyle w:val="LD10"/>
      </w:pPr>
      <w:r>
        <w:t xml:space="preserve">      16056 * 2,     15878 * 2,     15137 * 2,</w:t>
      </w:r>
    </w:p>
    <w:p w14:paraId="70725AED" w14:textId="77777777" w:rsidR="00902B2F" w:rsidRDefault="00902B2F">
      <w:pPr>
        <w:pStyle w:val="LD10"/>
      </w:pPr>
      <w:r>
        <w:t xml:space="preserve">      16092 * 2,     15782 * 2,     15027 * 2,</w:t>
      </w:r>
    </w:p>
    <w:p w14:paraId="6E173147" w14:textId="77777777" w:rsidR="00902B2F" w:rsidRDefault="00902B2F">
      <w:pPr>
        <w:pStyle w:val="LD10"/>
      </w:pPr>
      <w:r>
        <w:t xml:space="preserve">      16047 * 2,     15719 * 2,     15263 * 2,</w:t>
      </w:r>
    </w:p>
    <w:p w14:paraId="0ACA6250" w14:textId="77777777" w:rsidR="00902B2F" w:rsidRDefault="00902B2F">
      <w:pPr>
        <w:pStyle w:val="LD10"/>
      </w:pPr>
      <w:r>
        <w:t xml:space="preserve">      16070 * 2,     15640 * 2,     15074 * 2,</w:t>
      </w:r>
    </w:p>
    <w:p w14:paraId="112A51BC" w14:textId="77777777" w:rsidR="00902B2F" w:rsidRDefault="00902B2F">
      <w:pPr>
        <w:pStyle w:val="LD10"/>
      </w:pPr>
      <w:r>
        <w:t xml:space="preserve">      16104 * 2,     15877 * 2,     14778 * 2,</w:t>
      </w:r>
    </w:p>
    <w:p w14:paraId="1F8E5564" w14:textId="77777777" w:rsidR="00902B2F" w:rsidRDefault="00902B2F">
      <w:pPr>
        <w:pStyle w:val="LD10"/>
      </w:pPr>
      <w:r>
        <w:t xml:space="preserve">      16118 * 2,     15740 * 2,     14805 * 2,</w:t>
      </w:r>
    </w:p>
    <w:p w14:paraId="326EAABB" w14:textId="77777777" w:rsidR="00902B2F" w:rsidRDefault="00902B2F">
      <w:pPr>
        <w:pStyle w:val="LD10"/>
      </w:pPr>
      <w:r>
        <w:t xml:space="preserve">      15978 * 2,     15756 * 2,     14910 * 2,</w:t>
      </w:r>
    </w:p>
    <w:p w14:paraId="5A9893C2" w14:textId="77777777" w:rsidR="00902B2F" w:rsidRDefault="00902B2F">
      <w:pPr>
        <w:pStyle w:val="LD10"/>
      </w:pPr>
      <w:r>
        <w:t xml:space="preserve">      16058 * 2,     15653 * 2,     14737 * 2,</w:t>
      </w:r>
    </w:p>
    <w:p w14:paraId="2A6972C9" w14:textId="77777777" w:rsidR="00902B2F" w:rsidRDefault="00902B2F">
      <w:pPr>
        <w:pStyle w:val="LD10"/>
      </w:pPr>
      <w:r>
        <w:t xml:space="preserve">      16023 * 2,     15562 * 2,     14896 * 2,</w:t>
      </w:r>
    </w:p>
    <w:p w14:paraId="2A6565C8" w14:textId="77777777" w:rsidR="00902B2F" w:rsidRDefault="00902B2F">
      <w:pPr>
        <w:pStyle w:val="LD10"/>
      </w:pPr>
      <w:r>
        <w:t xml:space="preserve">      15923 * 2,     15643 * 2,     15103 * 2,</w:t>
      </w:r>
    </w:p>
    <w:p w14:paraId="0EFE7E8E" w14:textId="77777777" w:rsidR="00902B2F" w:rsidRDefault="00902B2F">
      <w:pPr>
        <w:pStyle w:val="LD10"/>
      </w:pPr>
      <w:r>
        <w:t xml:space="preserve">      15963 * 2,     15463 * 2,     15048 * 2,</w:t>
      </w:r>
    </w:p>
    <w:p w14:paraId="5449B958" w14:textId="77777777" w:rsidR="00902B2F" w:rsidRDefault="00902B2F">
      <w:pPr>
        <w:pStyle w:val="LD10"/>
      </w:pPr>
      <w:r>
        <w:t xml:space="preserve">      15964 * 2,     15472 * 2,     14741 * 2,</w:t>
      </w:r>
    </w:p>
    <w:p w14:paraId="2B5841CE" w14:textId="77777777" w:rsidR="00902B2F" w:rsidRDefault="00902B2F">
      <w:pPr>
        <w:pStyle w:val="LD10"/>
      </w:pPr>
      <w:r>
        <w:t xml:space="preserve">      16027 * 2,     15539 * 2,     14592 * 2,</w:t>
      </w:r>
    </w:p>
    <w:p w14:paraId="73E157B2" w14:textId="77777777" w:rsidR="00902B2F" w:rsidRDefault="00902B2F">
      <w:pPr>
        <w:pStyle w:val="LD10"/>
      </w:pPr>
      <w:r>
        <w:t xml:space="preserve">      15822 * 2,     15577 * 2,     14759 * 2,</w:t>
      </w:r>
    </w:p>
    <w:p w14:paraId="26EE3C08" w14:textId="77777777" w:rsidR="00902B2F" w:rsidRDefault="00902B2F">
      <w:pPr>
        <w:pStyle w:val="LD10"/>
      </w:pPr>
      <w:r>
        <w:t xml:space="preserve">      15894 * 2,     15657 * 2,     14525 * 2,</w:t>
      </w:r>
    </w:p>
    <w:p w14:paraId="1C81B5D5" w14:textId="77777777" w:rsidR="00902B2F" w:rsidRDefault="00902B2F">
      <w:pPr>
        <w:pStyle w:val="LD10"/>
      </w:pPr>
      <w:r>
        <w:t xml:space="preserve">      15897 * 2,     15322 * 2,     14813 * 2,</w:t>
      </w:r>
    </w:p>
    <w:p w14:paraId="37296553" w14:textId="77777777" w:rsidR="00902B2F" w:rsidRDefault="00902B2F">
      <w:pPr>
        <w:pStyle w:val="LD10"/>
      </w:pPr>
      <w:r>
        <w:t xml:space="preserve">      15768 * 2,     15447 * 2,     14793 * 2,</w:t>
      </w:r>
    </w:p>
    <w:p w14:paraId="4A20FCCA" w14:textId="77777777" w:rsidR="00902B2F" w:rsidRDefault="00902B2F">
      <w:pPr>
        <w:pStyle w:val="LD10"/>
      </w:pPr>
      <w:r>
        <w:t xml:space="preserve">      15970 * 2,     15379 * 2,     14477 * 2,</w:t>
      </w:r>
    </w:p>
    <w:p w14:paraId="6E8EB0D7" w14:textId="77777777" w:rsidR="00902B2F" w:rsidRDefault="00902B2F">
      <w:pPr>
        <w:pStyle w:val="LD10"/>
      </w:pPr>
      <w:r>
        <w:t xml:space="preserve">      15827 * 2,     15527 * 2,     14303 * 2,</w:t>
      </w:r>
    </w:p>
    <w:p w14:paraId="732311AD" w14:textId="77777777" w:rsidR="00902B2F" w:rsidRDefault="00902B2F">
      <w:pPr>
        <w:pStyle w:val="LD10"/>
      </w:pPr>
      <w:r>
        <w:t xml:space="preserve">      15798 * 2,     15189 * 2,     14552 * 2,</w:t>
      </w:r>
    </w:p>
    <w:p w14:paraId="236A1781" w14:textId="77777777" w:rsidR="00902B2F" w:rsidRDefault="00902B2F">
      <w:pPr>
        <w:pStyle w:val="LD10"/>
      </w:pPr>
      <w:r>
        <w:t xml:space="preserve">      15716 * 2,     15424 * 2,     14318 * 2,</w:t>
      </w:r>
    </w:p>
    <w:p w14:paraId="38147ADE" w14:textId="77777777" w:rsidR="00902B2F" w:rsidRDefault="00902B2F">
      <w:pPr>
        <w:pStyle w:val="LD10"/>
      </w:pPr>
      <w:r>
        <w:t xml:space="preserve">      15684 * 2,     15270 * 2,     14723 * 2,</w:t>
      </w:r>
    </w:p>
    <w:p w14:paraId="04BA69AC" w14:textId="77777777" w:rsidR="00902B2F" w:rsidRDefault="00902B2F">
      <w:pPr>
        <w:pStyle w:val="LD10"/>
      </w:pPr>
      <w:r>
        <w:t xml:space="preserve">      15862 * 2,     15324 * 2,     14172 * 2,</w:t>
      </w:r>
    </w:p>
    <w:p w14:paraId="7E74A8D9" w14:textId="77777777" w:rsidR="00902B2F" w:rsidRDefault="00902B2F">
      <w:pPr>
        <w:pStyle w:val="LD10"/>
      </w:pPr>
      <w:r>
        <w:t xml:space="preserve">      15606 * 2,     15259 * 2,     14402 * 2,</w:t>
      </w:r>
    </w:p>
    <w:p w14:paraId="5C7E83F7" w14:textId="77777777" w:rsidR="00902B2F" w:rsidRDefault="00902B2F">
      <w:pPr>
        <w:pStyle w:val="LD10"/>
      </w:pPr>
      <w:r>
        <w:t xml:space="preserve">      15878 * 2,     15108 * 2,     14312 * 2,</w:t>
      </w:r>
    </w:p>
    <w:p w14:paraId="7C9993BC" w14:textId="77777777" w:rsidR="00902B2F" w:rsidRDefault="00902B2F">
      <w:pPr>
        <w:pStyle w:val="LD10"/>
      </w:pPr>
      <w:r>
        <w:t xml:space="preserve">      15675 * 2,     15173 * 2,     14035 * 2,</w:t>
      </w:r>
    </w:p>
    <w:p w14:paraId="2AC5A0EA" w14:textId="77777777" w:rsidR="00902B2F" w:rsidRDefault="00902B2F">
      <w:pPr>
        <w:pStyle w:val="LD10"/>
      </w:pPr>
      <w:r>
        <w:lastRenderedPageBreak/>
        <w:t xml:space="preserve">      15568 * 2,     15011 * 2,     14381 * 2,</w:t>
      </w:r>
    </w:p>
    <w:p w14:paraId="7ABAF02B" w14:textId="77777777" w:rsidR="00902B2F" w:rsidRDefault="00902B2F">
      <w:pPr>
        <w:pStyle w:val="LD10"/>
      </w:pPr>
      <w:r>
        <w:t xml:space="preserve">      15475 * 2,     15137 * 2,     14183 * 2,</w:t>
      </w:r>
    </w:p>
    <w:p w14:paraId="709CA68B" w14:textId="77777777" w:rsidR="00902B2F" w:rsidRDefault="00902B2F">
      <w:pPr>
        <w:pStyle w:val="LD10"/>
      </w:pPr>
      <w:r>
        <w:t xml:space="preserve">      15702 * 2,     15347 * 2,     13870 * 2,</w:t>
      </w:r>
    </w:p>
    <w:p w14:paraId="44AE0554" w14:textId="77777777" w:rsidR="00902B2F" w:rsidRDefault="00902B2F">
      <w:pPr>
        <w:pStyle w:val="LD10"/>
      </w:pPr>
      <w:r>
        <w:t xml:space="preserve">      15791 * 2,     15147 * 2,     13806 * 2,</w:t>
      </w:r>
    </w:p>
    <w:p w14:paraId="630F3178" w14:textId="77777777" w:rsidR="00902B2F" w:rsidRDefault="00902B2F">
      <w:pPr>
        <w:pStyle w:val="LD10"/>
      </w:pPr>
      <w:r>
        <w:t xml:space="preserve">      15568 * 2,     15002 * 2,     13834 * 2,</w:t>
      </w:r>
    </w:p>
    <w:p w14:paraId="58E9AD25" w14:textId="77777777" w:rsidR="00902B2F" w:rsidRDefault="00902B2F">
      <w:pPr>
        <w:pStyle w:val="LD10"/>
      </w:pPr>
      <w:r>
        <w:t xml:space="preserve">      15558 * 2,     15249 * 2,     13725 * 2,</w:t>
      </w:r>
    </w:p>
    <w:p w14:paraId="17A45B81" w14:textId="77777777" w:rsidR="00902B2F" w:rsidRDefault="00902B2F">
      <w:pPr>
        <w:pStyle w:val="LD10"/>
      </w:pPr>
      <w:r>
        <w:t xml:space="preserve">      15802 * 2,     14842 * 2,     14041 * 2,</w:t>
      </w:r>
    </w:p>
    <w:p w14:paraId="17572F65" w14:textId="77777777" w:rsidR="00902B2F" w:rsidRDefault="00902B2F">
      <w:pPr>
        <w:pStyle w:val="LD10"/>
      </w:pPr>
      <w:r>
        <w:t xml:space="preserve">      15747 * 2,     14957 * 2,     13522 * 2,</w:t>
      </w:r>
    </w:p>
    <w:p w14:paraId="06C1ECC4" w14:textId="77777777" w:rsidR="00902B2F" w:rsidRDefault="00902B2F">
      <w:pPr>
        <w:pStyle w:val="LD10"/>
      </w:pPr>
      <w:r>
        <w:t xml:space="preserve">      15368 * 2,     14888 * 2,     13942 * 2,</w:t>
      </w:r>
    </w:p>
    <w:p w14:paraId="58A4E216" w14:textId="77777777" w:rsidR="00902B2F" w:rsidRDefault="00902B2F">
      <w:pPr>
        <w:pStyle w:val="LD10"/>
      </w:pPr>
      <w:r>
        <w:t xml:space="preserve">      15537 * 2,     14783 * 2,     13594 * 2,</w:t>
      </w:r>
    </w:p>
    <w:p w14:paraId="48823963" w14:textId="77777777" w:rsidR="00902B2F" w:rsidRDefault="00902B2F">
      <w:pPr>
        <w:pStyle w:val="LD10"/>
      </w:pPr>
      <w:r>
        <w:t xml:space="preserve">      15476 * 2,     15115 * 2,     13393 * 2,</w:t>
      </w:r>
    </w:p>
    <w:p w14:paraId="46E06B2C" w14:textId="77777777" w:rsidR="00902B2F" w:rsidRDefault="00902B2F">
      <w:pPr>
        <w:pStyle w:val="LD10"/>
      </w:pPr>
      <w:r>
        <w:t xml:space="preserve">      15563 * 2,     14924 * 2,     13195 * 2,</w:t>
      </w:r>
    </w:p>
    <w:p w14:paraId="2A7C5984" w14:textId="77777777" w:rsidR="00902B2F" w:rsidRDefault="00902B2F">
      <w:pPr>
        <w:pStyle w:val="LD10"/>
      </w:pPr>
      <w:r>
        <w:t xml:space="preserve">      15383 * 2,     14829 * 2,     13377 * 2,</w:t>
      </w:r>
    </w:p>
    <w:p w14:paraId="7F82F152" w14:textId="77777777" w:rsidR="00902B2F" w:rsidRDefault="00902B2F">
      <w:pPr>
        <w:pStyle w:val="LD10"/>
      </w:pPr>
      <w:r>
        <w:t xml:space="preserve">      15328 * 2,     15000 * 2,     13392 * 2,</w:t>
      </w:r>
    </w:p>
    <w:p w14:paraId="5D70C4DB" w14:textId="77777777" w:rsidR="00902B2F" w:rsidRDefault="00902B2F">
      <w:pPr>
        <w:pStyle w:val="LD10"/>
      </w:pPr>
      <w:r>
        <w:t xml:space="preserve">      15505 * 2,     14658 * 2,     13177 * 2,</w:t>
      </w:r>
    </w:p>
    <w:p w14:paraId="4A3CFF51" w14:textId="77777777" w:rsidR="00902B2F" w:rsidRDefault="00902B2F">
      <w:pPr>
        <w:pStyle w:val="LD10"/>
      </w:pPr>
      <w:r>
        <w:t xml:space="preserve">      15221 * 2,     14686 * 2,     13400 * 2,</w:t>
      </w:r>
    </w:p>
    <w:p w14:paraId="211BA6A3" w14:textId="77777777" w:rsidR="00902B2F" w:rsidRDefault="00902B2F">
      <w:pPr>
        <w:pStyle w:val="LD10"/>
      </w:pPr>
      <w:r>
        <w:t xml:space="preserve">      15501 * 2,     14450 * 2,     13469 * 2,</w:t>
      </w:r>
    </w:p>
    <w:p w14:paraId="3CD47762" w14:textId="77777777" w:rsidR="00902B2F" w:rsidRDefault="00902B2F">
      <w:pPr>
        <w:pStyle w:val="LD10"/>
      </w:pPr>
      <w:r>
        <w:t xml:space="preserve">      15338 * 2,     14510 * 2,     13020 * 2,</w:t>
      </w:r>
    </w:p>
    <w:p w14:paraId="3DF4BEF9" w14:textId="77777777" w:rsidR="00902B2F" w:rsidRDefault="00902B2F">
      <w:pPr>
        <w:pStyle w:val="LD10"/>
      </w:pPr>
      <w:r>
        <w:t xml:space="preserve">      15232 * 2,     14720 * 2,     12775 * 2,</w:t>
      </w:r>
    </w:p>
    <w:p w14:paraId="714F1E29" w14:textId="77777777" w:rsidR="00902B2F" w:rsidRDefault="00902B2F">
      <w:pPr>
        <w:pStyle w:val="LD10"/>
      </w:pPr>
      <w:r>
        <w:t xml:space="preserve">      15349 * 2,     14936 * 2,     12698 * 2,</w:t>
      </w:r>
    </w:p>
    <w:p w14:paraId="03450495" w14:textId="77777777" w:rsidR="00902B2F" w:rsidRDefault="00902B2F">
      <w:pPr>
        <w:pStyle w:val="LD10"/>
      </w:pPr>
      <w:r>
        <w:t xml:space="preserve">      15085 * 2,     14466 * 2,     13087 * 2,</w:t>
      </w:r>
    </w:p>
    <w:p w14:paraId="09CD7B02" w14:textId="77777777" w:rsidR="00902B2F" w:rsidRDefault="00902B2F">
      <w:pPr>
        <w:pStyle w:val="LD10"/>
      </w:pPr>
      <w:r>
        <w:t xml:space="preserve">      15572 * 2,     14715 * 2,     12716 * 2,</w:t>
      </w:r>
    </w:p>
    <w:p w14:paraId="2AF4BC05" w14:textId="77777777" w:rsidR="00902B2F" w:rsidRDefault="00902B2F">
      <w:pPr>
        <w:pStyle w:val="LD10"/>
      </w:pPr>
      <w:r>
        <w:t xml:space="preserve">      15259 * 2,     14332 * 2,     12698 * 2,</w:t>
      </w:r>
    </w:p>
    <w:p w14:paraId="09DDD072" w14:textId="77777777" w:rsidR="00902B2F" w:rsidRDefault="00902B2F">
      <w:pPr>
        <w:pStyle w:val="LD10"/>
      </w:pPr>
      <w:r>
        <w:t xml:space="preserve">      15380 * 2,     14205 * 2,     13160 * 2,</w:t>
      </w:r>
    </w:p>
    <w:p w14:paraId="1D925855" w14:textId="77777777" w:rsidR="00902B2F" w:rsidRDefault="00902B2F">
      <w:pPr>
        <w:pStyle w:val="LD10"/>
      </w:pPr>
      <w:r>
        <w:t xml:space="preserve">      15383 * 2,     14518 * 2,     12244 * 2,</w:t>
      </w:r>
    </w:p>
    <w:p w14:paraId="12536579" w14:textId="77777777" w:rsidR="00902B2F" w:rsidRDefault="00902B2F">
      <w:pPr>
        <w:pStyle w:val="LD10"/>
      </w:pPr>
      <w:r>
        <w:t xml:space="preserve">      15641 * 2,     14328 * 2,     12633 * 2,</w:t>
      </w:r>
    </w:p>
    <w:p w14:paraId="246891B6" w14:textId="77777777" w:rsidR="00902B2F" w:rsidRDefault="00902B2F">
      <w:pPr>
        <w:pStyle w:val="LD10"/>
      </w:pPr>
      <w:r>
        <w:t xml:space="preserve">      15501 * 2,     14832 * 2,     12172 * 2,</w:t>
      </w:r>
    </w:p>
    <w:p w14:paraId="5AAABE88" w14:textId="77777777" w:rsidR="00902B2F" w:rsidRDefault="00902B2F">
      <w:pPr>
        <w:pStyle w:val="LD10"/>
      </w:pPr>
      <w:r>
        <w:t xml:space="preserve">      15081 * 2,     14564 * 2,     12175 * 2,</w:t>
      </w:r>
    </w:p>
    <w:p w14:paraId="635C4D92" w14:textId="77777777" w:rsidR="00902B2F" w:rsidRDefault="00902B2F">
      <w:pPr>
        <w:pStyle w:val="LD10"/>
      </w:pPr>
      <w:r>
        <w:t xml:space="preserve">      15063 * 2,     14095 * 2,     12747 * 2,</w:t>
      </w:r>
    </w:p>
    <w:p w14:paraId="6718BA3F" w14:textId="77777777" w:rsidR="00902B2F" w:rsidRDefault="00902B2F">
      <w:pPr>
        <w:pStyle w:val="LD10"/>
      </w:pPr>
      <w:r>
        <w:t xml:space="preserve">      15528 * 2,     14047 * 2,     12215 * 2,</w:t>
      </w:r>
    </w:p>
    <w:p w14:paraId="3AADE56B" w14:textId="77777777" w:rsidR="00902B2F" w:rsidRDefault="00902B2F">
      <w:pPr>
        <w:pStyle w:val="LD10"/>
      </w:pPr>
      <w:r>
        <w:t xml:space="preserve">      15315 * 2,     14226 * 2,     11850 * 2,</w:t>
      </w:r>
    </w:p>
    <w:p w14:paraId="3C470E3E" w14:textId="77777777" w:rsidR="00902B2F" w:rsidRDefault="00902B2F">
      <w:pPr>
        <w:pStyle w:val="LD10"/>
      </w:pPr>
      <w:r>
        <w:t xml:space="preserve">      14982 * 2,     14294 * 2,     12094 * 2,</w:t>
      </w:r>
    </w:p>
    <w:p w14:paraId="0CFA283C" w14:textId="77777777" w:rsidR="00902B2F" w:rsidRDefault="00902B2F">
      <w:pPr>
        <w:pStyle w:val="LD10"/>
      </w:pPr>
      <w:r>
        <w:t xml:space="preserve">      15123 * 2,     13908 * 2,     12244 * 2,</w:t>
      </w:r>
    </w:p>
    <w:p w14:paraId="73E632C0" w14:textId="77777777" w:rsidR="00902B2F" w:rsidRDefault="00902B2F">
      <w:pPr>
        <w:pStyle w:val="LD10"/>
      </w:pPr>
      <w:r>
        <w:t xml:space="preserve">      15280 * 2,     14519 * 2,     11473 * 2,</w:t>
      </w:r>
    </w:p>
    <w:p w14:paraId="6135EF5A" w14:textId="77777777" w:rsidR="00902B2F" w:rsidRDefault="00902B2F">
      <w:pPr>
        <w:pStyle w:val="LD10"/>
      </w:pPr>
      <w:r>
        <w:t xml:space="preserve">      15225 * 2,     14844 * 2,     11802 * 2,</w:t>
      </w:r>
    </w:p>
    <w:p w14:paraId="6D2C366B" w14:textId="77777777" w:rsidR="00902B2F" w:rsidRDefault="00902B2F">
      <w:pPr>
        <w:pStyle w:val="LD10"/>
      </w:pPr>
      <w:r>
        <w:t xml:space="preserve">      15093 * 2,     13935 * 2,     11431 * 2,</w:t>
      </w:r>
    </w:p>
    <w:p w14:paraId="5430A832" w14:textId="77777777" w:rsidR="00902B2F" w:rsidRDefault="00902B2F">
      <w:pPr>
        <w:pStyle w:val="LD10"/>
      </w:pPr>
      <w:r>
        <w:t xml:space="preserve">      15482 * 2,     13924 * 2,     11356 * 2,</w:t>
      </w:r>
    </w:p>
    <w:p w14:paraId="69B173C8" w14:textId="77777777" w:rsidR="00902B2F" w:rsidRDefault="00902B2F">
      <w:pPr>
        <w:pStyle w:val="LD10"/>
      </w:pPr>
      <w:r>
        <w:t xml:space="preserve">      15475 * 2,     14577 * 2,     11183 * 2,</w:t>
      </w:r>
    </w:p>
    <w:p w14:paraId="57B3B5E4" w14:textId="77777777" w:rsidR="00902B2F" w:rsidRDefault="00902B2F">
      <w:pPr>
        <w:pStyle w:val="LD10"/>
      </w:pPr>
      <w:r>
        <w:t xml:space="preserve">      15218 * 2,     14226 * 2,     10791 * 2,</w:t>
      </w:r>
    </w:p>
    <w:p w14:paraId="2455DDCC" w14:textId="77777777" w:rsidR="00902B2F" w:rsidRDefault="00902B2F">
      <w:pPr>
        <w:pStyle w:val="LD10"/>
      </w:pPr>
      <w:r>
        <w:t xml:space="preserve">      14737 * 2,     14154 * 2,     11457 * 2,</w:t>
      </w:r>
    </w:p>
    <w:p w14:paraId="0D2A9927" w14:textId="77777777" w:rsidR="00902B2F" w:rsidRDefault="00902B2F">
      <w:pPr>
        <w:pStyle w:val="LD10"/>
      </w:pPr>
      <w:r>
        <w:t xml:space="preserve">      14916 * 2,     14278 * 2,     10548 * 2,</w:t>
      </w:r>
    </w:p>
    <w:p w14:paraId="36422FEE" w14:textId="77777777" w:rsidR="00902B2F" w:rsidRDefault="00902B2F">
      <w:pPr>
        <w:pStyle w:val="LD10"/>
      </w:pPr>
      <w:r>
        <w:t xml:space="preserve">      15167 * 2,     14584 * 2,     10383 * 2,</w:t>
      </w:r>
    </w:p>
    <w:p w14:paraId="2435913C" w14:textId="77777777" w:rsidR="00902B2F" w:rsidRDefault="00902B2F">
      <w:pPr>
        <w:pStyle w:val="LD10"/>
      </w:pPr>
      <w:r>
        <w:t xml:space="preserve">      15441 * 2,     14281 * 2,     10338 * 2,</w:t>
      </w:r>
    </w:p>
    <w:p w14:paraId="3611611F" w14:textId="77777777" w:rsidR="00902B2F" w:rsidRDefault="00902B2F">
      <w:pPr>
        <w:pStyle w:val="LD10"/>
      </w:pPr>
      <w:r>
        <w:t xml:space="preserve">      15217 * 2,     13701 * 2,     10458 * 2,</w:t>
      </w:r>
    </w:p>
    <w:p w14:paraId="53C7B030" w14:textId="77777777" w:rsidR="00902B2F" w:rsidRDefault="00902B2F">
      <w:pPr>
        <w:pStyle w:val="LD10"/>
      </w:pPr>
      <w:r>
        <w:t xml:space="preserve">      14864 * 2,     13740 * 2,     10632 * 2,</w:t>
      </w:r>
    </w:p>
    <w:p w14:paraId="2EBEF7AE" w14:textId="77777777" w:rsidR="00902B2F" w:rsidRDefault="00902B2F">
      <w:pPr>
        <w:pStyle w:val="LD10"/>
      </w:pPr>
      <w:r>
        <w:t xml:space="preserve">      15158 * 2,     13956 * 2,      9868 * 2,</w:t>
      </w:r>
    </w:p>
    <w:p w14:paraId="6F30AAAB" w14:textId="77777777" w:rsidR="00902B2F" w:rsidRDefault="00902B2F">
      <w:pPr>
        <w:pStyle w:val="LD10"/>
      </w:pPr>
      <w:r>
        <w:t xml:space="preserve">      15160 * 2,     14387 * 2,      9550 * 2,</w:t>
      </w:r>
    </w:p>
    <w:p w14:paraId="391067DE" w14:textId="77777777" w:rsidR="00902B2F" w:rsidRDefault="00902B2F">
      <w:pPr>
        <w:pStyle w:val="LD10"/>
      </w:pPr>
      <w:r>
        <w:t xml:space="preserve">      14820 * 2,     13827 * 2,      9553 * 2,</w:t>
      </w:r>
    </w:p>
    <w:p w14:paraId="456D9254" w14:textId="77777777" w:rsidR="00902B2F" w:rsidRDefault="00902B2F">
      <w:pPr>
        <w:pStyle w:val="LD10"/>
      </w:pPr>
      <w:r>
        <w:t xml:space="preserve">      15307 * 2,     14034 * 2,      9137 * 2,</w:t>
      </w:r>
    </w:p>
    <w:p w14:paraId="179382D3" w14:textId="77777777" w:rsidR="00902B2F" w:rsidRDefault="00902B2F">
      <w:pPr>
        <w:pStyle w:val="LD10"/>
      </w:pPr>
      <w:r>
        <w:t xml:space="preserve">      15561 * 2,     13729 * 2,      9617 * 2,</w:t>
      </w:r>
    </w:p>
    <w:p w14:paraId="110E981F" w14:textId="77777777" w:rsidR="00902B2F" w:rsidRDefault="00902B2F">
      <w:pPr>
        <w:pStyle w:val="LD10"/>
      </w:pPr>
      <w:r>
        <w:t xml:space="preserve">      15121 * 2,     13366 * 2,      9420 * 2,</w:t>
      </w:r>
    </w:p>
    <w:p w14:paraId="77EE8AF7" w14:textId="77777777" w:rsidR="00902B2F" w:rsidRDefault="00902B2F">
      <w:pPr>
        <w:pStyle w:val="LD10"/>
      </w:pPr>
      <w:r>
        <w:t xml:space="preserve">      14834 * 2,     13347 * 2,      9964 * 2,</w:t>
      </w:r>
    </w:p>
    <w:p w14:paraId="15561E4B" w14:textId="77777777" w:rsidR="00902B2F" w:rsidRDefault="00902B2F">
      <w:pPr>
        <w:pStyle w:val="LD10"/>
      </w:pPr>
      <w:r>
        <w:t xml:space="preserve">      15075 * 2,     13592 * 2,      8793 * 2,</w:t>
      </w:r>
    </w:p>
    <w:p w14:paraId="23D4E0C4" w14:textId="77777777" w:rsidR="00902B2F" w:rsidRDefault="00902B2F">
      <w:pPr>
        <w:pStyle w:val="LD10"/>
      </w:pPr>
      <w:r>
        <w:t xml:space="preserve">      15032 * 2,     14126 * 2,      8529 * 2,</w:t>
      </w:r>
    </w:p>
    <w:p w14:paraId="38BF778D" w14:textId="77777777" w:rsidR="00902B2F" w:rsidRDefault="00902B2F">
      <w:pPr>
        <w:pStyle w:val="LD10"/>
      </w:pPr>
      <w:r>
        <w:t xml:space="preserve">      14716 * 2,     13670 * 2,      8579 * 2,</w:t>
      </w:r>
    </w:p>
    <w:p w14:paraId="245A267B" w14:textId="77777777" w:rsidR="00902B2F" w:rsidRDefault="00902B2F">
      <w:pPr>
        <w:pStyle w:val="LD10"/>
      </w:pPr>
      <w:r>
        <w:t xml:space="preserve">      15158 * 2,     13141 * 2,      8223 * 2,</w:t>
      </w:r>
    </w:p>
    <w:p w14:paraId="3182F063" w14:textId="77777777" w:rsidR="00902B2F" w:rsidRDefault="00902B2F">
      <w:pPr>
        <w:pStyle w:val="LD10"/>
      </w:pPr>
      <w:r>
        <w:t xml:space="preserve">      14584 * 2,     13155 * 2,      8860 * 2,</w:t>
      </w:r>
    </w:p>
    <w:p w14:paraId="074CC62F" w14:textId="77777777" w:rsidR="00902B2F" w:rsidRDefault="00902B2F">
      <w:pPr>
        <w:pStyle w:val="LD10"/>
      </w:pPr>
      <w:r>
        <w:t xml:space="preserve">      14934 * 2,     12714 * 2,      8774 * 2,</w:t>
      </w:r>
    </w:p>
    <w:p w14:paraId="275B9FBD" w14:textId="77777777" w:rsidR="00902B2F" w:rsidRDefault="00902B2F">
      <w:pPr>
        <w:pStyle w:val="LD10"/>
      </w:pPr>
      <w:r>
        <w:t xml:space="preserve">      14725 * 2,     12847 * 2,      9653 * 2,</w:t>
      </w:r>
    </w:p>
    <w:p w14:paraId="010BE503" w14:textId="77777777" w:rsidR="00902B2F" w:rsidRDefault="00902B2F">
      <w:pPr>
        <w:pStyle w:val="LD10"/>
      </w:pPr>
      <w:r>
        <w:t xml:space="preserve">      14797 * 2,     12944 * 2,      7872 * 2,</w:t>
      </w:r>
    </w:p>
    <w:p w14:paraId="405D6547" w14:textId="77777777" w:rsidR="00902B2F" w:rsidRDefault="00902B2F">
      <w:pPr>
        <w:pStyle w:val="LD10"/>
      </w:pPr>
      <w:r>
        <w:t xml:space="preserve">      15022 * 2,     13701 * 2,      7746 * 2,</w:t>
      </w:r>
    </w:p>
    <w:p w14:paraId="5A032FAE" w14:textId="77777777" w:rsidR="00902B2F" w:rsidRDefault="00902B2F">
      <w:pPr>
        <w:pStyle w:val="LD10"/>
      </w:pPr>
      <w:r>
        <w:t xml:space="preserve">      14460 * 2,     12456 * 2,      8752 * 2,</w:t>
      </w:r>
    </w:p>
    <w:p w14:paraId="4749182D" w14:textId="77777777" w:rsidR="00902B2F" w:rsidRDefault="00902B2F">
      <w:pPr>
        <w:pStyle w:val="LD10"/>
      </w:pPr>
      <w:r>
        <w:t xml:space="preserve">      14271 * 2,     12719 * 2,      7966 * 2,</w:t>
      </w:r>
    </w:p>
    <w:p w14:paraId="5A315AC0" w14:textId="77777777" w:rsidR="00902B2F" w:rsidRDefault="00902B2F">
      <w:pPr>
        <w:pStyle w:val="LD10"/>
      </w:pPr>
      <w:r>
        <w:t xml:space="preserve">      14616 * 2,     12296 * 2,      7929 * 2,</w:t>
      </w:r>
    </w:p>
    <w:p w14:paraId="327360E0" w14:textId="77777777" w:rsidR="00902B2F" w:rsidRDefault="00902B2F">
      <w:pPr>
        <w:pStyle w:val="LD10"/>
      </w:pPr>
      <w:r>
        <w:lastRenderedPageBreak/>
        <w:t xml:space="preserve">      14837 * 2,     11931 * 2,      9091 * 2,</w:t>
      </w:r>
    </w:p>
    <w:p w14:paraId="0F584526" w14:textId="77777777" w:rsidR="00902B2F" w:rsidRDefault="00902B2F">
      <w:pPr>
        <w:pStyle w:val="LD10"/>
      </w:pPr>
      <w:r>
        <w:t xml:space="preserve">      15162 * 2,     12854 * 2,      7074 * 2,</w:t>
      </w:r>
    </w:p>
    <w:p w14:paraId="48617921" w14:textId="77777777" w:rsidR="00902B2F" w:rsidRDefault="00902B2F">
      <w:pPr>
        <w:pStyle w:val="LD10"/>
      </w:pPr>
      <w:r>
        <w:t xml:space="preserve">      14781 * 2,     13408 * 2,      7008 * 2,</w:t>
      </w:r>
    </w:p>
    <w:p w14:paraId="5E70B4EA" w14:textId="77777777" w:rsidR="00902B2F" w:rsidRDefault="00902B2F">
      <w:pPr>
        <w:pStyle w:val="LD10"/>
      </w:pPr>
      <w:r>
        <w:t xml:space="preserve">      14513 * 2,     12747 * 2,      6582 * 2,</w:t>
      </w:r>
    </w:p>
    <w:p w14:paraId="24D94B41" w14:textId="77777777" w:rsidR="00902B2F" w:rsidRDefault="00902B2F">
      <w:pPr>
        <w:pStyle w:val="LD10"/>
      </w:pPr>
      <w:r>
        <w:t xml:space="preserve">      14328 * 2,     11984 * 2,      6857 * 2,</w:t>
      </w:r>
    </w:p>
    <w:p w14:paraId="3F28B2B6" w14:textId="77777777" w:rsidR="00902B2F" w:rsidRDefault="00902B2F">
      <w:pPr>
        <w:pStyle w:val="LD10"/>
      </w:pPr>
      <w:r>
        <w:t xml:space="preserve">      14732 * 2,     11567 * 2,      7593 * 2,</w:t>
      </w:r>
    </w:p>
    <w:p w14:paraId="175CCF81" w14:textId="77777777" w:rsidR="00902B2F" w:rsidRDefault="00902B2F">
      <w:pPr>
        <w:pStyle w:val="LD10"/>
      </w:pPr>
      <w:r>
        <w:t xml:space="preserve">      14754 * 2,     11677 * 2,      6455 * 2,</w:t>
      </w:r>
    </w:p>
    <w:p w14:paraId="5E91441B" w14:textId="77777777" w:rsidR="00902B2F" w:rsidRDefault="00902B2F">
      <w:pPr>
        <w:pStyle w:val="LD10"/>
      </w:pPr>
      <w:r>
        <w:t xml:space="preserve">      14795 * 2,     12447 * 2,      5975 * 2,</w:t>
      </w:r>
    </w:p>
    <w:p w14:paraId="05EE9B26" w14:textId="77777777" w:rsidR="00902B2F" w:rsidRDefault="00902B2F">
      <w:pPr>
        <w:pStyle w:val="LD10"/>
      </w:pPr>
      <w:r>
        <w:t xml:space="preserve">      13850 * 2,     11888 * 2,      7609 * 2,</w:t>
      </w:r>
    </w:p>
    <w:p w14:paraId="2DC2C464" w14:textId="77777777" w:rsidR="00902B2F" w:rsidRDefault="00902B2F">
      <w:pPr>
        <w:pStyle w:val="LD10"/>
      </w:pPr>
      <w:r>
        <w:t xml:space="preserve">      14927 * 2,     13097 * 2,      5461 * 2,</w:t>
      </w:r>
    </w:p>
    <w:p w14:paraId="23F50406" w14:textId="77777777" w:rsidR="00902B2F" w:rsidRDefault="00902B2F">
      <w:pPr>
        <w:pStyle w:val="LD10"/>
      </w:pPr>
      <w:r>
        <w:t xml:space="preserve">      14269 * 2,     11440 * 2,      5252 * 2,</w:t>
      </w:r>
    </w:p>
    <w:p w14:paraId="09A82FE7" w14:textId="77777777" w:rsidR="00902B2F" w:rsidRDefault="00902B2F">
      <w:pPr>
        <w:pStyle w:val="LD10"/>
      </w:pPr>
      <w:r>
        <w:t xml:space="preserve">      14752 * 2,     11489 * 2,      4625 * 2,</w:t>
      </w:r>
    </w:p>
    <w:p w14:paraId="14425C9B" w14:textId="77777777" w:rsidR="00902B2F" w:rsidRDefault="00902B2F">
      <w:pPr>
        <w:pStyle w:val="LD10"/>
      </w:pPr>
      <w:r>
        <w:t xml:space="preserve">      15290 * 2,     11792 * 2,      5357 * 2,</w:t>
      </w:r>
    </w:p>
    <w:p w14:paraId="50E755D0" w14:textId="77777777" w:rsidR="00902B2F" w:rsidRDefault="00902B2F">
      <w:pPr>
        <w:pStyle w:val="LD10"/>
      </w:pPr>
      <w:r>
        <w:t xml:space="preserve">      14609 * 2,     12271 * 2,      4241 * 2,</w:t>
      </w:r>
    </w:p>
    <w:p w14:paraId="55D3EC8B" w14:textId="77777777" w:rsidR="00902B2F" w:rsidRDefault="00902B2F">
      <w:pPr>
        <w:pStyle w:val="LD10"/>
      </w:pPr>
      <w:r>
        <w:t xml:space="preserve">      14387 * 2,     11193 * 2,      3749 * 2,</w:t>
      </w:r>
    </w:p>
    <w:p w14:paraId="3E26847C" w14:textId="77777777" w:rsidR="00902B2F" w:rsidRDefault="00902B2F">
      <w:pPr>
        <w:pStyle w:val="LD10"/>
      </w:pPr>
      <w:r>
        <w:t xml:space="preserve">      14900 * 2,     12992 * 2,      3558 * 2,</w:t>
      </w:r>
    </w:p>
    <w:p w14:paraId="66B569C7" w14:textId="77777777" w:rsidR="00902B2F" w:rsidRDefault="00902B2F">
      <w:pPr>
        <w:pStyle w:val="LD10"/>
      </w:pPr>
      <w:r>
        <w:t xml:space="preserve">      14865 * 2,     12377 * 2,      2905 * 2,</w:t>
      </w:r>
    </w:p>
    <w:p w14:paraId="58A7E43D" w14:textId="77777777" w:rsidR="00902B2F" w:rsidRDefault="00902B2F">
      <w:pPr>
        <w:pStyle w:val="LD10"/>
      </w:pPr>
      <w:r>
        <w:t xml:space="preserve">      14600 * 2,     11232 * 2,      2715 * 2,</w:t>
      </w:r>
    </w:p>
    <w:p w14:paraId="3BEBD60C" w14:textId="77777777" w:rsidR="00902B2F" w:rsidRDefault="00902B2F">
      <w:pPr>
        <w:pStyle w:val="LD10"/>
      </w:pPr>
      <w:r>
        <w:t xml:space="preserve">      15425 * 2,     10659 * 2,      3564 * 2,</w:t>
      </w:r>
    </w:p>
    <w:p w14:paraId="617F54B0" w14:textId="77777777" w:rsidR="00902B2F" w:rsidRDefault="00902B2F">
      <w:pPr>
        <w:pStyle w:val="LD10"/>
      </w:pPr>
      <w:r>
        <w:t xml:space="preserve">      14985 * 2,     13418 * 2,      4349 * 2,</w:t>
      </w:r>
    </w:p>
    <w:p w14:paraId="6CE0C4F8" w14:textId="77777777" w:rsidR="00902B2F" w:rsidRDefault="00902B2F">
      <w:pPr>
        <w:pStyle w:val="LD10"/>
      </w:pPr>
      <w:r>
        <w:t xml:space="preserve">      15424 * 2,     13710 * 2,      2694 * 2,</w:t>
      </w:r>
    </w:p>
    <w:p w14:paraId="05F1408E" w14:textId="77777777" w:rsidR="00902B2F" w:rsidRDefault="00902B2F">
      <w:pPr>
        <w:pStyle w:val="LD10"/>
      </w:pPr>
      <w:r>
        <w:t xml:space="preserve">      15248 * 2,     13980 * 2,      4419 * 2,</w:t>
      </w:r>
    </w:p>
    <w:p w14:paraId="13462EC7" w14:textId="77777777" w:rsidR="00902B2F" w:rsidRDefault="00902B2F">
      <w:pPr>
        <w:pStyle w:val="LD10"/>
      </w:pPr>
      <w:r>
        <w:t xml:space="preserve">      15139 * 2,     13555 * 2,      6077 * 2,</w:t>
      </w:r>
    </w:p>
    <w:p w14:paraId="067D3BB3" w14:textId="77777777" w:rsidR="00902B2F" w:rsidRDefault="00902B2F">
      <w:pPr>
        <w:pStyle w:val="LD10"/>
      </w:pPr>
      <w:r>
        <w:t xml:space="preserve">      15878 * 2,     13355 * 2,      4567 * 2,</w:t>
      </w:r>
    </w:p>
    <w:p w14:paraId="0D67E65F" w14:textId="77777777" w:rsidR="00902B2F" w:rsidRDefault="00902B2F">
      <w:pPr>
        <w:pStyle w:val="LD10"/>
      </w:pPr>
      <w:r>
        <w:t xml:space="preserve">      15740 * 2,     13445 * 2,      6142 * 2,</w:t>
      </w:r>
    </w:p>
    <w:p w14:paraId="65FD81A8" w14:textId="77777777" w:rsidR="00902B2F" w:rsidRDefault="00902B2F">
      <w:pPr>
        <w:pStyle w:val="LD10"/>
      </w:pPr>
      <w:r>
        <w:t xml:space="preserve">      15483 * 2,     14469 * 2,      5488 * 2,</w:t>
      </w:r>
    </w:p>
    <w:p w14:paraId="4963FE3F" w14:textId="77777777" w:rsidR="00902B2F" w:rsidRDefault="00902B2F">
      <w:pPr>
        <w:pStyle w:val="LD10"/>
      </w:pPr>
      <w:r>
        <w:t xml:space="preserve">      15404 * 2,     13842 * 2,      7138 * 2,</w:t>
      </w:r>
    </w:p>
    <w:p w14:paraId="1C1D862A" w14:textId="77777777" w:rsidR="00902B2F" w:rsidRDefault="00902B2F">
      <w:pPr>
        <w:pStyle w:val="LD10"/>
      </w:pPr>
      <w:r>
        <w:t xml:space="preserve">      15091 * 2,     14172 * 2,      6855 * 2,</w:t>
      </w:r>
    </w:p>
    <w:p w14:paraId="33B0B37A" w14:textId="77777777" w:rsidR="00902B2F" w:rsidRDefault="00902B2F">
      <w:pPr>
        <w:pStyle w:val="LD10"/>
      </w:pPr>
      <w:r>
        <w:t xml:space="preserve">      15514 * 2,     14415 * 2,      7464 * 2,</w:t>
      </w:r>
    </w:p>
    <w:p w14:paraId="1CE22E55" w14:textId="77777777" w:rsidR="00902B2F" w:rsidRDefault="00902B2F">
      <w:pPr>
        <w:pStyle w:val="LD10"/>
      </w:pPr>
      <w:r>
        <w:t xml:space="preserve">      15828 * 2,     14810 * 2,      6056 * 2,</w:t>
      </w:r>
    </w:p>
    <w:p w14:paraId="2C1832A5" w14:textId="77777777" w:rsidR="00902B2F" w:rsidRDefault="00902B2F">
      <w:pPr>
        <w:pStyle w:val="LD10"/>
      </w:pPr>
      <w:r>
        <w:t xml:space="preserve">      15905 * 2,     14299 * 2,      7695 * 2,</w:t>
      </w:r>
    </w:p>
    <w:p w14:paraId="375BAD86" w14:textId="77777777" w:rsidR="00902B2F" w:rsidRDefault="00902B2F">
      <w:pPr>
        <w:pStyle w:val="LD10"/>
      </w:pPr>
      <w:r>
        <w:t xml:space="preserve">      15616 * 2,     13743 * 2,      8439 * 2,</w:t>
      </w:r>
    </w:p>
    <w:p w14:paraId="531CAF64" w14:textId="77777777" w:rsidR="00902B2F" w:rsidRDefault="00902B2F">
      <w:pPr>
        <w:pStyle w:val="LD10"/>
      </w:pPr>
      <w:r>
        <w:t xml:space="preserve">      15349 * 2,     14546 * 2,      8611 * 2,</w:t>
      </w:r>
    </w:p>
    <w:p w14:paraId="0E8174A2" w14:textId="77777777" w:rsidR="00902B2F" w:rsidRDefault="00902B2F">
      <w:pPr>
        <w:pStyle w:val="LD10"/>
      </w:pPr>
      <w:r>
        <w:t xml:space="preserve">      15768 * 2,     15204 * 2,      7352 * 2,</w:t>
      </w:r>
    </w:p>
    <w:p w14:paraId="17643482" w14:textId="77777777" w:rsidR="00902B2F" w:rsidRDefault="00902B2F">
      <w:pPr>
        <w:pStyle w:val="LD10"/>
      </w:pPr>
      <w:r>
        <w:t xml:space="preserve">      15718 * 2,     14835 * 2,      8847 * 2,</w:t>
      </w:r>
    </w:p>
    <w:p w14:paraId="7A3F27E7" w14:textId="77777777" w:rsidR="00902B2F" w:rsidRDefault="00902B2F">
      <w:pPr>
        <w:pStyle w:val="LD10"/>
      </w:pPr>
      <w:r>
        <w:t xml:space="preserve">      15715 * 2,     14298 * 2,      9159 * 2,</w:t>
      </w:r>
    </w:p>
    <w:p w14:paraId="63EAD076" w14:textId="77777777" w:rsidR="00902B2F" w:rsidRDefault="00902B2F">
      <w:pPr>
        <w:pStyle w:val="LD10"/>
      </w:pPr>
      <w:r>
        <w:t xml:space="preserve">      15922 * 2,     15121 * 2,      8926 * 2,</w:t>
      </w:r>
    </w:p>
    <w:p w14:paraId="424C2F56" w14:textId="77777777" w:rsidR="00902B2F" w:rsidRDefault="00902B2F">
      <w:pPr>
        <w:pStyle w:val="LD10"/>
      </w:pPr>
      <w:r>
        <w:t xml:space="preserve">      15659 * 2,     15242 * 2,      9593 * 2,</w:t>
      </w:r>
    </w:p>
    <w:p w14:paraId="7FC0C25E" w14:textId="77777777" w:rsidR="00902B2F" w:rsidRDefault="00902B2F">
      <w:pPr>
        <w:pStyle w:val="LD10"/>
      </w:pPr>
      <w:r>
        <w:t xml:space="preserve">      15864 * 2,     14260 * 2,      9965 * 2,</w:t>
      </w:r>
    </w:p>
    <w:p w14:paraId="20ED7EF8" w14:textId="77777777" w:rsidR="00902B2F" w:rsidRDefault="00902B2F">
      <w:pPr>
        <w:pStyle w:val="LD10"/>
      </w:pPr>
      <w:r>
        <w:t xml:space="preserve">      15598 * 2,     14749 * 2,     10202 * 2,</w:t>
      </w:r>
    </w:p>
    <w:p w14:paraId="522CBC72" w14:textId="77777777" w:rsidR="00902B2F" w:rsidRDefault="00902B2F">
      <w:pPr>
        <w:pStyle w:val="LD10"/>
      </w:pPr>
      <w:r>
        <w:t xml:space="preserve">      15347 * 2,     14862 * 2,      9903 * 2,</w:t>
      </w:r>
    </w:p>
    <w:p w14:paraId="19463EC7" w14:textId="77777777" w:rsidR="00902B2F" w:rsidRDefault="00902B2F">
      <w:pPr>
        <w:pStyle w:val="LD10"/>
      </w:pPr>
      <w:r>
        <w:t xml:space="preserve">      15832 * 2,     14938 * 2,     10314 * 2,</w:t>
      </w:r>
    </w:p>
    <w:p w14:paraId="36E31835" w14:textId="77777777" w:rsidR="00902B2F" w:rsidRDefault="00902B2F">
      <w:pPr>
        <w:pStyle w:val="LD10"/>
      </w:pPr>
      <w:r>
        <w:t xml:space="preserve">      16020 * 2,     15210 * 2,     10351 * 2,</w:t>
      </w:r>
    </w:p>
    <w:p w14:paraId="412480C5" w14:textId="77777777" w:rsidR="00902B2F" w:rsidRDefault="00902B2F">
      <w:pPr>
        <w:pStyle w:val="LD10"/>
      </w:pPr>
      <w:r>
        <w:t xml:space="preserve">      15772 * 2,     14601 * 2,     11044 * 2,</w:t>
      </w:r>
    </w:p>
    <w:p w14:paraId="306CE567" w14:textId="77777777" w:rsidR="00902B2F" w:rsidRDefault="00902B2F">
      <w:pPr>
        <w:pStyle w:val="LD10"/>
      </w:pPr>
      <w:r>
        <w:t xml:space="preserve">      15781 * 2,     15501 * 2,     10547 * 2,</w:t>
      </w:r>
    </w:p>
    <w:p w14:paraId="5CA9601B" w14:textId="77777777" w:rsidR="00902B2F" w:rsidRDefault="00902B2F">
      <w:pPr>
        <w:pStyle w:val="LD10"/>
      </w:pPr>
      <w:r>
        <w:t xml:space="preserve">      15812 * 2,     15191 * 2,     11258 * 2,</w:t>
      </w:r>
    </w:p>
    <w:p w14:paraId="68D8D4C8" w14:textId="77777777" w:rsidR="00902B2F" w:rsidRDefault="00902B2F">
      <w:pPr>
        <w:pStyle w:val="LD10"/>
      </w:pPr>
      <w:r>
        <w:t xml:space="preserve">      15637 * 2,     14955 * 2,     11529 * 2,</w:t>
      </w:r>
    </w:p>
    <w:p w14:paraId="6167E8DA" w14:textId="77777777" w:rsidR="00902B2F" w:rsidRDefault="00902B2F">
      <w:pPr>
        <w:pStyle w:val="LD10"/>
      </w:pPr>
      <w:r>
        <w:t xml:space="preserve">      15658 * 2,     15382 * 2,     11479 * 2,</w:t>
      </w:r>
    </w:p>
    <w:p w14:paraId="6A5CD81F" w14:textId="77777777" w:rsidR="00902B2F" w:rsidRDefault="00902B2F">
      <w:pPr>
        <w:pStyle w:val="LD10"/>
      </w:pPr>
      <w:r>
        <w:t xml:space="preserve">      15534 * 2,     15204 * 2,     11639 * 2,</w:t>
      </w:r>
    </w:p>
    <w:p w14:paraId="06DC10CE" w14:textId="77777777" w:rsidR="00902B2F" w:rsidRDefault="00902B2F">
      <w:pPr>
        <w:pStyle w:val="LD10"/>
      </w:pPr>
      <w:r>
        <w:t xml:space="preserve">      15943 * 2,     14965 * 2,     11691 * 2,</w:t>
      </w:r>
    </w:p>
    <w:p w14:paraId="437D65C2" w14:textId="77777777" w:rsidR="00902B2F" w:rsidRDefault="00902B2F">
      <w:pPr>
        <w:pStyle w:val="LD10"/>
      </w:pPr>
      <w:r>
        <w:t xml:space="preserve">      15955 * 2,     15373 * 2,     11636 * 2,</w:t>
      </w:r>
    </w:p>
    <w:p w14:paraId="3CB5A2C9" w14:textId="77777777" w:rsidR="00902B2F" w:rsidRDefault="00902B2F">
      <w:pPr>
        <w:pStyle w:val="LD10"/>
      </w:pPr>
      <w:r>
        <w:t xml:space="preserve">      15413 * 2,     15029 * 2,     11640 * 2,</w:t>
      </w:r>
    </w:p>
    <w:p w14:paraId="1F32D4A9" w14:textId="77777777" w:rsidR="00902B2F" w:rsidRDefault="00902B2F">
      <w:pPr>
        <w:pStyle w:val="LD10"/>
      </w:pPr>
      <w:r>
        <w:t xml:space="preserve">      15761 * 2,     15509 * 2,     12201 * 2,</w:t>
      </w:r>
    </w:p>
    <w:p w14:paraId="7C15107D" w14:textId="77777777" w:rsidR="00902B2F" w:rsidRDefault="00902B2F">
      <w:pPr>
        <w:pStyle w:val="LD10"/>
      </w:pPr>
      <w:r>
        <w:t xml:space="preserve">      15834 * 2,     15090 * 2,     12389 * 2,</w:t>
      </w:r>
    </w:p>
    <w:p w14:paraId="4F2674FC" w14:textId="77777777" w:rsidR="00902B2F" w:rsidRDefault="00902B2F">
      <w:pPr>
        <w:pStyle w:val="LD10"/>
      </w:pPr>
      <w:r>
        <w:t xml:space="preserve">      15737 * 2,     15311 * 2,     12584 * 2,</w:t>
      </w:r>
    </w:p>
    <w:p w14:paraId="1162BED7" w14:textId="77777777" w:rsidR="00902B2F" w:rsidRDefault="00902B2F">
      <w:pPr>
        <w:pStyle w:val="LD10"/>
      </w:pPr>
      <w:r>
        <w:t xml:space="preserve">      15857 * 2,     15616 * 2,     11897 * 2,</w:t>
      </w:r>
    </w:p>
    <w:p w14:paraId="14400909" w14:textId="77777777" w:rsidR="00902B2F" w:rsidRDefault="00902B2F">
      <w:pPr>
        <w:pStyle w:val="LD10"/>
      </w:pPr>
      <w:r>
        <w:t xml:space="preserve">      15889 * 2,     15436 * 2,     12566 * 2,</w:t>
      </w:r>
    </w:p>
    <w:p w14:paraId="77A76A52" w14:textId="77777777" w:rsidR="00902B2F" w:rsidRDefault="00902B2F">
      <w:pPr>
        <w:pStyle w:val="LD10"/>
      </w:pPr>
      <w:r>
        <w:t xml:space="preserve">      16008 * 2,     15590 * 2,     12292 * 2,</w:t>
      </w:r>
    </w:p>
    <w:p w14:paraId="6CA6B3A3" w14:textId="77777777" w:rsidR="00902B2F" w:rsidRDefault="00902B2F">
      <w:pPr>
        <w:pStyle w:val="LD10"/>
      </w:pPr>
      <w:r>
        <w:t xml:space="preserve">      16017 * 2,     15262 * 2,     12780 * 2,</w:t>
      </w:r>
    </w:p>
    <w:p w14:paraId="52466B20" w14:textId="77777777" w:rsidR="00902B2F" w:rsidRDefault="00902B2F">
      <w:pPr>
        <w:pStyle w:val="LD10"/>
      </w:pPr>
      <w:r>
        <w:t xml:space="preserve">      15540 * 2,     15106 * 2,     12672 * 2,</w:t>
      </w:r>
    </w:p>
    <w:p w14:paraId="72888EA7" w14:textId="77777777" w:rsidR="00902B2F" w:rsidRDefault="00902B2F">
      <w:pPr>
        <w:pStyle w:val="LD10"/>
      </w:pPr>
      <w:r>
        <w:t xml:space="preserve">      15929 * 2,     15639 * 2,     12941 * 2,</w:t>
      </w:r>
    </w:p>
    <w:p w14:paraId="7BD58950" w14:textId="77777777" w:rsidR="00902B2F" w:rsidRDefault="00902B2F">
      <w:pPr>
        <w:pStyle w:val="LD10"/>
      </w:pPr>
      <w:r>
        <w:t xml:space="preserve">      15699 * 2,     15448 * 2,     13140 * 2,</w:t>
      </w:r>
    </w:p>
    <w:p w14:paraId="4A01AA96" w14:textId="77777777" w:rsidR="00902B2F" w:rsidRDefault="00902B2F">
      <w:pPr>
        <w:pStyle w:val="LD10"/>
      </w:pPr>
      <w:r>
        <w:t xml:space="preserve">      15955 * 2,     15459 * 2,     13281 * 2,</w:t>
      </w:r>
    </w:p>
    <w:p w14:paraId="3CFA2551" w14:textId="77777777" w:rsidR="00902B2F" w:rsidRDefault="00902B2F">
      <w:pPr>
        <w:pStyle w:val="LD10"/>
      </w:pPr>
      <w:r>
        <w:t xml:space="preserve">      15984 * 2,     15782 * 2,     12858 * 2,</w:t>
      </w:r>
    </w:p>
    <w:p w14:paraId="637672AF" w14:textId="77777777" w:rsidR="00902B2F" w:rsidRDefault="00902B2F">
      <w:pPr>
        <w:pStyle w:val="LD10"/>
      </w:pPr>
      <w:r>
        <w:lastRenderedPageBreak/>
        <w:t xml:space="preserve">      15826 * 2,     15311 * 2,     13396 * 2,</w:t>
      </w:r>
    </w:p>
    <w:p w14:paraId="521A90BE" w14:textId="77777777" w:rsidR="00902B2F" w:rsidRDefault="00902B2F">
      <w:pPr>
        <w:pStyle w:val="LD10"/>
      </w:pPr>
      <w:r>
        <w:t xml:space="preserve">      15608 * 2,     15291 * 2,     13082 * 2,</w:t>
      </w:r>
    </w:p>
    <w:p w14:paraId="602FBBD0" w14:textId="77777777" w:rsidR="00902B2F" w:rsidRDefault="00902B2F">
      <w:pPr>
        <w:pStyle w:val="LD10"/>
      </w:pPr>
      <w:r>
        <w:t xml:space="preserve">      15725 * 2,     15089 * 2,     13155 * 2,</w:t>
      </w:r>
    </w:p>
    <w:p w14:paraId="2244FEE5" w14:textId="77777777" w:rsidR="00902B2F" w:rsidRDefault="00902B2F">
      <w:pPr>
        <w:pStyle w:val="LD10"/>
      </w:pPr>
      <w:r>
        <w:t xml:space="preserve">      15790 * 2,     15525 * 2,     13586 * 2,</w:t>
      </w:r>
    </w:p>
    <w:p w14:paraId="4BF352FC" w14:textId="77777777" w:rsidR="00902B2F" w:rsidRDefault="00902B2F">
      <w:pPr>
        <w:pStyle w:val="LD10"/>
      </w:pPr>
      <w:r>
        <w:t xml:space="preserve">      15861 * 2,     15622 * 2,     13596 * 2,</w:t>
      </w:r>
    </w:p>
    <w:p w14:paraId="50C36570" w14:textId="77777777" w:rsidR="00902B2F" w:rsidRDefault="00902B2F">
      <w:pPr>
        <w:pStyle w:val="LD10"/>
      </w:pPr>
      <w:r>
        <w:t xml:space="preserve">      15960 * 2,     15103 * 2,     13294 * 2,</w:t>
      </w:r>
    </w:p>
    <w:p w14:paraId="731755FF" w14:textId="77777777" w:rsidR="00902B2F" w:rsidRDefault="00902B2F">
      <w:pPr>
        <w:pStyle w:val="LD10"/>
      </w:pPr>
      <w:r>
        <w:t xml:space="preserve">      15950 * 2,     15421 * 2,     13857 * 2,</w:t>
      </w:r>
    </w:p>
    <w:p w14:paraId="614B0F72" w14:textId="77777777" w:rsidR="00902B2F" w:rsidRDefault="00902B2F">
      <w:pPr>
        <w:pStyle w:val="LD10"/>
      </w:pPr>
      <w:r>
        <w:t xml:space="preserve">      15938 * 2,     15709 * 2,     13665 * 2,</w:t>
      </w:r>
    </w:p>
    <w:p w14:paraId="179C7357" w14:textId="77777777" w:rsidR="00902B2F" w:rsidRDefault="00902B2F">
      <w:pPr>
        <w:pStyle w:val="LD10"/>
      </w:pPr>
      <w:r>
        <w:t xml:space="preserve">      16045 * 2,     15641 * 2,     13517 * 2,</w:t>
      </w:r>
    </w:p>
    <w:p w14:paraId="68018BCC" w14:textId="77777777" w:rsidR="00902B2F" w:rsidRDefault="00902B2F">
      <w:pPr>
        <w:pStyle w:val="LD10"/>
      </w:pPr>
      <w:r>
        <w:t xml:space="preserve">      16113 * 2,     15435 * 2,     13783 * 2,</w:t>
      </w:r>
    </w:p>
    <w:p w14:paraId="1E5CFDFC" w14:textId="77777777" w:rsidR="00902B2F" w:rsidRDefault="00902B2F">
      <w:pPr>
        <w:pStyle w:val="LD10"/>
      </w:pPr>
      <w:r>
        <w:t xml:space="preserve">      15950 * 2,     15579 * 2,     14127 * 2,</w:t>
      </w:r>
    </w:p>
    <w:p w14:paraId="70885D19" w14:textId="77777777" w:rsidR="00902B2F" w:rsidRDefault="00902B2F">
      <w:pPr>
        <w:pStyle w:val="LD10"/>
      </w:pPr>
      <w:r>
        <w:t xml:space="preserve">      16032 * 2,     15763 * 2,     13984 * 2,</w:t>
      </w:r>
    </w:p>
    <w:p w14:paraId="3A687CE5" w14:textId="77777777" w:rsidR="00902B2F" w:rsidRDefault="00902B2F">
      <w:pPr>
        <w:pStyle w:val="LD10"/>
      </w:pPr>
      <w:r>
        <w:t xml:space="preserve">      16056 * 2,     15597 * 2,     14271 * 2,</w:t>
      </w:r>
    </w:p>
    <w:p w14:paraId="558C3DEC" w14:textId="77777777" w:rsidR="00902B2F" w:rsidRDefault="00902B2F">
      <w:pPr>
        <w:pStyle w:val="LD10"/>
      </w:pPr>
      <w:r>
        <w:t xml:space="preserve">      16071 * 2,     15282 * 2,     14159 * 2,</w:t>
      </w:r>
    </w:p>
    <w:p w14:paraId="003073AF" w14:textId="77777777" w:rsidR="00902B2F" w:rsidRDefault="00902B2F">
      <w:pPr>
        <w:pStyle w:val="LD10"/>
      </w:pPr>
      <w:r>
        <w:t xml:space="preserve">      15973 * 2,     15723 * 2,     14379 * 2,</w:t>
      </w:r>
    </w:p>
    <w:p w14:paraId="5DD2B818" w14:textId="77777777" w:rsidR="00902B2F" w:rsidRDefault="00902B2F">
      <w:pPr>
        <w:pStyle w:val="LD10"/>
      </w:pPr>
      <w:r>
        <w:t xml:space="preserve">      16086 * 2,     15755 * 2,     14429 * 2,</w:t>
      </w:r>
    </w:p>
    <w:p w14:paraId="77ED6169" w14:textId="77777777" w:rsidR="00902B2F" w:rsidRDefault="00902B2F">
      <w:pPr>
        <w:pStyle w:val="LD10"/>
      </w:pPr>
      <w:r>
        <w:t xml:space="preserve">      16119 * 2,     15881 * 2,     14090 * 2,</w:t>
      </w:r>
    </w:p>
    <w:p w14:paraId="68BEE890" w14:textId="77777777" w:rsidR="00902B2F" w:rsidRDefault="00902B2F">
      <w:pPr>
        <w:pStyle w:val="LD10"/>
      </w:pPr>
      <w:r>
        <w:t xml:space="preserve">      16205 * 2,     15680 * 2,     14372 * 2,</w:t>
      </w:r>
    </w:p>
    <w:p w14:paraId="7EECBA0B" w14:textId="77777777" w:rsidR="00902B2F" w:rsidRDefault="00902B2F">
      <w:pPr>
        <w:pStyle w:val="LD10"/>
      </w:pPr>
      <w:r>
        <w:t xml:space="preserve">      16028 * 2,     15842 * 2,     14528 * 2,</w:t>
      </w:r>
    </w:p>
    <w:p w14:paraId="5AAA411D" w14:textId="77777777" w:rsidR="00902B2F" w:rsidRDefault="00902B2F">
      <w:pPr>
        <w:pStyle w:val="LD10"/>
      </w:pPr>
      <w:r>
        <w:t xml:space="preserve">      16199 * 2,     15761 * 2,     13813 * 2,</w:t>
      </w:r>
    </w:p>
    <w:p w14:paraId="5090DEF5" w14:textId="77777777" w:rsidR="00902B2F" w:rsidRDefault="00902B2F">
      <w:pPr>
        <w:pStyle w:val="LD10"/>
      </w:pPr>
      <w:r>
        <w:t xml:space="preserve">      16141 * 2,     15959 * 2,     14662 * 2,</w:t>
      </w:r>
    </w:p>
    <w:p w14:paraId="60C64CA5" w14:textId="77777777" w:rsidR="00902B2F" w:rsidRDefault="00902B2F">
      <w:pPr>
        <w:pStyle w:val="LD10"/>
      </w:pPr>
      <w:r>
        <w:t xml:space="preserve">      16198 * 2,     16013 * 2,     14080 * 2,</w:t>
      </w:r>
    </w:p>
    <w:p w14:paraId="32774882" w14:textId="77777777" w:rsidR="00902B2F" w:rsidRDefault="00902B2F">
      <w:pPr>
        <w:pStyle w:val="LD10"/>
      </w:pPr>
      <w:r>
        <w:t xml:space="preserve">      16233 * 2,     16079 * 2,     14465 * 2,</w:t>
      </w:r>
    </w:p>
    <w:p w14:paraId="252572A7" w14:textId="77777777" w:rsidR="00902B2F" w:rsidRDefault="00902B2F">
      <w:pPr>
        <w:pStyle w:val="LD10"/>
      </w:pPr>
      <w:r>
        <w:t xml:space="preserve">      16203 * 2,     15948 * 2,     14878 * 2,</w:t>
      </w:r>
    </w:p>
    <w:p w14:paraId="28AC38D3" w14:textId="77777777" w:rsidR="00902B2F" w:rsidRDefault="00902B2F">
      <w:pPr>
        <w:pStyle w:val="LD10"/>
      </w:pPr>
      <w:r>
        <w:t xml:space="preserve">      16271 * 2,     16051 * 2,     13866 * 2,</w:t>
      </w:r>
    </w:p>
    <w:p w14:paraId="720CCD6B" w14:textId="77777777" w:rsidR="00902B2F" w:rsidRDefault="00902B2F">
      <w:pPr>
        <w:pStyle w:val="LD10"/>
      </w:pPr>
      <w:r>
        <w:t xml:space="preserve">      16287 * 2,     16154 * 2,     14482 * 2,</w:t>
      </w:r>
    </w:p>
    <w:p w14:paraId="703168BF" w14:textId="77777777" w:rsidR="00902B2F" w:rsidRDefault="00902B2F">
      <w:pPr>
        <w:pStyle w:val="LD10"/>
      </w:pPr>
      <w:r>
        <w:t xml:space="preserve">      16167 * 2,     15960 * 2,     13393 * 2,</w:t>
      </w:r>
    </w:p>
    <w:p w14:paraId="328C505D" w14:textId="77777777" w:rsidR="00902B2F" w:rsidRDefault="00902B2F">
      <w:pPr>
        <w:pStyle w:val="LD10"/>
      </w:pPr>
      <w:r>
        <w:t xml:space="preserve">      16267 * 2,     15940 * 2,     13407 * 2,</w:t>
      </w:r>
    </w:p>
    <w:p w14:paraId="4BF3C5B1" w14:textId="77777777" w:rsidR="00902B2F" w:rsidRDefault="00902B2F">
      <w:pPr>
        <w:pStyle w:val="LD10"/>
      </w:pPr>
      <w:r>
        <w:t xml:space="preserve">      16076 * 2,     15830 * 2,     13540 * 2,</w:t>
      </w:r>
    </w:p>
    <w:p w14:paraId="61F40332" w14:textId="77777777" w:rsidR="00902B2F" w:rsidRDefault="00902B2F">
      <w:pPr>
        <w:pStyle w:val="LD10"/>
      </w:pPr>
      <w:r>
        <w:t xml:space="preserve">      16237 * 2,     15561 * 2,     13288 * 2,</w:t>
      </w:r>
    </w:p>
    <w:p w14:paraId="692B8495" w14:textId="77777777" w:rsidR="00902B2F" w:rsidRDefault="00902B2F">
      <w:pPr>
        <w:pStyle w:val="LD10"/>
      </w:pPr>
      <w:r>
        <w:t xml:space="preserve">      16200 * 2,     15808 * 2,     12800 * 2,</w:t>
      </w:r>
    </w:p>
    <w:p w14:paraId="458A25CA" w14:textId="77777777" w:rsidR="00902B2F" w:rsidRDefault="00902B2F">
      <w:pPr>
        <w:pStyle w:val="LD10"/>
      </w:pPr>
      <w:r>
        <w:t xml:space="preserve">      16126 * 2,     15534 * 2,     13042 * 2,</w:t>
      </w:r>
    </w:p>
    <w:p w14:paraId="5FD8922B" w14:textId="77777777" w:rsidR="00902B2F" w:rsidRDefault="00902B2F">
      <w:pPr>
        <w:pStyle w:val="LD10"/>
      </w:pPr>
      <w:r>
        <w:t xml:space="preserve">      16082 * 2,     15783 * 2,     12455 * 2,</w:t>
      </w:r>
    </w:p>
    <w:p w14:paraId="126C6905" w14:textId="77777777" w:rsidR="00902B2F" w:rsidRDefault="00902B2F">
      <w:pPr>
        <w:pStyle w:val="LD10"/>
      </w:pPr>
      <w:r>
        <w:t xml:space="preserve">      16139 * 2,     15482 * 2,     12064 * 2,</w:t>
      </w:r>
    </w:p>
    <w:p w14:paraId="64059FC8" w14:textId="77777777" w:rsidR="00902B2F" w:rsidRDefault="00902B2F">
      <w:pPr>
        <w:pStyle w:val="LD10"/>
      </w:pPr>
      <w:r>
        <w:t xml:space="preserve">      16155 * 2,     15840 * 2,     11644 * 2,</w:t>
      </w:r>
    </w:p>
    <w:p w14:paraId="46CFB9FC" w14:textId="77777777" w:rsidR="00902B2F" w:rsidRDefault="00902B2F">
      <w:pPr>
        <w:pStyle w:val="LD10"/>
      </w:pPr>
      <w:r>
        <w:t xml:space="preserve">      16238 * 2,     16026 * 2,     11633 * 2,</w:t>
      </w:r>
    </w:p>
    <w:p w14:paraId="2A1EDBD4" w14:textId="77777777" w:rsidR="00902B2F" w:rsidRDefault="00902B2F">
      <w:pPr>
        <w:pStyle w:val="LD10"/>
      </w:pPr>
      <w:r>
        <w:t xml:space="preserve">      16071 * 2,     15639 * 2,     11117 * 2,</w:t>
      </w:r>
    </w:p>
    <w:p w14:paraId="7CE42157" w14:textId="77777777" w:rsidR="00902B2F" w:rsidRDefault="00902B2F">
      <w:pPr>
        <w:pStyle w:val="LD10"/>
      </w:pPr>
      <w:r>
        <w:t xml:space="preserve">      16186 * 2,     15311 * 2,     11146 * 2,</w:t>
      </w:r>
    </w:p>
    <w:p w14:paraId="56DFF1D4" w14:textId="77777777" w:rsidR="00902B2F" w:rsidRDefault="00902B2F">
      <w:pPr>
        <w:pStyle w:val="LD10"/>
      </w:pPr>
      <w:r>
        <w:t xml:space="preserve">      15938 * 2,     15700 * 2,     10741 * 2,</w:t>
      </w:r>
    </w:p>
    <w:p w14:paraId="684D2928" w14:textId="77777777" w:rsidR="00902B2F" w:rsidRDefault="00902B2F">
      <w:pPr>
        <w:pStyle w:val="LD10"/>
      </w:pPr>
      <w:r>
        <w:t xml:space="preserve">      15948 * 2,     15495 * 2,     10329 * 2,</w:t>
      </w:r>
    </w:p>
    <w:p w14:paraId="7330C6E2" w14:textId="77777777" w:rsidR="00902B2F" w:rsidRDefault="00902B2F">
      <w:pPr>
        <w:pStyle w:val="LD10"/>
      </w:pPr>
      <w:r>
        <w:t xml:space="preserve">      16108 * 2,     15736 * 2,      9800 * 2,</w:t>
      </w:r>
    </w:p>
    <w:p w14:paraId="314AC6C3" w14:textId="77777777" w:rsidR="00902B2F" w:rsidRDefault="00902B2F">
      <w:pPr>
        <w:pStyle w:val="LD10"/>
      </w:pPr>
      <w:r>
        <w:t xml:space="preserve">      16056 * 2,     14735 * 2,     11245 * 2,</w:t>
      </w:r>
    </w:p>
    <w:p w14:paraId="1CB7E7A8" w14:textId="77777777" w:rsidR="00902B2F" w:rsidRDefault="00902B2F">
      <w:pPr>
        <w:pStyle w:val="LD10"/>
      </w:pPr>
      <w:r>
        <w:t xml:space="preserve">      15830 * 2,     15467 * 2,      9241 * 2,</w:t>
      </w:r>
    </w:p>
    <w:p w14:paraId="563ED014" w14:textId="77777777" w:rsidR="00902B2F" w:rsidRDefault="00902B2F">
      <w:pPr>
        <w:pStyle w:val="LD10"/>
      </w:pPr>
      <w:r>
        <w:t xml:space="preserve">      16167 * 2,     15951 * 2,      8972 * 2,</w:t>
      </w:r>
    </w:p>
    <w:p w14:paraId="42C16402" w14:textId="77777777" w:rsidR="00902B2F" w:rsidRDefault="00902B2F">
      <w:pPr>
        <w:pStyle w:val="LD10"/>
      </w:pPr>
      <w:r>
        <w:t xml:space="preserve">      16051 * 2,     15570 * 2,      8007 * 2,</w:t>
      </w:r>
    </w:p>
    <w:p w14:paraId="10268B47" w14:textId="77777777" w:rsidR="00902B2F" w:rsidRDefault="00902B2F">
      <w:pPr>
        <w:pStyle w:val="LD10"/>
      </w:pPr>
      <w:r>
        <w:t xml:space="preserve">      15888 * 2,     15592 * 2,      7559 * 2,</w:t>
      </w:r>
    </w:p>
    <w:p w14:paraId="31B9E182" w14:textId="77777777" w:rsidR="00902B2F" w:rsidRDefault="00902B2F">
      <w:pPr>
        <w:pStyle w:val="LD10"/>
      </w:pPr>
      <w:r>
        <w:t xml:space="preserve">      15978 * 2,     15368 * 2,      7032 * 2,</w:t>
      </w:r>
    </w:p>
    <w:p w14:paraId="430D1357" w14:textId="77777777" w:rsidR="00902B2F" w:rsidRDefault="00902B2F">
      <w:pPr>
        <w:pStyle w:val="LD10"/>
      </w:pPr>
      <w:r>
        <w:t xml:space="preserve">      15846 * 2,     15467 * 2,      5711 * 2,</w:t>
      </w:r>
    </w:p>
    <w:p w14:paraId="67ABC5A6" w14:textId="77777777" w:rsidR="00902B2F" w:rsidRDefault="00902B2F">
      <w:pPr>
        <w:pStyle w:val="LD10"/>
      </w:pPr>
      <w:r>
        <w:t xml:space="preserve">      16014 * 2,     15082 * 2,      4645 * 2,</w:t>
      </w:r>
    </w:p>
    <w:p w14:paraId="43CA515D" w14:textId="77777777" w:rsidR="00902B2F" w:rsidRDefault="00902B2F">
      <w:pPr>
        <w:pStyle w:val="LD10"/>
      </w:pPr>
      <w:r>
        <w:t xml:space="preserve">      15831 * 2,     14913 * 2,      3458 * 2,</w:t>
      </w:r>
    </w:p>
    <w:p w14:paraId="43A03161" w14:textId="77777777" w:rsidR="00902B2F" w:rsidRDefault="00902B2F">
      <w:pPr>
        <w:pStyle w:val="LD10"/>
      </w:pPr>
      <w:r>
        <w:t xml:space="preserve">      15755 * 2,     13822 * 2,     10633 * 2,</w:t>
      </w:r>
    </w:p>
    <w:p w14:paraId="739332D9" w14:textId="77777777" w:rsidR="00902B2F" w:rsidRDefault="00902B2F">
      <w:pPr>
        <w:pStyle w:val="LD10"/>
      </w:pPr>
      <w:r>
        <w:t xml:space="preserve">      15883 * 2,     14259 * 2,     11598 * 2,</w:t>
      </w:r>
    </w:p>
    <w:p w14:paraId="71129C26" w14:textId="77777777" w:rsidR="00902B2F" w:rsidRDefault="00902B2F">
      <w:pPr>
        <w:pStyle w:val="LD10"/>
      </w:pPr>
      <w:r>
        <w:t xml:space="preserve">      15463 * 2,     13031 * 2,     10169 * 2,</w:t>
      </w:r>
    </w:p>
    <w:p w14:paraId="71FD5E9B" w14:textId="77777777" w:rsidR="00902B2F" w:rsidRDefault="00902B2F">
      <w:pPr>
        <w:pStyle w:val="LD10"/>
      </w:pPr>
      <w:r>
        <w:t xml:space="preserve">      15821 * 2,     12195 * 2,      8137 * 2,</w:t>
      </w:r>
    </w:p>
    <w:p w14:paraId="20234371" w14:textId="77777777" w:rsidR="00902B2F" w:rsidRDefault="00902B2F">
      <w:pPr>
        <w:pStyle w:val="LD10"/>
      </w:pPr>
      <w:r>
        <w:t xml:space="preserve">      15582 * 2,     12516 * 2,      9433 * 2,</w:t>
      </w:r>
    </w:p>
    <w:p w14:paraId="03DF0585" w14:textId="77777777" w:rsidR="00902B2F" w:rsidRDefault="00902B2F">
      <w:pPr>
        <w:pStyle w:val="LD10"/>
      </w:pPr>
      <w:r>
        <w:t xml:space="preserve">      14821 * 2,     12969 * 2,     10527 * 2,</w:t>
      </w:r>
    </w:p>
    <w:p w14:paraId="1DE36D06" w14:textId="77777777" w:rsidR="00902B2F" w:rsidRDefault="00902B2F">
      <w:pPr>
        <w:pStyle w:val="LD10"/>
      </w:pPr>
      <w:r>
        <w:t xml:space="preserve">      15732 * 2,     13268 * 2,     11498 * 2,</w:t>
      </w:r>
    </w:p>
    <w:p w14:paraId="38DA5160" w14:textId="77777777" w:rsidR="00902B2F" w:rsidRDefault="00902B2F">
      <w:pPr>
        <w:pStyle w:val="LD10"/>
      </w:pPr>
      <w:r>
        <w:t xml:space="preserve">      15146 * 2,     13327 * 2,     11267 * 2,</w:t>
      </w:r>
    </w:p>
    <w:p w14:paraId="2A70B3AE" w14:textId="77777777" w:rsidR="00902B2F" w:rsidRDefault="00902B2F">
      <w:pPr>
        <w:pStyle w:val="LD10"/>
      </w:pPr>
      <w:r>
        <w:t xml:space="preserve">      14842 * 2,     12289 * 2,     10422 * 2,</w:t>
      </w:r>
    </w:p>
    <w:p w14:paraId="40A9F1F4" w14:textId="77777777" w:rsidR="00902B2F" w:rsidRDefault="00902B2F">
      <w:pPr>
        <w:pStyle w:val="LD10"/>
      </w:pPr>
      <w:r>
        <w:t xml:space="preserve">      14567 * 2,     13505 * 2,     10780 * 2,</w:t>
      </w:r>
    </w:p>
    <w:p w14:paraId="52B3EC04" w14:textId="77777777" w:rsidR="00902B2F" w:rsidRDefault="00902B2F">
      <w:pPr>
        <w:pStyle w:val="LD10"/>
      </w:pPr>
      <w:r>
        <w:t xml:space="preserve">      14390 * 2,     12759 * 2,     11170 * 2,</w:t>
      </w:r>
    </w:p>
    <w:p w14:paraId="5B722F24" w14:textId="77777777" w:rsidR="00902B2F" w:rsidRDefault="00902B2F">
      <w:pPr>
        <w:pStyle w:val="LD10"/>
      </w:pPr>
      <w:r>
        <w:t xml:space="preserve">      14858 * 2,     13614 * 2,     11657 * 2,</w:t>
      </w:r>
    </w:p>
    <w:p w14:paraId="4687622D" w14:textId="77777777" w:rsidR="00902B2F" w:rsidRDefault="00902B2F">
      <w:pPr>
        <w:pStyle w:val="LD10"/>
      </w:pPr>
      <w:r>
        <w:t xml:space="preserve">      14237 * 2,     13218 * 2,     11461 * 2,</w:t>
      </w:r>
    </w:p>
    <w:p w14:paraId="52CE39FA" w14:textId="77777777" w:rsidR="00902B2F" w:rsidRDefault="00902B2F">
      <w:pPr>
        <w:pStyle w:val="LD10"/>
      </w:pPr>
      <w:r>
        <w:t xml:space="preserve">      14608 * 2,     13504 * 2,     12080 * 2,</w:t>
      </w:r>
    </w:p>
    <w:p w14:paraId="4C931FA9" w14:textId="77777777" w:rsidR="00902B2F" w:rsidRDefault="00902B2F">
      <w:pPr>
        <w:pStyle w:val="LD10"/>
      </w:pPr>
      <w:r>
        <w:lastRenderedPageBreak/>
        <w:t xml:space="preserve">      14674 * 2,     13974 * 2,     12184 * 2,</w:t>
      </w:r>
    </w:p>
    <w:p w14:paraId="43326931" w14:textId="77777777" w:rsidR="00902B2F" w:rsidRDefault="00902B2F">
      <w:pPr>
        <w:pStyle w:val="LD10"/>
      </w:pPr>
      <w:r>
        <w:t xml:space="preserve">      14866 * 2,     13720 * 2,     12773 * 2,</w:t>
      </w:r>
    </w:p>
    <w:p w14:paraId="7FFA4B9F" w14:textId="77777777" w:rsidR="00902B2F" w:rsidRDefault="00902B2F">
      <w:pPr>
        <w:pStyle w:val="LD10"/>
      </w:pPr>
      <w:r>
        <w:t xml:space="preserve">      14896 * 2,     14332 * 2,     12782 * 2,</w:t>
      </w:r>
    </w:p>
    <w:p w14:paraId="40341643" w14:textId="77777777" w:rsidR="00902B2F" w:rsidRDefault="00902B2F">
      <w:pPr>
        <w:pStyle w:val="LD10"/>
      </w:pPr>
      <w:r>
        <w:t xml:space="preserve">      14840 * 2,     14067 * 2,     13132 * 2,</w:t>
      </w:r>
    </w:p>
    <w:p w14:paraId="2946D9CA" w14:textId="77777777" w:rsidR="00902B2F" w:rsidRDefault="00902B2F">
      <w:pPr>
        <w:pStyle w:val="LD10"/>
      </w:pPr>
      <w:r>
        <w:t xml:space="preserve">      15435 * 2,     13786 * 2,     12823 * 2,</w:t>
      </w:r>
    </w:p>
    <w:p w14:paraId="1E1DDEDF" w14:textId="77777777" w:rsidR="00902B2F" w:rsidRDefault="00902B2F">
      <w:pPr>
        <w:pStyle w:val="LD10"/>
      </w:pPr>
      <w:r>
        <w:t xml:space="preserve">      15121 * 2,     14302 * 2,     13483 * 2,</w:t>
      </w:r>
    </w:p>
    <w:p w14:paraId="7AFBC53C" w14:textId="77777777" w:rsidR="00902B2F" w:rsidRDefault="00902B2F">
      <w:pPr>
        <w:pStyle w:val="LD10"/>
      </w:pPr>
      <w:r>
        <w:t xml:space="preserve">      15333 * 2,     14603 * 2,     13872 * 2,</w:t>
      </w:r>
    </w:p>
    <w:p w14:paraId="27CA7FCA" w14:textId="77777777" w:rsidR="00902B2F" w:rsidRDefault="00902B2F">
      <w:pPr>
        <w:pStyle w:val="LD10"/>
      </w:pPr>
      <w:r>
        <w:t xml:space="preserve">      15772 * 2,     14524 * 2,     13052 * 2,</w:t>
      </w:r>
    </w:p>
    <w:p w14:paraId="1E953EED" w14:textId="77777777" w:rsidR="00902B2F" w:rsidRDefault="00902B2F">
      <w:pPr>
        <w:pStyle w:val="LD10"/>
      </w:pPr>
      <w:r>
        <w:t xml:space="preserve">      15708 * 2,     14584 * 2,     12009 * 2,</w:t>
      </w:r>
    </w:p>
    <w:p w14:paraId="5E9BDC11" w14:textId="77777777" w:rsidR="00902B2F" w:rsidRDefault="00902B2F">
      <w:pPr>
        <w:pStyle w:val="LD10"/>
      </w:pPr>
      <w:r>
        <w:t xml:space="preserve">      15797 * 2,     14669 * 2,     13637 * 2,</w:t>
      </w:r>
    </w:p>
    <w:p w14:paraId="1C566D71" w14:textId="77777777" w:rsidR="00902B2F" w:rsidRDefault="00902B2F">
      <w:pPr>
        <w:pStyle w:val="LD10"/>
      </w:pPr>
      <w:r>
        <w:t xml:space="preserve">      15814 * 2,     14858 * 2,     12904 * 2,</w:t>
      </w:r>
    </w:p>
    <w:p w14:paraId="3AB145CB" w14:textId="77777777" w:rsidR="00902B2F" w:rsidRDefault="00902B2F">
      <w:pPr>
        <w:pStyle w:val="LD10"/>
      </w:pPr>
      <w:r>
        <w:t xml:space="preserve">      15962 * 2,     14568 * 2,     12497 * 2,</w:t>
      </w:r>
    </w:p>
    <w:p w14:paraId="3DCF49FF" w14:textId="77777777" w:rsidR="00902B2F" w:rsidRDefault="00902B2F">
      <w:pPr>
        <w:pStyle w:val="LD10"/>
      </w:pPr>
      <w:r>
        <w:t xml:space="preserve">      15969 * 2,     15014 * 2,     13792 * 2,</w:t>
      </w:r>
    </w:p>
    <w:p w14:paraId="54569FE4" w14:textId="77777777" w:rsidR="00902B2F" w:rsidRDefault="00902B2F">
      <w:pPr>
        <w:pStyle w:val="LD10"/>
      </w:pPr>
      <w:r>
        <w:t xml:space="preserve">      14039 * 2,     12511 * 2,      9773 * 2,</w:t>
      </w:r>
    </w:p>
    <w:p w14:paraId="1A40C905" w14:textId="77777777" w:rsidR="00902B2F" w:rsidRDefault="00902B2F">
      <w:pPr>
        <w:pStyle w:val="LD10"/>
      </w:pPr>
      <w:r>
        <w:t xml:space="preserve">      14251 * 2,     11878 * 2,      9621 * 2,</w:t>
      </w:r>
    </w:p>
    <w:p w14:paraId="426C7A77" w14:textId="77777777" w:rsidR="00902B2F" w:rsidRDefault="00902B2F">
      <w:pPr>
        <w:pStyle w:val="LD10"/>
      </w:pPr>
      <w:r>
        <w:t xml:space="preserve">      14100 * 2,     11691 * 2,      8583 * 2,</w:t>
      </w:r>
    </w:p>
    <w:p w14:paraId="56A3032B" w14:textId="77777777" w:rsidR="00902B2F" w:rsidRDefault="00902B2F">
      <w:pPr>
        <w:pStyle w:val="LD10"/>
      </w:pPr>
      <w:r>
        <w:t xml:space="preserve">      14814 * 2,     10471 * 2,      7911 * 2,</w:t>
      </w:r>
    </w:p>
    <w:p w14:paraId="46BD5D97" w14:textId="77777777" w:rsidR="00902B2F" w:rsidRDefault="00902B2F">
      <w:pPr>
        <w:pStyle w:val="LD10"/>
      </w:pPr>
      <w:r>
        <w:t xml:space="preserve">      13965 * 2,     10725 * 2,      7012 * 2,</w:t>
      </w:r>
    </w:p>
    <w:p w14:paraId="69BC42F1" w14:textId="77777777" w:rsidR="00902B2F" w:rsidRDefault="00902B2F">
      <w:pPr>
        <w:pStyle w:val="LD10"/>
      </w:pPr>
      <w:r>
        <w:t xml:space="preserve">      15689 * 2,      9981 * 2,      6000 * 2,</w:t>
      </w:r>
    </w:p>
    <w:p w14:paraId="766116A0" w14:textId="77777777" w:rsidR="00902B2F" w:rsidRDefault="00902B2F">
      <w:pPr>
        <w:pStyle w:val="LD10"/>
      </w:pPr>
      <w:r>
        <w:t xml:space="preserve">      14388 * 2,      9740 * 2,      5769 * 2,</w:t>
      </w:r>
    </w:p>
    <w:p w14:paraId="05ADFABB" w14:textId="77777777" w:rsidR="00902B2F" w:rsidRDefault="00902B2F">
      <w:pPr>
        <w:pStyle w:val="LD10"/>
      </w:pPr>
      <w:r>
        <w:t xml:space="preserve">      14384 * 2,      9736 * 2,      4341 * 2,</w:t>
      </w:r>
    </w:p>
    <w:p w14:paraId="7E787C1F" w14:textId="77777777" w:rsidR="00902B2F" w:rsidRDefault="00902B2F">
      <w:pPr>
        <w:pStyle w:val="LD10"/>
      </w:pPr>
      <w:r>
        <w:t xml:space="preserve">      13970 * 2,      9084 * 2,      5028 * 2,</w:t>
      </w:r>
    </w:p>
    <w:p w14:paraId="6F3EA732" w14:textId="77777777" w:rsidR="00902B2F" w:rsidRDefault="00902B2F">
      <w:pPr>
        <w:pStyle w:val="LD10"/>
      </w:pPr>
      <w:r>
        <w:t xml:space="preserve">      15298 * 2,      8857 * 2,      4205 * 2,</w:t>
      </w:r>
    </w:p>
    <w:p w14:paraId="51A125C5" w14:textId="77777777" w:rsidR="00902B2F" w:rsidRDefault="00902B2F">
      <w:pPr>
        <w:pStyle w:val="LD10"/>
      </w:pPr>
      <w:r>
        <w:t xml:space="preserve">      14071 * 2,      7942 * 2,      4472 * 2,</w:t>
      </w:r>
    </w:p>
    <w:p w14:paraId="2E32D31B" w14:textId="77777777" w:rsidR="00902B2F" w:rsidRDefault="00902B2F">
      <w:pPr>
        <w:pStyle w:val="LD10"/>
      </w:pPr>
      <w:r>
        <w:t xml:space="preserve">      13980 * 2,      9604 * 2,      3273 * 2,</w:t>
      </w:r>
    </w:p>
    <w:p w14:paraId="6ED972CB" w14:textId="77777777" w:rsidR="00902B2F" w:rsidRDefault="00902B2F">
      <w:pPr>
        <w:pStyle w:val="LD10"/>
      </w:pPr>
      <w:r>
        <w:t xml:space="preserve">      13383 * 2,      8140 * 2,      3828 * 2,</w:t>
      </w:r>
    </w:p>
    <w:p w14:paraId="2715DA99" w14:textId="77777777" w:rsidR="00902B2F" w:rsidRDefault="00902B2F">
      <w:pPr>
        <w:pStyle w:val="LD10"/>
      </w:pPr>
      <w:r>
        <w:t xml:space="preserve">      13005 * 2,      7620 * 2,      4742 * 2,</w:t>
      </w:r>
    </w:p>
    <w:p w14:paraId="0C6FD502" w14:textId="77777777" w:rsidR="00902B2F" w:rsidRDefault="00902B2F">
      <w:pPr>
        <w:pStyle w:val="LD10"/>
      </w:pPr>
      <w:r>
        <w:t xml:space="preserve">      16310 * 2,     16203 * 2,     15451 * 2 };</w:t>
      </w:r>
    </w:p>
    <w:p w14:paraId="394B74C2" w14:textId="77777777" w:rsidR="00902B2F" w:rsidRDefault="00902B2F">
      <w:pPr>
        <w:pStyle w:val="LD10"/>
      </w:pPr>
      <w:r>
        <w:br w:type="page"/>
      </w:r>
    </w:p>
    <w:p w14:paraId="1ECB17D0" w14:textId="77777777" w:rsidR="00902B2F" w:rsidRDefault="00902B2F">
      <w:pPr>
        <w:pStyle w:val="LD10"/>
      </w:pPr>
      <w:r>
        <w:t>/*-----------------------------------------*</w:t>
      </w:r>
    </w:p>
    <w:p w14:paraId="705D382A" w14:textId="77777777" w:rsidR="00902B2F" w:rsidRDefault="00902B2F">
      <w:pPr>
        <w:pStyle w:val="LD10"/>
      </w:pPr>
      <w:r>
        <w:t xml:space="preserve"> * 2nd codebook:   lsp3 to lsp5            *</w:t>
      </w:r>
    </w:p>
    <w:p w14:paraId="4340868A" w14:textId="77777777" w:rsidR="00902B2F" w:rsidRDefault="00902B2F">
      <w:pPr>
        <w:pStyle w:val="LD10"/>
      </w:pPr>
      <w:r>
        <w:t xml:space="preserve"> *-----------------------------------------*/</w:t>
      </w:r>
    </w:p>
    <w:p w14:paraId="1D762989" w14:textId="77777777" w:rsidR="00902B2F" w:rsidRDefault="00902B2F">
      <w:pPr>
        <w:pStyle w:val="LD10"/>
      </w:pPr>
    </w:p>
    <w:p w14:paraId="59243899" w14:textId="77777777" w:rsidR="00902B2F" w:rsidRDefault="00902B2F">
      <w:pPr>
        <w:pStyle w:val="LD10"/>
      </w:pPr>
      <w:r>
        <w:t>static Word16 dico2_clsp[taille_dic2*dim_dic2] = {</w:t>
      </w:r>
    </w:p>
    <w:p w14:paraId="5D9C1887" w14:textId="77777777" w:rsidR="00902B2F" w:rsidRDefault="00902B2F">
      <w:pPr>
        <w:pStyle w:val="LD10"/>
      </w:pPr>
    </w:p>
    <w:p w14:paraId="4865CFCE" w14:textId="77777777" w:rsidR="00902B2F" w:rsidRDefault="00902B2F">
      <w:pPr>
        <w:pStyle w:val="LD10"/>
      </w:pPr>
      <w:r>
        <w:t xml:space="preserve">       7564 * 2,      -293 * 2,     -2543 * 2,</w:t>
      </w:r>
    </w:p>
    <w:p w14:paraId="04E1E6BC" w14:textId="77777777" w:rsidR="00902B2F" w:rsidRDefault="00902B2F">
      <w:pPr>
        <w:pStyle w:val="LD10"/>
      </w:pPr>
      <w:r>
        <w:t xml:space="preserve">       7820 * 2,      -150 * 2,     -1813 * 2,</w:t>
      </w:r>
    </w:p>
    <w:p w14:paraId="695D660E" w14:textId="77777777" w:rsidR="00902B2F" w:rsidRDefault="00902B2F">
      <w:pPr>
        <w:pStyle w:val="LD10"/>
      </w:pPr>
      <w:r>
        <w:t xml:space="preserve">       6913 * 2,     -1006 * 2,     -2297 * 2,</w:t>
      </w:r>
    </w:p>
    <w:p w14:paraId="3F2103EC" w14:textId="77777777" w:rsidR="00902B2F" w:rsidRDefault="00902B2F">
      <w:pPr>
        <w:pStyle w:val="LD10"/>
      </w:pPr>
      <w:r>
        <w:t xml:space="preserve">       7099 * 2,      -498 * 2,     -3337 * 2,</w:t>
      </w:r>
    </w:p>
    <w:p w14:paraId="70A05098" w14:textId="77777777" w:rsidR="00902B2F" w:rsidRDefault="00902B2F">
      <w:pPr>
        <w:pStyle w:val="LD10"/>
      </w:pPr>
      <w:r>
        <w:t xml:space="preserve">       6526 * 2,       308 * 2,     -2075 * 2,</w:t>
      </w:r>
    </w:p>
    <w:p w14:paraId="5140CB95" w14:textId="77777777" w:rsidR="00902B2F" w:rsidRDefault="00902B2F">
      <w:pPr>
        <w:pStyle w:val="LD10"/>
      </w:pPr>
      <w:r>
        <w:t xml:space="preserve">       6953 * 2,       958 * 2,     -2388 * 2,</w:t>
      </w:r>
    </w:p>
    <w:p w14:paraId="3DCEF06A" w14:textId="77777777" w:rsidR="00902B2F" w:rsidRDefault="00902B2F">
      <w:pPr>
        <w:pStyle w:val="LD10"/>
      </w:pPr>
      <w:r>
        <w:t xml:space="preserve">       6811 * 2,       758 * 2,     -3159 * 2,</w:t>
      </w:r>
    </w:p>
    <w:p w14:paraId="46E9F1D1" w14:textId="77777777" w:rsidR="00902B2F" w:rsidRDefault="00902B2F">
      <w:pPr>
        <w:pStyle w:val="LD10"/>
      </w:pPr>
      <w:r>
        <w:t xml:space="preserve">       6448 * 2,        93 * 2,     -1294 * 2,</w:t>
      </w:r>
    </w:p>
    <w:p w14:paraId="17EEBA91" w14:textId="77777777" w:rsidR="00902B2F" w:rsidRDefault="00902B2F">
      <w:pPr>
        <w:pStyle w:val="LD10"/>
      </w:pPr>
      <w:r>
        <w:t xml:space="preserve">       7572 * 2,       843 * 2,     -1485 * 2,</w:t>
      </w:r>
    </w:p>
    <w:p w14:paraId="3C7805C6" w14:textId="77777777" w:rsidR="00902B2F" w:rsidRDefault="00902B2F">
      <w:pPr>
        <w:pStyle w:val="LD10"/>
      </w:pPr>
      <w:r>
        <w:t xml:space="preserve">       5803 * 2,        76 * 2,     -2785 * 2,</w:t>
      </w:r>
    </w:p>
    <w:p w14:paraId="63824023" w14:textId="77777777" w:rsidR="00902B2F" w:rsidRDefault="00902B2F">
      <w:pPr>
        <w:pStyle w:val="LD10"/>
      </w:pPr>
      <w:r>
        <w:t xml:space="preserve">       5791 * 2,      -566 * 2,     -1850 * 2,</w:t>
      </w:r>
    </w:p>
    <w:p w14:paraId="16E37C4C" w14:textId="77777777" w:rsidR="00902B2F" w:rsidRDefault="00902B2F">
      <w:pPr>
        <w:pStyle w:val="LD10"/>
      </w:pPr>
      <w:r>
        <w:t xml:space="preserve">       5655 * 2,       944 * 2,     -1852 * 2,</w:t>
      </w:r>
    </w:p>
    <w:p w14:paraId="30243392" w14:textId="77777777" w:rsidR="00902B2F" w:rsidRDefault="00902B2F">
      <w:pPr>
        <w:pStyle w:val="LD10"/>
      </w:pPr>
      <w:r>
        <w:t xml:space="preserve">       6035 * 2,      1575 * 2,     -2728 * 2,</w:t>
      </w:r>
    </w:p>
    <w:p w14:paraId="77DB3836" w14:textId="77777777" w:rsidR="00902B2F" w:rsidRDefault="00902B2F">
      <w:pPr>
        <w:pStyle w:val="LD10"/>
      </w:pPr>
      <w:r>
        <w:t xml:space="preserve">       5226 * 2,       672 * 2,     -2515 * 2,</w:t>
      </w:r>
    </w:p>
    <w:p w14:paraId="30085718" w14:textId="77777777" w:rsidR="00902B2F" w:rsidRDefault="00902B2F">
      <w:pPr>
        <w:pStyle w:val="LD10"/>
      </w:pPr>
      <w:r>
        <w:t xml:space="preserve">       6131 * 2,      1800 * 2,     -1816 * 2,</w:t>
      </w:r>
    </w:p>
    <w:p w14:paraId="4B0207B7" w14:textId="77777777" w:rsidR="00902B2F" w:rsidRDefault="00902B2F">
      <w:pPr>
        <w:pStyle w:val="LD10"/>
      </w:pPr>
      <w:r>
        <w:t xml:space="preserve">       6104 * 2,      1092 * 2,      -955 * 2,</w:t>
      </w:r>
    </w:p>
    <w:p w14:paraId="27EEC2B6" w14:textId="77777777" w:rsidR="00902B2F" w:rsidRDefault="00902B2F">
      <w:pPr>
        <w:pStyle w:val="LD10"/>
      </w:pPr>
      <w:r>
        <w:t xml:space="preserve">       4868 * 2,       150 * 2,     -1704 * 2,</w:t>
      </w:r>
    </w:p>
    <w:p w14:paraId="0DB081AF" w14:textId="77777777" w:rsidR="00902B2F" w:rsidRDefault="00902B2F">
      <w:pPr>
        <w:pStyle w:val="LD10"/>
      </w:pPr>
      <w:r>
        <w:t xml:space="preserve">       4540 * 2,       928 * 2,     -2198 * 2,</w:t>
      </w:r>
    </w:p>
    <w:p w14:paraId="476BC794" w14:textId="77777777" w:rsidR="00902B2F" w:rsidRDefault="00902B2F">
      <w:pPr>
        <w:pStyle w:val="LD10"/>
      </w:pPr>
      <w:r>
        <w:t xml:space="preserve">       4954 * 2,      1589 * 2,     -1403 * 2,</w:t>
      </w:r>
    </w:p>
    <w:p w14:paraId="0CD44AAA" w14:textId="77777777" w:rsidR="00902B2F" w:rsidRDefault="00902B2F">
      <w:pPr>
        <w:pStyle w:val="LD10"/>
      </w:pPr>
      <w:r>
        <w:t xml:space="preserve">       5133 * 2,      1825 * 2,     -2481 * 2,</w:t>
      </w:r>
    </w:p>
    <w:p w14:paraId="474123B0" w14:textId="77777777" w:rsidR="00902B2F" w:rsidRDefault="00902B2F">
      <w:pPr>
        <w:pStyle w:val="LD10"/>
      </w:pPr>
      <w:r>
        <w:t xml:space="preserve">       5266 * 2,      2505 * 2,     -2018 * 2,</w:t>
      </w:r>
    </w:p>
    <w:p w14:paraId="2902FF2A" w14:textId="77777777" w:rsidR="00902B2F" w:rsidRDefault="00902B2F">
      <w:pPr>
        <w:pStyle w:val="LD10"/>
      </w:pPr>
      <w:r>
        <w:t xml:space="preserve">       4140 * 2,      1163 * 2,     -1467 * 2,</w:t>
      </w:r>
    </w:p>
    <w:p w14:paraId="7303BB22" w14:textId="77777777" w:rsidR="00902B2F" w:rsidRDefault="00902B2F">
      <w:pPr>
        <w:pStyle w:val="LD10"/>
      </w:pPr>
      <w:r>
        <w:t xml:space="preserve">       5312 * 2,      2208 * 2,      -846 * 2,</w:t>
      </w:r>
    </w:p>
    <w:p w14:paraId="712EEF20" w14:textId="77777777" w:rsidR="00902B2F" w:rsidRDefault="00902B2F">
      <w:pPr>
        <w:pStyle w:val="LD10"/>
      </w:pPr>
      <w:r>
        <w:t xml:space="preserve">       4412 * 2,      2344 * 2,     -1137 * 2,</w:t>
      </w:r>
    </w:p>
    <w:p w14:paraId="30988E7F" w14:textId="77777777" w:rsidR="00902B2F" w:rsidRDefault="00902B2F">
      <w:pPr>
        <w:pStyle w:val="LD10"/>
      </w:pPr>
      <w:r>
        <w:t xml:space="preserve">       4016 * 2,      1694 * 2,     -1020 * 2,</w:t>
      </w:r>
    </w:p>
    <w:p w14:paraId="679F58F4" w14:textId="77777777" w:rsidR="00902B2F" w:rsidRDefault="00902B2F">
      <w:pPr>
        <w:pStyle w:val="LD10"/>
      </w:pPr>
      <w:r>
        <w:t xml:space="preserve">       3937 * 2,      2428 * 2,     -2025 * 2,</w:t>
      </w:r>
    </w:p>
    <w:p w14:paraId="67247908" w14:textId="77777777" w:rsidR="00902B2F" w:rsidRDefault="00902B2F">
      <w:pPr>
        <w:pStyle w:val="LD10"/>
      </w:pPr>
      <w:r>
        <w:t xml:space="preserve">       4706 * 2,      3059 * 2,     -1381 * 2,</w:t>
      </w:r>
    </w:p>
    <w:p w14:paraId="7D44136D" w14:textId="77777777" w:rsidR="00902B2F" w:rsidRDefault="00902B2F">
      <w:pPr>
        <w:pStyle w:val="LD10"/>
      </w:pPr>
      <w:r>
        <w:t xml:space="preserve">       3469 * 2,      1623 * 2,     -1956 * 2,</w:t>
      </w:r>
    </w:p>
    <w:p w14:paraId="37AA2F8A" w14:textId="77777777" w:rsidR="00902B2F" w:rsidRDefault="00902B2F">
      <w:pPr>
        <w:pStyle w:val="LD10"/>
      </w:pPr>
      <w:r>
        <w:t xml:space="preserve">       4611 * 2,      2818 * 2,      -273 * 2,</w:t>
      </w:r>
    </w:p>
    <w:p w14:paraId="16EE8D30" w14:textId="77777777" w:rsidR="00902B2F" w:rsidRDefault="00902B2F">
      <w:pPr>
        <w:pStyle w:val="LD10"/>
      </w:pPr>
      <w:r>
        <w:t xml:space="preserve">       3830 * 2,      2126 * 2,      -140 * 2,</w:t>
      </w:r>
    </w:p>
    <w:p w14:paraId="58AB2BEC" w14:textId="77777777" w:rsidR="00902B2F" w:rsidRDefault="00902B2F">
      <w:pPr>
        <w:pStyle w:val="LD10"/>
      </w:pPr>
      <w:r>
        <w:t xml:space="preserve">       5232 * 2,      1681 * 2,      -440 * 2,</w:t>
      </w:r>
    </w:p>
    <w:p w14:paraId="39C0F37F" w14:textId="77777777" w:rsidR="00902B2F" w:rsidRDefault="00902B2F">
      <w:pPr>
        <w:pStyle w:val="LD10"/>
      </w:pPr>
      <w:r>
        <w:t xml:space="preserve">       4523 * 2,      1482 * 2,       106 * 2,</w:t>
      </w:r>
    </w:p>
    <w:p w14:paraId="3A4A2528" w14:textId="77777777" w:rsidR="00902B2F" w:rsidRDefault="00902B2F">
      <w:pPr>
        <w:pStyle w:val="LD10"/>
      </w:pPr>
      <w:r>
        <w:t xml:space="preserve">       4461 * 2,       950 * 2,      -458 * 2,</w:t>
      </w:r>
    </w:p>
    <w:p w14:paraId="49803716" w14:textId="77777777" w:rsidR="00902B2F" w:rsidRDefault="00902B2F">
      <w:pPr>
        <w:pStyle w:val="LD10"/>
      </w:pPr>
      <w:r>
        <w:t xml:space="preserve">       3228 * 2,      1395 * 2,      -718 * 2,</w:t>
      </w:r>
    </w:p>
    <w:p w14:paraId="56CE32BD" w14:textId="77777777" w:rsidR="00902B2F" w:rsidRDefault="00902B2F">
      <w:pPr>
        <w:pStyle w:val="LD10"/>
      </w:pPr>
      <w:r>
        <w:t xml:space="preserve">       4792 * 2,      2283 * 2,       392 * 2,</w:t>
      </w:r>
    </w:p>
    <w:p w14:paraId="3F7D5E24" w14:textId="77777777" w:rsidR="00902B2F" w:rsidRDefault="00902B2F">
      <w:pPr>
        <w:pStyle w:val="LD10"/>
      </w:pPr>
      <w:r>
        <w:t xml:space="preserve">       4198 * 2,       318 * 2,      -990 * 2,</w:t>
      </w:r>
    </w:p>
    <w:p w14:paraId="479170FB" w14:textId="77777777" w:rsidR="00902B2F" w:rsidRDefault="00902B2F">
      <w:pPr>
        <w:pStyle w:val="LD10"/>
      </w:pPr>
      <w:r>
        <w:t xml:space="preserve">       5397 * 2,      3081 * 2,      -622 * 2,</w:t>
      </w:r>
    </w:p>
    <w:p w14:paraId="31A82839" w14:textId="77777777" w:rsidR="00902B2F" w:rsidRDefault="00902B2F">
      <w:pPr>
        <w:pStyle w:val="LD10"/>
      </w:pPr>
      <w:r>
        <w:t xml:space="preserve">       6034 * 2,      1867 * 2,       379 * 2,</w:t>
      </w:r>
    </w:p>
    <w:p w14:paraId="1B1BE0C9" w14:textId="77777777" w:rsidR="00902B2F" w:rsidRDefault="00902B2F">
      <w:pPr>
        <w:pStyle w:val="LD10"/>
      </w:pPr>
      <w:r>
        <w:t xml:space="preserve">       6276 * 2,      1978 * 2,      -806 * 2,</w:t>
      </w:r>
    </w:p>
    <w:p w14:paraId="178B3CD7" w14:textId="77777777" w:rsidR="00902B2F" w:rsidRDefault="00902B2F">
      <w:pPr>
        <w:pStyle w:val="LD10"/>
      </w:pPr>
      <w:r>
        <w:t xml:space="preserve">       5881 * 2,      2678 * 2,       452 * 2,</w:t>
      </w:r>
    </w:p>
    <w:p w14:paraId="53A9B1F6" w14:textId="77777777" w:rsidR="00902B2F" w:rsidRDefault="00902B2F">
      <w:pPr>
        <w:pStyle w:val="LD10"/>
      </w:pPr>
      <w:r>
        <w:t xml:space="preserve">       6308 * 2,      2449 * 2,      -240 * 2,</w:t>
      </w:r>
    </w:p>
    <w:p w14:paraId="301D0A80" w14:textId="77777777" w:rsidR="00902B2F" w:rsidRDefault="00902B2F">
      <w:pPr>
        <w:pStyle w:val="LD10"/>
      </w:pPr>
      <w:r>
        <w:t xml:space="preserve">       5782 * 2,      2367 * 2,      1051 * 2,</w:t>
      </w:r>
    </w:p>
    <w:p w14:paraId="6528AC0F" w14:textId="77777777" w:rsidR="00902B2F" w:rsidRDefault="00902B2F">
      <w:pPr>
        <w:pStyle w:val="LD10"/>
      </w:pPr>
      <w:r>
        <w:t xml:space="preserve">       6319 * 2,      3243 * 2,       153 * 2,</w:t>
      </w:r>
    </w:p>
    <w:p w14:paraId="645DBA4D" w14:textId="77777777" w:rsidR="00902B2F" w:rsidRDefault="00902B2F">
      <w:pPr>
        <w:pStyle w:val="LD10"/>
      </w:pPr>
      <w:r>
        <w:t xml:space="preserve">       6434 * 2,      2971 * 2,      -955 * 2,</w:t>
      </w:r>
    </w:p>
    <w:p w14:paraId="7AC109AA" w14:textId="77777777" w:rsidR="00902B2F" w:rsidRDefault="00902B2F">
      <w:pPr>
        <w:pStyle w:val="LD10"/>
      </w:pPr>
      <w:r>
        <w:t xml:space="preserve">       7053 * 2,      1856 * 2,      -216 * 2,</w:t>
      </w:r>
    </w:p>
    <w:p w14:paraId="5A9CBBF6" w14:textId="77777777" w:rsidR="00902B2F" w:rsidRDefault="00902B2F">
      <w:pPr>
        <w:pStyle w:val="LD10"/>
      </w:pPr>
      <w:r>
        <w:t xml:space="preserve">       7385 * 2,      2650 * 2,        64 * 2,</w:t>
      </w:r>
    </w:p>
    <w:p w14:paraId="49E3BA49" w14:textId="77777777" w:rsidR="00902B2F" w:rsidRDefault="00902B2F">
      <w:pPr>
        <w:pStyle w:val="LD10"/>
      </w:pPr>
      <w:r>
        <w:t xml:space="preserve">       6774 * 2,      2930 * 2,      1008 * 2,</w:t>
      </w:r>
    </w:p>
    <w:p w14:paraId="406E6E44" w14:textId="77777777" w:rsidR="00902B2F" w:rsidRDefault="00902B2F">
      <w:pPr>
        <w:pStyle w:val="LD10"/>
      </w:pPr>
      <w:r>
        <w:t xml:space="preserve">       7416 * 2,      2162 * 2,       703 * 2,</w:t>
      </w:r>
    </w:p>
    <w:p w14:paraId="6789082F" w14:textId="77777777" w:rsidR="00902B2F" w:rsidRDefault="00902B2F">
      <w:pPr>
        <w:pStyle w:val="LD10"/>
      </w:pPr>
      <w:r>
        <w:t xml:space="preserve">       7282 * 2,      2723 * 2,      -833 * 2,</w:t>
      </w:r>
    </w:p>
    <w:p w14:paraId="0F0BD8FB" w14:textId="77777777" w:rsidR="00902B2F" w:rsidRDefault="00902B2F">
      <w:pPr>
        <w:pStyle w:val="LD10"/>
      </w:pPr>
      <w:r>
        <w:t xml:space="preserve">       7452 * 2,      3624 * 2,      -298 * 2,</w:t>
      </w:r>
    </w:p>
    <w:p w14:paraId="548FC9DB" w14:textId="77777777" w:rsidR="00902B2F" w:rsidRDefault="00902B2F">
      <w:pPr>
        <w:pStyle w:val="LD10"/>
      </w:pPr>
      <w:r>
        <w:t xml:space="preserve">       8031 * 2,      3206 * 2,       530 * 2,</w:t>
      </w:r>
    </w:p>
    <w:p w14:paraId="2B3FCB00" w14:textId="77777777" w:rsidR="00902B2F" w:rsidRDefault="00902B2F">
      <w:pPr>
        <w:pStyle w:val="LD10"/>
      </w:pPr>
      <w:r>
        <w:t xml:space="preserve">       6889 * 2,      4018 * 2,       470 * 2,</w:t>
      </w:r>
    </w:p>
    <w:p w14:paraId="495B7CD1" w14:textId="77777777" w:rsidR="00902B2F" w:rsidRDefault="00902B2F">
      <w:pPr>
        <w:pStyle w:val="LD10"/>
      </w:pPr>
      <w:r>
        <w:t xml:space="preserve">       7485 * 2,      3735 * 2,      1191 * 2,</w:t>
      </w:r>
    </w:p>
    <w:p w14:paraId="55D03225" w14:textId="77777777" w:rsidR="00902B2F" w:rsidRDefault="00902B2F">
      <w:pPr>
        <w:pStyle w:val="LD10"/>
      </w:pPr>
      <w:r>
        <w:t xml:space="preserve">       7008 * 2,      2808 * 2,      1663 * 2,</w:t>
      </w:r>
    </w:p>
    <w:p w14:paraId="2F209593" w14:textId="77777777" w:rsidR="00902B2F" w:rsidRDefault="00902B2F">
      <w:pPr>
        <w:pStyle w:val="LD10"/>
      </w:pPr>
      <w:r>
        <w:t xml:space="preserve">       8040 * 2,      3276 * 2,      1625 * 2,</w:t>
      </w:r>
    </w:p>
    <w:p w14:paraId="101703F8" w14:textId="77777777" w:rsidR="00902B2F" w:rsidRDefault="00902B2F">
      <w:pPr>
        <w:pStyle w:val="LD10"/>
      </w:pPr>
      <w:r>
        <w:t xml:space="preserve">       7841 * 2,      4506 * 2,       984 * 2,</w:t>
      </w:r>
    </w:p>
    <w:p w14:paraId="5DFFF338" w14:textId="77777777" w:rsidR="00902B2F" w:rsidRDefault="00902B2F">
      <w:pPr>
        <w:pStyle w:val="LD10"/>
      </w:pPr>
      <w:r>
        <w:t xml:space="preserve">       8460 * 2,      4070 * 2,       391 * 2,</w:t>
      </w:r>
    </w:p>
    <w:p w14:paraId="3F22990A" w14:textId="77777777" w:rsidR="00902B2F" w:rsidRDefault="00902B2F">
      <w:pPr>
        <w:pStyle w:val="LD10"/>
      </w:pPr>
      <w:r>
        <w:lastRenderedPageBreak/>
        <w:t xml:space="preserve">       6611 * 2,      4137 * 2,      1514 * 2,</w:t>
      </w:r>
    </w:p>
    <w:p w14:paraId="2D55EB7A" w14:textId="77777777" w:rsidR="00902B2F" w:rsidRDefault="00902B2F">
      <w:pPr>
        <w:pStyle w:val="LD10"/>
      </w:pPr>
      <w:r>
        <w:t xml:space="preserve">       7487 * 2,      4459 * 2,      2017 * 2,</w:t>
      </w:r>
    </w:p>
    <w:p w14:paraId="54376ECD" w14:textId="77777777" w:rsidR="00902B2F" w:rsidRDefault="00902B2F">
      <w:pPr>
        <w:pStyle w:val="LD10"/>
      </w:pPr>
      <w:r>
        <w:t xml:space="preserve">       7549 * 2,      3763 * 2,      2384 * 2,</w:t>
      </w:r>
    </w:p>
    <w:p w14:paraId="6DA29340" w14:textId="77777777" w:rsidR="00902B2F" w:rsidRDefault="00902B2F">
      <w:pPr>
        <w:pStyle w:val="LD10"/>
      </w:pPr>
      <w:r>
        <w:t xml:space="preserve">       6420 * 2,      3454 * 2,      1907 * 2,</w:t>
      </w:r>
    </w:p>
    <w:p w14:paraId="10F7E3DB" w14:textId="77777777" w:rsidR="00902B2F" w:rsidRDefault="00902B2F">
      <w:pPr>
        <w:pStyle w:val="LD10"/>
      </w:pPr>
      <w:r>
        <w:t xml:space="preserve">       6694 * 2,      4869 * 2,      1313 * 2,</w:t>
      </w:r>
    </w:p>
    <w:p w14:paraId="10ED07BA" w14:textId="77777777" w:rsidR="00902B2F" w:rsidRDefault="00902B2F">
      <w:pPr>
        <w:pStyle w:val="LD10"/>
      </w:pPr>
      <w:r>
        <w:t xml:space="preserve">       7852 * 2,      5242 * 2,      1730 * 2,</w:t>
      </w:r>
    </w:p>
    <w:p w14:paraId="704E22C4" w14:textId="77777777" w:rsidR="00902B2F" w:rsidRDefault="00902B2F">
      <w:pPr>
        <w:pStyle w:val="LD10"/>
      </w:pPr>
      <w:r>
        <w:t xml:space="preserve">       6991 * 2,      5489 * 2,      1418 * 2,</w:t>
      </w:r>
    </w:p>
    <w:p w14:paraId="00989BE3" w14:textId="77777777" w:rsidR="00902B2F" w:rsidRDefault="00902B2F">
      <w:pPr>
        <w:pStyle w:val="LD10"/>
      </w:pPr>
      <w:r>
        <w:t xml:space="preserve">       6873 * 2,      4940 * 2,      2548 * 2,</w:t>
      </w:r>
    </w:p>
    <w:p w14:paraId="79A10F7B" w14:textId="77777777" w:rsidR="00902B2F" w:rsidRDefault="00902B2F">
      <w:pPr>
        <w:pStyle w:val="LD10"/>
      </w:pPr>
      <w:r>
        <w:t xml:space="preserve">       6389 * 2,      4265 * 2,      2477 * 2,</w:t>
      </w:r>
    </w:p>
    <w:p w14:paraId="32DBCE7B" w14:textId="77777777" w:rsidR="00902B2F" w:rsidRDefault="00902B2F">
      <w:pPr>
        <w:pStyle w:val="LD10"/>
      </w:pPr>
      <w:r>
        <w:t xml:space="preserve">       7703 * 2,      4357 * 2,      2885 * 2,</w:t>
      </w:r>
    </w:p>
    <w:p w14:paraId="358D202C" w14:textId="77777777" w:rsidR="00902B2F" w:rsidRDefault="00902B2F">
      <w:pPr>
        <w:pStyle w:val="LD10"/>
      </w:pPr>
      <w:r>
        <w:t xml:space="preserve">       7318 * 2,      5438 * 2,      2788 * 2,</w:t>
      </w:r>
    </w:p>
    <w:p w14:paraId="02180983" w14:textId="77777777" w:rsidR="00902B2F" w:rsidRDefault="00902B2F">
      <w:pPr>
        <w:pStyle w:val="LD10"/>
      </w:pPr>
      <w:r>
        <w:t xml:space="preserve">       7257 * 2,      4987 * 2,      3443 * 2,</w:t>
      </w:r>
    </w:p>
    <w:p w14:paraId="6F318BAD" w14:textId="77777777" w:rsidR="00902B2F" w:rsidRDefault="00902B2F">
      <w:pPr>
        <w:pStyle w:val="LD10"/>
      </w:pPr>
      <w:r>
        <w:t xml:space="preserve">       8222 * 2,      5222 * 2,      2614 * 2,</w:t>
      </w:r>
    </w:p>
    <w:p w14:paraId="5AC868AE" w14:textId="77777777" w:rsidR="00902B2F" w:rsidRDefault="00902B2F">
      <w:pPr>
        <w:pStyle w:val="LD10"/>
      </w:pPr>
      <w:r>
        <w:t xml:space="preserve">       7645 * 2,      6104 * 2,      2139 * 2,</w:t>
      </w:r>
    </w:p>
    <w:p w14:paraId="5564BD4B" w14:textId="77777777" w:rsidR="00902B2F" w:rsidRDefault="00902B2F">
      <w:pPr>
        <w:pStyle w:val="LD10"/>
      </w:pPr>
      <w:r>
        <w:t xml:space="preserve">       8148 * 2,      5663 * 2,      3485 * 2,</w:t>
      </w:r>
    </w:p>
    <w:p w14:paraId="14BEB72C" w14:textId="77777777" w:rsidR="00902B2F" w:rsidRDefault="00902B2F">
      <w:pPr>
        <w:pStyle w:val="LD10"/>
      </w:pPr>
      <w:r>
        <w:t xml:space="preserve">       8607 * 2,      4884 * 2,      3527 * 2,</w:t>
      </w:r>
    </w:p>
    <w:p w14:paraId="7385CD0D" w14:textId="77777777" w:rsidR="00902B2F" w:rsidRDefault="00902B2F">
      <w:pPr>
        <w:pStyle w:val="LD10"/>
      </w:pPr>
      <w:r>
        <w:t xml:space="preserve">       7512 * 2,      5913 * 2,      4110 * 2,</w:t>
      </w:r>
    </w:p>
    <w:p w14:paraId="6F186328" w14:textId="77777777" w:rsidR="00902B2F" w:rsidRDefault="00902B2F">
      <w:pPr>
        <w:pStyle w:val="LD10"/>
      </w:pPr>
      <w:r>
        <w:t xml:space="preserve">       8568 * 2,      6064 * 2,      2396 * 2,</w:t>
      </w:r>
    </w:p>
    <w:p w14:paraId="15A0E40E" w14:textId="77777777" w:rsidR="00902B2F" w:rsidRDefault="00902B2F">
      <w:pPr>
        <w:pStyle w:val="LD10"/>
      </w:pPr>
      <w:r>
        <w:t xml:space="preserve">       8113 * 2,      6670 * 2,      2267 * 2,</w:t>
      </w:r>
    </w:p>
    <w:p w14:paraId="58599D90" w14:textId="77777777" w:rsidR="00902B2F" w:rsidRDefault="00902B2F">
      <w:pPr>
        <w:pStyle w:val="LD10"/>
      </w:pPr>
      <w:r>
        <w:t xml:space="preserve">       8790 * 2,      6611 * 2,      3338 * 2,</w:t>
      </w:r>
    </w:p>
    <w:p w14:paraId="00FE8B29" w14:textId="77777777" w:rsidR="00902B2F" w:rsidRDefault="00902B2F">
      <w:pPr>
        <w:pStyle w:val="LD10"/>
      </w:pPr>
      <w:r>
        <w:t xml:space="preserve">       9197 * 2,      5692 * 2,      3316 * 2,</w:t>
      </w:r>
    </w:p>
    <w:p w14:paraId="402D624F" w14:textId="77777777" w:rsidR="00902B2F" w:rsidRDefault="00902B2F">
      <w:pPr>
        <w:pStyle w:val="LD10"/>
      </w:pPr>
      <w:r>
        <w:t xml:space="preserve">       8272 * 2,      6549 * 2,      4051 * 2,</w:t>
      </w:r>
    </w:p>
    <w:p w14:paraId="2821564E" w14:textId="77777777" w:rsidR="00902B2F" w:rsidRDefault="00902B2F">
      <w:pPr>
        <w:pStyle w:val="LD10"/>
      </w:pPr>
      <w:r>
        <w:t xml:space="preserve">       9059 * 2,      6038 * 2,      4412 * 2,</w:t>
      </w:r>
    </w:p>
    <w:p w14:paraId="21F8B8F7" w14:textId="77777777" w:rsidR="00902B2F" w:rsidRDefault="00902B2F">
      <w:pPr>
        <w:pStyle w:val="LD10"/>
      </w:pPr>
      <w:r>
        <w:t xml:space="preserve">       9554 * 2,      6359 * 2,      3624 * 2,</w:t>
      </w:r>
    </w:p>
    <w:p w14:paraId="5DDCB245" w14:textId="77777777" w:rsidR="00902B2F" w:rsidRDefault="00902B2F">
      <w:pPr>
        <w:pStyle w:val="LD10"/>
      </w:pPr>
      <w:r>
        <w:t xml:space="preserve">       9264 * 2,      5327 * 2,      4105 * 2,</w:t>
      </w:r>
    </w:p>
    <w:p w14:paraId="76AFF966" w14:textId="77777777" w:rsidR="00902B2F" w:rsidRDefault="00902B2F">
      <w:pPr>
        <w:pStyle w:val="LD10"/>
      </w:pPr>
      <w:r>
        <w:t xml:space="preserve">       9149 * 2,      6926 * 2,      4494 * 2,</w:t>
      </w:r>
    </w:p>
    <w:p w14:paraId="57FFB351" w14:textId="77777777" w:rsidR="00902B2F" w:rsidRDefault="00902B2F">
      <w:pPr>
        <w:pStyle w:val="LD10"/>
      </w:pPr>
      <w:r>
        <w:t xml:space="preserve">       9916 * 2,      6778 * 2,      4197 * 2,</w:t>
      </w:r>
    </w:p>
    <w:p w14:paraId="078F0E9C" w14:textId="77777777" w:rsidR="00902B2F" w:rsidRDefault="00902B2F">
      <w:pPr>
        <w:pStyle w:val="LD10"/>
      </w:pPr>
      <w:r>
        <w:t xml:space="preserve">       9600 * 2,      7338 * 2,      3435 * 2,</w:t>
      </w:r>
    </w:p>
    <w:p w14:paraId="16302488" w14:textId="77777777" w:rsidR="00902B2F" w:rsidRDefault="00902B2F">
      <w:pPr>
        <w:pStyle w:val="LD10"/>
      </w:pPr>
      <w:r>
        <w:t xml:space="preserve">      10366 * 2,      5712 * 2,      3980 * 2,</w:t>
      </w:r>
    </w:p>
    <w:p w14:paraId="4FF62F2D" w14:textId="77777777" w:rsidR="00902B2F" w:rsidRDefault="00902B2F">
      <w:pPr>
        <w:pStyle w:val="LD10"/>
      </w:pPr>
      <w:r>
        <w:t xml:space="preserve">      10362 * 2,      6304 * 2,      4858 * 2,</w:t>
      </w:r>
    </w:p>
    <w:p w14:paraId="327CACE9" w14:textId="77777777" w:rsidR="00902B2F" w:rsidRDefault="00902B2F">
      <w:pPr>
        <w:pStyle w:val="LD10"/>
      </w:pPr>
      <w:r>
        <w:t xml:space="preserve">      10383 * 2,      7083 * 2,      4912 * 2,</w:t>
      </w:r>
    </w:p>
    <w:p w14:paraId="74023F22" w14:textId="77777777" w:rsidR="00902B2F" w:rsidRDefault="00902B2F">
      <w:pPr>
        <w:pStyle w:val="LD10"/>
      </w:pPr>
      <w:r>
        <w:t xml:space="preserve">      10467 * 2,      7485 * 2,      4027 * 2,</w:t>
      </w:r>
    </w:p>
    <w:p w14:paraId="153CE90D" w14:textId="77777777" w:rsidR="00902B2F" w:rsidRDefault="00902B2F">
      <w:pPr>
        <w:pStyle w:val="LD10"/>
      </w:pPr>
      <w:r>
        <w:t xml:space="preserve">      10573 * 2,      6057 * 2,      3302 * 2,</w:t>
      </w:r>
    </w:p>
    <w:p w14:paraId="5CC54833" w14:textId="77777777" w:rsidR="00902B2F" w:rsidRDefault="00902B2F">
      <w:pPr>
        <w:pStyle w:val="LD10"/>
      </w:pPr>
      <w:r>
        <w:t xml:space="preserve">      10367 * 2,      6987 * 2,      3015 * 2,</w:t>
      </w:r>
    </w:p>
    <w:p w14:paraId="176FBA60" w14:textId="77777777" w:rsidR="00902B2F" w:rsidRDefault="00902B2F">
      <w:pPr>
        <w:pStyle w:val="LD10"/>
      </w:pPr>
      <w:r>
        <w:t xml:space="preserve">      11091 * 2,      6561 * 2,      3914 * 2,</w:t>
      </w:r>
    </w:p>
    <w:p w14:paraId="344DB34B" w14:textId="77777777" w:rsidR="00902B2F" w:rsidRDefault="00902B2F">
      <w:pPr>
        <w:pStyle w:val="LD10"/>
      </w:pPr>
      <w:r>
        <w:t xml:space="preserve">      11279 * 2,      7390 * 2,      4289 * 2,</w:t>
      </w:r>
    </w:p>
    <w:p w14:paraId="23E4037D" w14:textId="77777777" w:rsidR="00902B2F" w:rsidRDefault="00902B2F">
      <w:pPr>
        <w:pStyle w:val="LD10"/>
      </w:pPr>
      <w:r>
        <w:t xml:space="preserve">      11378 * 2,      5806 * 2,      4560 * 2,</w:t>
      </w:r>
    </w:p>
    <w:p w14:paraId="7D669192" w14:textId="77777777" w:rsidR="00902B2F" w:rsidRDefault="00902B2F">
      <w:pPr>
        <w:pStyle w:val="LD10"/>
      </w:pPr>
      <w:r>
        <w:t xml:space="preserve">      11504 * 2,      6657 * 2,      5030 * 2,</w:t>
      </w:r>
    </w:p>
    <w:p w14:paraId="62EB92F6" w14:textId="77777777" w:rsidR="00902B2F" w:rsidRDefault="00902B2F">
      <w:pPr>
        <w:pStyle w:val="LD10"/>
      </w:pPr>
      <w:r>
        <w:t xml:space="preserve">      11919 * 2,      6407 * 2,      3700 * 2,</w:t>
      </w:r>
    </w:p>
    <w:p w14:paraId="0271CA34" w14:textId="77777777" w:rsidR="00902B2F" w:rsidRDefault="00902B2F">
      <w:pPr>
        <w:pStyle w:val="LD10"/>
      </w:pPr>
      <w:r>
        <w:t xml:space="preserve">      11338 * 2,      5343 * 2,      3847 * 2,</w:t>
      </w:r>
    </w:p>
    <w:p w14:paraId="6266D068" w14:textId="77777777" w:rsidR="00902B2F" w:rsidRDefault="00902B2F">
      <w:pPr>
        <w:pStyle w:val="LD10"/>
      </w:pPr>
      <w:r>
        <w:t xml:space="preserve">      11333 * 2,      5308 * 2,      3155 * 2,</w:t>
      </w:r>
    </w:p>
    <w:p w14:paraId="1D56035F" w14:textId="77777777" w:rsidR="00902B2F" w:rsidRDefault="00902B2F">
      <w:pPr>
        <w:pStyle w:val="LD10"/>
      </w:pPr>
      <w:r>
        <w:t xml:space="preserve">      11051 * 2,      6450 * 2,      2535 * 2,</w:t>
      </w:r>
    </w:p>
    <w:p w14:paraId="07CC18F9" w14:textId="77777777" w:rsidR="00902B2F" w:rsidRDefault="00902B2F">
      <w:pPr>
        <w:pStyle w:val="LD10"/>
      </w:pPr>
      <w:r>
        <w:t xml:space="preserve">      11518 * 2,      7251 * 2,      2774 * 2,</w:t>
      </w:r>
    </w:p>
    <w:p w14:paraId="3BE6CA8B" w14:textId="77777777" w:rsidR="00902B2F" w:rsidRDefault="00902B2F">
      <w:pPr>
        <w:pStyle w:val="LD10"/>
      </w:pPr>
      <w:r>
        <w:t xml:space="preserve">      12044 * 2,      6329 * 2,      2477 * 2,</w:t>
      </w:r>
    </w:p>
    <w:p w14:paraId="1FF51848" w14:textId="77777777" w:rsidR="00902B2F" w:rsidRDefault="00902B2F">
      <w:pPr>
        <w:pStyle w:val="LD10"/>
      </w:pPr>
      <w:r>
        <w:t xml:space="preserve">      12482 * 2,      5821 * 2,      4097 * 2,</w:t>
      </w:r>
    </w:p>
    <w:p w14:paraId="18B13735" w14:textId="77777777" w:rsidR="00902B2F" w:rsidRDefault="00902B2F">
      <w:pPr>
        <w:pStyle w:val="LD10"/>
      </w:pPr>
      <w:r>
        <w:t xml:space="preserve">      12478 * 2,      7102 * 2,      3587 * 2,</w:t>
      </w:r>
    </w:p>
    <w:p w14:paraId="619FB6CE" w14:textId="77777777" w:rsidR="00902B2F" w:rsidRDefault="00902B2F">
      <w:pPr>
        <w:pStyle w:val="LD10"/>
      </w:pPr>
      <w:r>
        <w:t xml:space="preserve">      12676 * 2,      5586 * 2,      3333 * 2,</w:t>
      </w:r>
    </w:p>
    <w:p w14:paraId="4734F2C6" w14:textId="77777777" w:rsidR="00902B2F" w:rsidRDefault="00902B2F">
      <w:pPr>
        <w:pStyle w:val="LD10"/>
      </w:pPr>
      <w:r>
        <w:t xml:space="preserve">      12171 * 2,      4918 * 2,      2877 * 2,</w:t>
      </w:r>
    </w:p>
    <w:p w14:paraId="55526C05" w14:textId="77777777" w:rsidR="00902B2F" w:rsidRDefault="00902B2F">
      <w:pPr>
        <w:pStyle w:val="LD10"/>
      </w:pPr>
      <w:r>
        <w:t xml:space="preserve">      12751 * 2,      6844 * 2,      2736 * 2,</w:t>
      </w:r>
    </w:p>
    <w:p w14:paraId="5606F0B4" w14:textId="77777777" w:rsidR="00902B2F" w:rsidRDefault="00902B2F">
      <w:pPr>
        <w:pStyle w:val="LD10"/>
      </w:pPr>
      <w:r>
        <w:t xml:space="preserve">      13176 * 2,      5963 * 2,      3744 * 2,</w:t>
      </w:r>
    </w:p>
    <w:p w14:paraId="634D1104" w14:textId="77777777" w:rsidR="00902B2F" w:rsidRDefault="00902B2F">
      <w:pPr>
        <w:pStyle w:val="LD10"/>
      </w:pPr>
      <w:r>
        <w:t xml:space="preserve">      12802 * 2,      6393 * 2,      4533 * 2,</w:t>
      </w:r>
    </w:p>
    <w:p w14:paraId="1E92A850" w14:textId="77777777" w:rsidR="00902B2F" w:rsidRDefault="00902B2F">
      <w:pPr>
        <w:pStyle w:val="LD10"/>
      </w:pPr>
      <w:r>
        <w:t xml:space="preserve">      12692 * 2,      4994 * 2,      4094 * 2,</w:t>
      </w:r>
    </w:p>
    <w:p w14:paraId="7B4FC114" w14:textId="77777777" w:rsidR="00902B2F" w:rsidRDefault="00902B2F">
      <w:pPr>
        <w:pStyle w:val="LD10"/>
      </w:pPr>
      <w:r>
        <w:t xml:space="preserve">      13017 * 2,      4667 * 2,      3408 * 2,</w:t>
      </w:r>
    </w:p>
    <w:p w14:paraId="3DAF0910" w14:textId="77777777" w:rsidR="00902B2F" w:rsidRDefault="00902B2F">
      <w:pPr>
        <w:pStyle w:val="LD10"/>
      </w:pPr>
      <w:r>
        <w:t xml:space="preserve">      13343 * 2,      5710 * 2,      2375 * 2,</w:t>
      </w:r>
    </w:p>
    <w:p w14:paraId="7EFB7AC2" w14:textId="77777777" w:rsidR="00902B2F" w:rsidRDefault="00902B2F">
      <w:pPr>
        <w:pStyle w:val="LD10"/>
      </w:pPr>
      <w:r>
        <w:t xml:space="preserve">      12868 * 2,      5296 * 2,      2008 * 2,</w:t>
      </w:r>
    </w:p>
    <w:p w14:paraId="10A15D6A" w14:textId="77777777" w:rsidR="00902B2F" w:rsidRDefault="00902B2F">
      <w:pPr>
        <w:pStyle w:val="LD10"/>
      </w:pPr>
      <w:r>
        <w:t xml:space="preserve">      13364 * 2,      4239 * 2,      2361 * 2,</w:t>
      </w:r>
    </w:p>
    <w:p w14:paraId="19896594" w14:textId="77777777" w:rsidR="00902B2F" w:rsidRDefault="00902B2F">
      <w:pPr>
        <w:pStyle w:val="LD10"/>
      </w:pPr>
      <w:r>
        <w:t xml:space="preserve">      13843 * 2,      5743 * 2,      4255 * 2,</w:t>
      </w:r>
    </w:p>
    <w:p w14:paraId="470AAFD7" w14:textId="77777777" w:rsidR="00902B2F" w:rsidRDefault="00902B2F">
      <w:pPr>
        <w:pStyle w:val="LD10"/>
      </w:pPr>
      <w:r>
        <w:t xml:space="preserve">      14049 * 2,      5097 * 2,      3468 * 2,</w:t>
      </w:r>
    </w:p>
    <w:p w14:paraId="0008931E" w14:textId="77777777" w:rsidR="00902B2F" w:rsidRDefault="00902B2F">
      <w:pPr>
        <w:pStyle w:val="LD10"/>
      </w:pPr>
      <w:r>
        <w:t xml:space="preserve">      14033 * 2,      4939 * 2,      2835 * 2,</w:t>
      </w:r>
    </w:p>
    <w:p w14:paraId="6400885D" w14:textId="77777777" w:rsidR="00902B2F" w:rsidRDefault="00902B2F">
      <w:pPr>
        <w:pStyle w:val="LD10"/>
      </w:pPr>
      <w:r>
        <w:t xml:space="preserve">      13898 * 2,      6536 * 2,      3115 * 2,</w:t>
      </w:r>
    </w:p>
    <w:p w14:paraId="037C46E9" w14:textId="77777777" w:rsidR="00902B2F" w:rsidRDefault="00902B2F">
      <w:pPr>
        <w:pStyle w:val="LD10"/>
      </w:pPr>
      <w:r>
        <w:t xml:space="preserve">      14169 * 2,      4961 * 2,      1705 * 2,</w:t>
      </w:r>
    </w:p>
    <w:p w14:paraId="51B901B4" w14:textId="77777777" w:rsidR="00902B2F" w:rsidRDefault="00902B2F">
      <w:pPr>
        <w:pStyle w:val="LD10"/>
      </w:pPr>
      <w:r>
        <w:t xml:space="preserve">      13710 * 2,      4832 * 2,      1148 * 2,</w:t>
      </w:r>
    </w:p>
    <w:p w14:paraId="418344E9" w14:textId="77777777" w:rsidR="00902B2F" w:rsidRDefault="00902B2F">
      <w:pPr>
        <w:pStyle w:val="LD10"/>
      </w:pPr>
      <w:r>
        <w:t xml:space="preserve">      14596 * 2,      5508 * 2,      2662 * 2,</w:t>
      </w:r>
    </w:p>
    <w:p w14:paraId="63F77569" w14:textId="77777777" w:rsidR="00902B2F" w:rsidRDefault="00902B2F">
      <w:pPr>
        <w:pStyle w:val="LD10"/>
      </w:pPr>
      <w:r>
        <w:t xml:space="preserve">      13187 * 2,      6223 * 2,       960 * 2,</w:t>
      </w:r>
    </w:p>
    <w:p w14:paraId="27602406" w14:textId="77777777" w:rsidR="00902B2F" w:rsidRDefault="00902B2F">
      <w:pPr>
        <w:pStyle w:val="LD10"/>
      </w:pPr>
      <w:r>
        <w:lastRenderedPageBreak/>
        <w:t xml:space="preserve">      13822 * 2,      6583 * 2,       583 * 2,</w:t>
      </w:r>
    </w:p>
    <w:p w14:paraId="2E52BCB8" w14:textId="77777777" w:rsidR="00902B2F" w:rsidRDefault="00902B2F">
      <w:pPr>
        <w:pStyle w:val="LD10"/>
      </w:pPr>
      <w:r>
        <w:t xml:space="preserve">      14436 * 2,      7264 * 2,      1534 * 2,</w:t>
      </w:r>
    </w:p>
    <w:p w14:paraId="371E9DB6" w14:textId="77777777" w:rsidR="00902B2F" w:rsidRDefault="00902B2F">
      <w:pPr>
        <w:pStyle w:val="LD10"/>
      </w:pPr>
      <w:r>
        <w:t xml:space="preserve">      13770 * 2,      7598 * 2,      1965 * 2,</w:t>
      </w:r>
    </w:p>
    <w:p w14:paraId="2C9511CE" w14:textId="77777777" w:rsidR="00902B2F" w:rsidRDefault="00902B2F">
      <w:pPr>
        <w:pStyle w:val="LD10"/>
      </w:pPr>
      <w:r>
        <w:t xml:space="preserve">      13170 * 2,      7340 * 2,      1891 * 2,</w:t>
      </w:r>
    </w:p>
    <w:p w14:paraId="6DD8D8A3" w14:textId="77777777" w:rsidR="00902B2F" w:rsidRDefault="00902B2F">
      <w:pPr>
        <w:pStyle w:val="LD10"/>
      </w:pPr>
      <w:r>
        <w:t xml:space="preserve">      13941 * 2,      4561 * 2,       129 * 2,</w:t>
      </w:r>
    </w:p>
    <w:p w14:paraId="32FBC606" w14:textId="77777777" w:rsidR="00902B2F" w:rsidRDefault="00902B2F">
      <w:pPr>
        <w:pStyle w:val="LD10"/>
      </w:pPr>
      <w:r>
        <w:t xml:space="preserve">      13431 * 2,      5471 * 2,      -449 * 2,</w:t>
      </w:r>
    </w:p>
    <w:p w14:paraId="7FE8A1BA" w14:textId="77777777" w:rsidR="00902B2F" w:rsidRDefault="00902B2F">
      <w:pPr>
        <w:pStyle w:val="LD10"/>
      </w:pPr>
      <w:r>
        <w:t xml:space="preserve">      14335 * 2,      5782 * 2,      -545 * 2,</w:t>
      </w:r>
    </w:p>
    <w:p w14:paraId="1A915CB3" w14:textId="77777777" w:rsidR="00902B2F" w:rsidRDefault="00902B2F">
      <w:pPr>
        <w:pStyle w:val="LD10"/>
      </w:pPr>
      <w:r>
        <w:t xml:space="preserve">      12866 * 2,      5691 * 2,      -477 * 2,</w:t>
      </w:r>
    </w:p>
    <w:p w14:paraId="559E09E1" w14:textId="77777777" w:rsidR="00902B2F" w:rsidRDefault="00902B2F">
      <w:pPr>
        <w:pStyle w:val="LD10"/>
      </w:pPr>
      <w:r>
        <w:t xml:space="preserve">      12509 * 2,      6194 * 2,      1001 * 2,</w:t>
      </w:r>
    </w:p>
    <w:p w14:paraId="2AEDE830" w14:textId="77777777" w:rsidR="00902B2F" w:rsidRDefault="00902B2F">
      <w:pPr>
        <w:pStyle w:val="LD10"/>
      </w:pPr>
      <w:r>
        <w:t xml:space="preserve">      12692 * 2,      7437 * 2,       704 * 2,</w:t>
      </w:r>
    </w:p>
    <w:p w14:paraId="03F13F0D" w14:textId="77777777" w:rsidR="00902B2F" w:rsidRDefault="00902B2F">
      <w:pPr>
        <w:pStyle w:val="LD10"/>
      </w:pPr>
      <w:r>
        <w:t xml:space="preserve">      12722 * 2,      4956 * 2,       901 * 2,</w:t>
      </w:r>
    </w:p>
    <w:p w14:paraId="590C7F62" w14:textId="77777777" w:rsidR="00902B2F" w:rsidRDefault="00902B2F">
      <w:pPr>
        <w:pStyle w:val="LD10"/>
      </w:pPr>
      <w:r>
        <w:t xml:space="preserve">      12151 * 2,      6291 * 2,       -75 * 2,</w:t>
      </w:r>
    </w:p>
    <w:p w14:paraId="4F7FAC24" w14:textId="77777777" w:rsidR="00902B2F" w:rsidRDefault="00902B2F">
      <w:pPr>
        <w:pStyle w:val="LD10"/>
      </w:pPr>
      <w:r>
        <w:t xml:space="preserve">      12353 * 2,      4481 * 2,       -63 * 2,</w:t>
      </w:r>
    </w:p>
    <w:p w14:paraId="6FFBBD3D" w14:textId="77777777" w:rsidR="00902B2F" w:rsidRDefault="00902B2F">
      <w:pPr>
        <w:pStyle w:val="LD10"/>
      </w:pPr>
      <w:r>
        <w:t xml:space="preserve">      11761 * 2,      6052 * 2,       985 * 2,</w:t>
      </w:r>
    </w:p>
    <w:p w14:paraId="2797B709" w14:textId="77777777" w:rsidR="00902B2F" w:rsidRDefault="00902B2F">
      <w:pPr>
        <w:pStyle w:val="LD10"/>
      </w:pPr>
      <w:r>
        <w:t xml:space="preserve">      12284 * 2,      4617 * 2,      1797 * 2,</w:t>
      </w:r>
    </w:p>
    <w:p w14:paraId="0255A113" w14:textId="77777777" w:rsidR="00902B2F" w:rsidRDefault="00902B2F">
      <w:pPr>
        <w:pStyle w:val="LD10"/>
      </w:pPr>
      <w:r>
        <w:t xml:space="preserve">      11734 * 2,      4431 * 2,       388 * 2,</w:t>
      </w:r>
    </w:p>
    <w:p w14:paraId="2A111059" w14:textId="77777777" w:rsidR="00902B2F" w:rsidRDefault="00902B2F">
      <w:pPr>
        <w:pStyle w:val="LD10"/>
      </w:pPr>
      <w:r>
        <w:t xml:space="preserve">      11295 * 2,      5975 * 2,      -390 * 2,</w:t>
      </w:r>
    </w:p>
    <w:p w14:paraId="6BACF3E2" w14:textId="77777777" w:rsidR="00902B2F" w:rsidRDefault="00902B2F">
      <w:pPr>
        <w:pStyle w:val="LD10"/>
      </w:pPr>
      <w:r>
        <w:t xml:space="preserve">      11032 * 2,      4944 * 2,       743 * 2,</w:t>
      </w:r>
    </w:p>
    <w:p w14:paraId="651515DE" w14:textId="77777777" w:rsidR="00902B2F" w:rsidRDefault="00902B2F">
      <w:pPr>
        <w:pStyle w:val="LD10"/>
      </w:pPr>
      <w:r>
        <w:t xml:space="preserve">      11399 * 2,      5089 * 2,      2116 * 2,</w:t>
      </w:r>
    </w:p>
    <w:p w14:paraId="74F4CDB9" w14:textId="77777777" w:rsidR="00902B2F" w:rsidRDefault="00902B2F">
      <w:pPr>
        <w:pStyle w:val="LD10"/>
      </w:pPr>
      <w:r>
        <w:t xml:space="preserve">      10964 * 2,      6187 * 2,      1187 * 2,</w:t>
      </w:r>
    </w:p>
    <w:p w14:paraId="6E851782" w14:textId="77777777" w:rsidR="00902B2F" w:rsidRDefault="00902B2F">
      <w:pPr>
        <w:pStyle w:val="LD10"/>
      </w:pPr>
      <w:r>
        <w:t xml:space="preserve">      10863 * 2,      4166 * 2,      1606 * 2,</w:t>
      </w:r>
    </w:p>
    <w:p w14:paraId="02E3C640" w14:textId="77777777" w:rsidR="00902B2F" w:rsidRDefault="00902B2F">
      <w:pPr>
        <w:pStyle w:val="LD10"/>
      </w:pPr>
      <w:r>
        <w:t xml:space="preserve">      10205 * 2,      5235 * 2,      1461 * 2,</w:t>
      </w:r>
    </w:p>
    <w:p w14:paraId="773927A4" w14:textId="77777777" w:rsidR="00902B2F" w:rsidRDefault="00902B2F">
      <w:pPr>
        <w:pStyle w:val="LD10"/>
      </w:pPr>
      <w:r>
        <w:t xml:space="preserve">      10772 * 2,      4436 * 2,      -223 * 2,</w:t>
      </w:r>
    </w:p>
    <w:p w14:paraId="66B2A6BB" w14:textId="77777777" w:rsidR="00902B2F" w:rsidRDefault="00902B2F">
      <w:pPr>
        <w:pStyle w:val="LD10"/>
      </w:pPr>
      <w:r>
        <w:t xml:space="preserve">      10305 * 2,      5642 * 2,        70 * 2,</w:t>
      </w:r>
    </w:p>
    <w:p w14:paraId="6EB330EB" w14:textId="77777777" w:rsidR="00902B2F" w:rsidRDefault="00902B2F">
      <w:pPr>
        <w:pStyle w:val="LD10"/>
      </w:pPr>
      <w:r>
        <w:t xml:space="preserve">      10393 * 2,      6369 * 2,      1675 * 2,</w:t>
      </w:r>
    </w:p>
    <w:p w14:paraId="6B68912B" w14:textId="77777777" w:rsidR="00902B2F" w:rsidRDefault="00902B2F">
      <w:pPr>
        <w:pStyle w:val="LD10"/>
      </w:pPr>
      <w:r>
        <w:t xml:space="preserve">      10597 * 2,      4319 * 2,      2393 * 2,</w:t>
      </w:r>
    </w:p>
    <w:p w14:paraId="25960ABF" w14:textId="77777777" w:rsidR="00902B2F" w:rsidRDefault="00902B2F">
      <w:pPr>
        <w:pStyle w:val="LD10"/>
      </w:pPr>
      <w:r>
        <w:t xml:space="preserve">      10600 * 2,      5163 * 2,      2801 * 2,</w:t>
      </w:r>
    </w:p>
    <w:p w14:paraId="0826F910" w14:textId="77777777" w:rsidR="00902B2F" w:rsidRDefault="00902B2F">
      <w:pPr>
        <w:pStyle w:val="LD10"/>
      </w:pPr>
      <w:r>
        <w:t xml:space="preserve">       9741 * 2,      4539 * 2,       336 * 2,</w:t>
      </w:r>
    </w:p>
    <w:p w14:paraId="5A2D8CB7" w14:textId="77777777" w:rsidR="00902B2F" w:rsidRDefault="00902B2F">
      <w:pPr>
        <w:pStyle w:val="LD10"/>
      </w:pPr>
      <w:r>
        <w:t xml:space="preserve">       9347 * 2,      4692 * 2,      1139 * 2,</w:t>
      </w:r>
    </w:p>
    <w:p w14:paraId="207C2146" w14:textId="77777777" w:rsidR="00902B2F" w:rsidRDefault="00902B2F">
      <w:pPr>
        <w:pStyle w:val="LD10"/>
      </w:pPr>
      <w:r>
        <w:t xml:space="preserve">       9785 * 2,      3625 * 2,      1401 * 2,</w:t>
      </w:r>
    </w:p>
    <w:p w14:paraId="55153745" w14:textId="77777777" w:rsidR="00902B2F" w:rsidRDefault="00902B2F">
      <w:pPr>
        <w:pStyle w:val="LD10"/>
      </w:pPr>
      <w:r>
        <w:t xml:space="preserve">       9006 * 2,      5480 * 2,      1621 * 2,</w:t>
      </w:r>
    </w:p>
    <w:p w14:paraId="29F63ECA" w14:textId="77777777" w:rsidR="00902B2F" w:rsidRDefault="00902B2F">
      <w:pPr>
        <w:pStyle w:val="LD10"/>
      </w:pPr>
      <w:r>
        <w:t xml:space="preserve">       9538 * 2,      5265 * 2,      2600 * 2,</w:t>
      </w:r>
    </w:p>
    <w:p w14:paraId="66D3945C" w14:textId="77777777" w:rsidR="00902B2F" w:rsidRDefault="00902B2F">
      <w:pPr>
        <w:pStyle w:val="LD10"/>
      </w:pPr>
      <w:r>
        <w:t xml:space="preserve">       8992 * 2,      4694 * 2,      2420 * 2,</w:t>
      </w:r>
    </w:p>
    <w:p w14:paraId="5DEF8A7A" w14:textId="77777777" w:rsidR="00902B2F" w:rsidRDefault="00902B2F">
      <w:pPr>
        <w:pStyle w:val="LD10"/>
      </w:pPr>
      <w:r>
        <w:t xml:space="preserve">       8956 * 2,      4140 * 2,      1972 * 2,</w:t>
      </w:r>
    </w:p>
    <w:p w14:paraId="49A04A3A" w14:textId="77777777" w:rsidR="00902B2F" w:rsidRDefault="00902B2F">
      <w:pPr>
        <w:pStyle w:val="LD10"/>
      </w:pPr>
      <w:r>
        <w:t xml:space="preserve">       9472 * 2,      3917 * 2,      2709 * 2,</w:t>
      </w:r>
    </w:p>
    <w:p w14:paraId="254C8018" w14:textId="77777777" w:rsidR="00902B2F" w:rsidRDefault="00902B2F">
      <w:pPr>
        <w:pStyle w:val="LD10"/>
      </w:pPr>
      <w:r>
        <w:t xml:space="preserve">       9301 * 2,      4477 * 2,      3132 * 2,</w:t>
      </w:r>
    </w:p>
    <w:p w14:paraId="02DAD737" w14:textId="77777777" w:rsidR="00902B2F" w:rsidRDefault="00902B2F">
      <w:pPr>
        <w:pStyle w:val="LD10"/>
      </w:pPr>
      <w:r>
        <w:t xml:space="preserve">       8874 * 2,      3348 * 2,      2170 * 2,</w:t>
      </w:r>
    </w:p>
    <w:p w14:paraId="207EF8D4" w14:textId="77777777" w:rsidR="00902B2F" w:rsidRDefault="00902B2F">
      <w:pPr>
        <w:pStyle w:val="LD10"/>
      </w:pPr>
      <w:r>
        <w:t xml:space="preserve">       9827 * 2,      5042 * 2,      3445 * 2,</w:t>
      </w:r>
    </w:p>
    <w:p w14:paraId="421C9810" w14:textId="77777777" w:rsidR="00902B2F" w:rsidRDefault="00902B2F">
      <w:pPr>
        <w:pStyle w:val="LD10"/>
      </w:pPr>
      <w:r>
        <w:t xml:space="preserve">       9890 * 2,      6059 * 2,      2463 * 2,</w:t>
      </w:r>
    </w:p>
    <w:p w14:paraId="5E026D63" w14:textId="77777777" w:rsidR="00902B2F" w:rsidRDefault="00902B2F">
      <w:pPr>
        <w:pStyle w:val="LD10"/>
      </w:pPr>
      <w:r>
        <w:t xml:space="preserve">      10518 * 2,      3522 * 2,      2283 * 2,</w:t>
      </w:r>
    </w:p>
    <w:p w14:paraId="1E2B450F" w14:textId="77777777" w:rsidR="00902B2F" w:rsidRDefault="00902B2F">
      <w:pPr>
        <w:pStyle w:val="LD10"/>
      </w:pPr>
      <w:r>
        <w:t xml:space="preserve">      10797 * 2,      4366 * 2,      3190 * 2,</w:t>
      </w:r>
    </w:p>
    <w:p w14:paraId="7D051EF8" w14:textId="77777777" w:rsidR="00902B2F" w:rsidRDefault="00902B2F">
      <w:pPr>
        <w:pStyle w:val="LD10"/>
      </w:pPr>
      <w:r>
        <w:t xml:space="preserve">      10728 * 2,      4775 * 2,      3680 * 2,</w:t>
      </w:r>
    </w:p>
    <w:p w14:paraId="48821E15" w14:textId="77777777" w:rsidR="00902B2F" w:rsidRDefault="00902B2F">
      <w:pPr>
        <w:pStyle w:val="LD10"/>
      </w:pPr>
      <w:r>
        <w:t xml:space="preserve">       9809 * 2,      2897 * 2,      1746 * 2,</w:t>
      </w:r>
    </w:p>
    <w:p w14:paraId="42C8ED8F" w14:textId="77777777" w:rsidR="00902B2F" w:rsidRDefault="00902B2F">
      <w:pPr>
        <w:pStyle w:val="LD10"/>
      </w:pPr>
      <w:r>
        <w:t xml:space="preserve">      11591 * 2,      3608 * 2,      1929 * 2,</w:t>
      </w:r>
    </w:p>
    <w:p w14:paraId="314E704D" w14:textId="77777777" w:rsidR="00902B2F" w:rsidRDefault="00902B2F">
      <w:pPr>
        <w:pStyle w:val="LD10"/>
      </w:pPr>
      <w:r>
        <w:t xml:space="preserve">      10834 * 2,      3491 * 2,       761 * 2,</w:t>
      </w:r>
    </w:p>
    <w:p w14:paraId="2936FC49" w14:textId="77777777" w:rsidR="00902B2F" w:rsidRDefault="00902B2F">
      <w:pPr>
        <w:pStyle w:val="LD10"/>
      </w:pPr>
      <w:r>
        <w:t xml:space="preserve">      11979 * 2,      3948 * 2,      2794 * 2,</w:t>
      </w:r>
    </w:p>
    <w:p w14:paraId="3D794CD8" w14:textId="77777777" w:rsidR="00902B2F" w:rsidRDefault="00902B2F">
      <w:pPr>
        <w:pStyle w:val="LD10"/>
      </w:pPr>
      <w:r>
        <w:t xml:space="preserve">      11799 * 2,      2977 * 2,      1849 * 2,</w:t>
      </w:r>
    </w:p>
    <w:p w14:paraId="7185C984" w14:textId="77777777" w:rsidR="00902B2F" w:rsidRDefault="00902B2F">
      <w:pPr>
        <w:pStyle w:val="LD10"/>
      </w:pPr>
      <w:r>
        <w:t xml:space="preserve">      11804 * 2,      3224 * 2,      1025 * 2,</w:t>
      </w:r>
    </w:p>
    <w:p w14:paraId="3490BEFF" w14:textId="77777777" w:rsidR="00902B2F" w:rsidRDefault="00902B2F">
      <w:pPr>
        <w:pStyle w:val="LD10"/>
      </w:pPr>
      <w:r>
        <w:t xml:space="preserve">      10578 * 2,      2760 * 2,       924 * 2,</w:t>
      </w:r>
    </w:p>
    <w:p w14:paraId="2FFC01CC" w14:textId="77777777" w:rsidR="00902B2F" w:rsidRDefault="00902B2F">
      <w:pPr>
        <w:pStyle w:val="LD10"/>
      </w:pPr>
      <w:r>
        <w:t xml:space="preserve">      12052 * 2,      2472 * 2,      1517 * 2,</w:t>
      </w:r>
    </w:p>
    <w:p w14:paraId="71DDBBAF" w14:textId="77777777" w:rsidR="00902B2F" w:rsidRDefault="00902B2F">
      <w:pPr>
        <w:pStyle w:val="LD10"/>
      </w:pPr>
      <w:r>
        <w:t xml:space="preserve">      11763 * 2,      1897 * 2,       874 * 2,</w:t>
      </w:r>
    </w:p>
    <w:p w14:paraId="62761AD7" w14:textId="77777777" w:rsidR="00902B2F" w:rsidRDefault="00902B2F">
      <w:pPr>
        <w:pStyle w:val="LD10"/>
      </w:pPr>
      <w:r>
        <w:t xml:space="preserve">      10935 * 2,      2556 * 2,       -10 * 2,</w:t>
      </w:r>
    </w:p>
    <w:p w14:paraId="67F08418" w14:textId="77777777" w:rsidR="00902B2F" w:rsidRDefault="00902B2F">
      <w:pPr>
        <w:pStyle w:val="LD10"/>
      </w:pPr>
      <w:r>
        <w:t xml:space="preserve">      12339 * 2,      2548 * 2,       178 * 2,</w:t>
      </w:r>
    </w:p>
    <w:p w14:paraId="11086C55" w14:textId="77777777" w:rsidR="00902B2F" w:rsidRDefault="00902B2F">
      <w:pPr>
        <w:pStyle w:val="LD10"/>
      </w:pPr>
      <w:r>
        <w:t xml:space="preserve">      11812 * 2,      2374 * 2,      -613 * 2,</w:t>
      </w:r>
    </w:p>
    <w:p w14:paraId="0B30A3AB" w14:textId="77777777" w:rsidR="00902B2F" w:rsidRDefault="00902B2F">
      <w:pPr>
        <w:pStyle w:val="LD10"/>
      </w:pPr>
      <w:r>
        <w:t xml:space="preserve">      10869 * 2,      1311 * 2,       203 * 2,</w:t>
      </w:r>
    </w:p>
    <w:p w14:paraId="64037FBB" w14:textId="77777777" w:rsidR="00902B2F" w:rsidRDefault="00902B2F">
      <w:pPr>
        <w:pStyle w:val="LD10"/>
      </w:pPr>
      <w:r>
        <w:t xml:space="preserve">      11242 * 2,      3714 * 2,      -618 * 2,</w:t>
      </w:r>
    </w:p>
    <w:p w14:paraId="75481401" w14:textId="77777777" w:rsidR="00902B2F" w:rsidRDefault="00902B2F">
      <w:pPr>
        <w:pStyle w:val="LD10"/>
      </w:pPr>
      <w:r>
        <w:t xml:space="preserve">      10672 * 2,      1941 * 2,     -1043 * 2,</w:t>
      </w:r>
    </w:p>
    <w:p w14:paraId="693459DB" w14:textId="77777777" w:rsidR="00902B2F" w:rsidRDefault="00902B2F">
      <w:pPr>
        <w:pStyle w:val="LD10"/>
      </w:pPr>
      <w:r>
        <w:t xml:space="preserve">      11974 * 2,       768 * 2,      -371 * 2,</w:t>
      </w:r>
    </w:p>
    <w:p w14:paraId="18680B31" w14:textId="77777777" w:rsidR="00902B2F" w:rsidRDefault="00902B2F">
      <w:pPr>
        <w:pStyle w:val="LD10"/>
      </w:pPr>
      <w:r>
        <w:t xml:space="preserve">      10582 * 2,      1020 * 2,      -737 * 2,</w:t>
      </w:r>
    </w:p>
    <w:p w14:paraId="6A82081A" w14:textId="77777777" w:rsidR="00902B2F" w:rsidRDefault="00902B2F">
      <w:pPr>
        <w:pStyle w:val="LD10"/>
      </w:pPr>
      <w:r>
        <w:t xml:space="preserve">      11222 * 2,      1190 * 2,     -1751 * 2,</w:t>
      </w:r>
    </w:p>
    <w:p w14:paraId="197DBB38" w14:textId="77777777" w:rsidR="00902B2F" w:rsidRDefault="00902B2F">
      <w:pPr>
        <w:pStyle w:val="LD10"/>
      </w:pPr>
      <w:r>
        <w:t xml:space="preserve">      11652 * 2,      3167 * 2,     -1686 * 2,</w:t>
      </w:r>
    </w:p>
    <w:p w14:paraId="07840ACB" w14:textId="77777777" w:rsidR="00902B2F" w:rsidRDefault="00902B2F">
      <w:pPr>
        <w:pStyle w:val="LD10"/>
      </w:pPr>
      <w:r>
        <w:t xml:space="preserve">      11771 * 2,      1803 * 2,     -2377 * 2,</w:t>
      </w:r>
    </w:p>
    <w:p w14:paraId="6F9ED11B" w14:textId="77777777" w:rsidR="00902B2F" w:rsidRDefault="00902B2F">
      <w:pPr>
        <w:pStyle w:val="LD10"/>
      </w:pPr>
      <w:r>
        <w:t xml:space="preserve">      12157 * 2,       276 * 2,     -1261 * 2,</w:t>
      </w:r>
    </w:p>
    <w:p w14:paraId="3AC8DDF6" w14:textId="77777777" w:rsidR="00902B2F" w:rsidRDefault="00902B2F">
      <w:pPr>
        <w:pStyle w:val="LD10"/>
      </w:pPr>
      <w:r>
        <w:t xml:space="preserve">      11281 * 2,      1351 * 2,     -3052 * 2,</w:t>
      </w:r>
    </w:p>
    <w:p w14:paraId="46F80899" w14:textId="77777777" w:rsidR="00902B2F" w:rsidRDefault="00902B2F">
      <w:pPr>
        <w:pStyle w:val="LD10"/>
      </w:pPr>
      <w:r>
        <w:lastRenderedPageBreak/>
        <w:t xml:space="preserve">      11760 * 2,        77 * 2,     -1978 * 2,</w:t>
      </w:r>
    </w:p>
    <w:p w14:paraId="346EB471" w14:textId="77777777" w:rsidR="00902B2F" w:rsidRDefault="00902B2F">
      <w:pPr>
        <w:pStyle w:val="LD10"/>
      </w:pPr>
      <w:r>
        <w:t xml:space="preserve">      10461 * 2,       599 * 2,     -2519 * 2,</w:t>
      </w:r>
    </w:p>
    <w:p w14:paraId="160D2B3F" w14:textId="77777777" w:rsidR="00902B2F" w:rsidRDefault="00902B2F">
      <w:pPr>
        <w:pStyle w:val="LD10"/>
      </w:pPr>
      <w:r>
        <w:t xml:space="preserve">      12320 * 2,      -312 * 2,     -2603 * 2,</w:t>
      </w:r>
    </w:p>
    <w:p w14:paraId="1240BB59" w14:textId="77777777" w:rsidR="00902B2F" w:rsidRDefault="00902B2F">
      <w:pPr>
        <w:pStyle w:val="LD10"/>
      </w:pPr>
      <w:r>
        <w:t xml:space="preserve">      12908 * 2,      1043 * 2,     -1899 * 2,</w:t>
      </w:r>
    </w:p>
    <w:p w14:paraId="5860064B" w14:textId="77777777" w:rsidR="00902B2F" w:rsidRDefault="00902B2F">
      <w:pPr>
        <w:pStyle w:val="LD10"/>
      </w:pPr>
      <w:r>
        <w:t xml:space="preserve">      12826 * 2,       931 * 2,     -3215 * 2,</w:t>
      </w:r>
    </w:p>
    <w:p w14:paraId="76DE5797" w14:textId="77777777" w:rsidR="00902B2F" w:rsidRDefault="00902B2F">
      <w:pPr>
        <w:pStyle w:val="LD10"/>
      </w:pPr>
      <w:r>
        <w:t xml:space="preserve">      12987 * 2,      1269 * 2,     -1053 * 2,</w:t>
      </w:r>
    </w:p>
    <w:p w14:paraId="4AD32EB8" w14:textId="77777777" w:rsidR="00902B2F" w:rsidRDefault="00902B2F">
      <w:pPr>
        <w:pStyle w:val="LD10"/>
      </w:pPr>
      <w:r>
        <w:t xml:space="preserve">      13424 * 2,       538 * 2,     -2342 * 2,</w:t>
      </w:r>
    </w:p>
    <w:p w14:paraId="22B43438" w14:textId="77777777" w:rsidR="00902B2F" w:rsidRDefault="00902B2F">
      <w:pPr>
        <w:pStyle w:val="LD10"/>
      </w:pPr>
      <w:r>
        <w:t xml:space="preserve">      13102 * 2,       -57 * 2,     -4076 * 2,</w:t>
      </w:r>
    </w:p>
    <w:p w14:paraId="764406FB" w14:textId="77777777" w:rsidR="00902B2F" w:rsidRDefault="00902B2F">
      <w:pPr>
        <w:pStyle w:val="LD10"/>
      </w:pPr>
      <w:r>
        <w:t xml:space="preserve">      12263 * 2,      2454 * 2,     -3882 * 2,</w:t>
      </w:r>
    </w:p>
    <w:p w14:paraId="2ACCC5B1" w14:textId="77777777" w:rsidR="00902B2F" w:rsidRDefault="00902B2F">
      <w:pPr>
        <w:pStyle w:val="LD10"/>
      </w:pPr>
      <w:r>
        <w:t xml:space="preserve">      13816 * 2,       796 * 2,     -3719 * 2,</w:t>
      </w:r>
    </w:p>
    <w:p w14:paraId="0CC8F08B" w14:textId="77777777" w:rsidR="00902B2F" w:rsidRDefault="00902B2F">
      <w:pPr>
        <w:pStyle w:val="LD10"/>
      </w:pPr>
      <w:r>
        <w:t xml:space="preserve">      13973 * 2,      1713 * 2,     -2871 * 2,</w:t>
      </w:r>
    </w:p>
    <w:p w14:paraId="13C0C4CA" w14:textId="77777777" w:rsidR="00902B2F" w:rsidRDefault="00902B2F">
      <w:pPr>
        <w:pStyle w:val="LD10"/>
      </w:pPr>
      <w:r>
        <w:t xml:space="preserve">      13869 * 2,      1446 * 2,     -1618 * 2,</w:t>
      </w:r>
    </w:p>
    <w:p w14:paraId="654A2703" w14:textId="77777777" w:rsidR="00902B2F" w:rsidRDefault="00902B2F">
      <w:pPr>
        <w:pStyle w:val="LD10"/>
      </w:pPr>
      <w:r>
        <w:t xml:space="preserve">      13292 * 2,      2675 * 2,     -1898 * 2,</w:t>
      </w:r>
    </w:p>
    <w:p w14:paraId="68C78FAE" w14:textId="77777777" w:rsidR="00902B2F" w:rsidRDefault="00902B2F">
      <w:pPr>
        <w:pStyle w:val="LD10"/>
      </w:pPr>
      <w:r>
        <w:t xml:space="preserve">      13868 * 2,      2841 * 2,     -1281 * 2,</w:t>
      </w:r>
    </w:p>
    <w:p w14:paraId="4ADFEE23" w14:textId="77777777" w:rsidR="00902B2F" w:rsidRDefault="00902B2F">
      <w:pPr>
        <w:pStyle w:val="LD10"/>
      </w:pPr>
      <w:r>
        <w:t xml:space="preserve">      14411 * 2,      2364 * 2,     -3252 * 2,</w:t>
      </w:r>
    </w:p>
    <w:p w14:paraId="0BBF8C16" w14:textId="77777777" w:rsidR="00902B2F" w:rsidRDefault="00902B2F">
      <w:pPr>
        <w:pStyle w:val="LD10"/>
      </w:pPr>
      <w:r>
        <w:t xml:space="preserve">      13521 * 2,      3517 * 2,     -3271 * 2,</w:t>
      </w:r>
    </w:p>
    <w:p w14:paraId="4E6DD386" w14:textId="77777777" w:rsidR="00902B2F" w:rsidRDefault="00902B2F">
      <w:pPr>
        <w:pStyle w:val="LD10"/>
      </w:pPr>
      <w:r>
        <w:t xml:space="preserve">      14425 * 2,      2348 * 2,     -1729 * 2,</w:t>
      </w:r>
    </w:p>
    <w:p w14:paraId="6658A9F9" w14:textId="77777777" w:rsidR="00902B2F" w:rsidRDefault="00902B2F">
      <w:pPr>
        <w:pStyle w:val="LD10"/>
      </w:pPr>
      <w:r>
        <w:t xml:space="preserve">      14732 * 2,      2891 * 2,     -2389 * 2,</w:t>
      </w:r>
    </w:p>
    <w:p w14:paraId="727D9DAE" w14:textId="77777777" w:rsidR="00902B2F" w:rsidRDefault="00902B2F">
      <w:pPr>
        <w:pStyle w:val="LD10"/>
      </w:pPr>
      <w:r>
        <w:t xml:space="preserve">      14526 * 2,      3821 * 2,     -1287 * 2,</w:t>
      </w:r>
    </w:p>
    <w:p w14:paraId="58170F73" w14:textId="77777777" w:rsidR="00902B2F" w:rsidRDefault="00902B2F">
      <w:pPr>
        <w:pStyle w:val="LD10"/>
      </w:pPr>
      <w:r>
        <w:t xml:space="preserve">      14039 * 2,      4544 * 2,     -2746 * 2,</w:t>
      </w:r>
    </w:p>
    <w:p w14:paraId="07B896B5" w14:textId="77777777" w:rsidR="00902B2F" w:rsidRDefault="00902B2F">
      <w:pPr>
        <w:pStyle w:val="LD10"/>
      </w:pPr>
      <w:r>
        <w:t xml:space="preserve">      13926 * 2,      5111 * 2,     -1292 * 2,</w:t>
      </w:r>
    </w:p>
    <w:p w14:paraId="4F7A4EC2" w14:textId="77777777" w:rsidR="00902B2F" w:rsidRDefault="00902B2F">
      <w:pPr>
        <w:pStyle w:val="LD10"/>
      </w:pPr>
      <w:r>
        <w:t xml:space="preserve">      13529 * 2,      3616 * 2,      -239 * 2,</w:t>
      </w:r>
    </w:p>
    <w:p w14:paraId="222C3A60" w14:textId="77777777" w:rsidR="00902B2F" w:rsidRDefault="00902B2F">
      <w:pPr>
        <w:pStyle w:val="LD10"/>
      </w:pPr>
      <w:r>
        <w:t xml:space="preserve">      14613 * 2,      5736 * 2,     -2230 * 2,</w:t>
      </w:r>
    </w:p>
    <w:p w14:paraId="15C83CCF" w14:textId="77777777" w:rsidR="00902B2F" w:rsidRDefault="00902B2F">
      <w:pPr>
        <w:pStyle w:val="LD10"/>
      </w:pPr>
      <w:r>
        <w:t xml:space="preserve">      14968 * 2,      5253 * 2,     -1021 * 2,</w:t>
      </w:r>
    </w:p>
    <w:p w14:paraId="3DD19310" w14:textId="77777777" w:rsidR="00902B2F" w:rsidRDefault="00902B2F">
      <w:pPr>
        <w:pStyle w:val="LD10"/>
      </w:pPr>
      <w:r>
        <w:t xml:space="preserve">      14559 * 2,      3776 * 2,       465 * 2,</w:t>
      </w:r>
    </w:p>
    <w:p w14:paraId="2C0399B1" w14:textId="77777777" w:rsidR="00902B2F" w:rsidRDefault="00902B2F">
      <w:pPr>
        <w:pStyle w:val="LD10"/>
      </w:pPr>
      <w:r>
        <w:t xml:space="preserve">      14617 * 2,      4378 * 2,     -4224 * 2,</w:t>
      </w:r>
    </w:p>
    <w:p w14:paraId="212BDCB7" w14:textId="77777777" w:rsidR="00902B2F" w:rsidRDefault="00902B2F">
      <w:pPr>
        <w:pStyle w:val="LD10"/>
      </w:pPr>
      <w:r>
        <w:t xml:space="preserve">      13368 * 2,      6485 * 2,     -1784 * 2,</w:t>
      </w:r>
    </w:p>
    <w:p w14:paraId="2ABF21E9" w14:textId="77777777" w:rsidR="00902B2F" w:rsidRDefault="00902B2F">
      <w:pPr>
        <w:pStyle w:val="LD10"/>
      </w:pPr>
      <w:r>
        <w:t xml:space="preserve">      12599 * 2,      4340 * 2,     -1435 * 2,</w:t>
      </w:r>
    </w:p>
    <w:p w14:paraId="0184C1CA" w14:textId="77777777" w:rsidR="00902B2F" w:rsidRDefault="00902B2F">
      <w:pPr>
        <w:pStyle w:val="LD10"/>
      </w:pPr>
      <w:r>
        <w:t xml:space="preserve">      12694 * 2,      3951 * 2,     -2784 * 2,</w:t>
      </w:r>
    </w:p>
    <w:p w14:paraId="5D0B0333" w14:textId="77777777" w:rsidR="00902B2F" w:rsidRDefault="00902B2F">
      <w:pPr>
        <w:pStyle w:val="LD10"/>
      </w:pPr>
      <w:r>
        <w:t xml:space="preserve">      13073 * 2,      3789 * 2,       588 * 2,</w:t>
      </w:r>
    </w:p>
    <w:p w14:paraId="0A86AACD" w14:textId="77777777" w:rsidR="00902B2F" w:rsidRDefault="00902B2F">
      <w:pPr>
        <w:pStyle w:val="LD10"/>
      </w:pPr>
      <w:r>
        <w:t xml:space="preserve">      12852 * 2,      2836 * 2,      -620 * 2,</w:t>
      </w:r>
    </w:p>
    <w:p w14:paraId="6B532F4B" w14:textId="77777777" w:rsidR="00902B2F" w:rsidRDefault="00902B2F">
      <w:pPr>
        <w:pStyle w:val="LD10"/>
      </w:pPr>
      <w:r>
        <w:t xml:space="preserve">      13700 * 2,      1906 * 2,       -33 * 2,</w:t>
      </w:r>
    </w:p>
    <w:p w14:paraId="714A529E" w14:textId="77777777" w:rsidR="00902B2F" w:rsidRDefault="00902B2F">
      <w:pPr>
        <w:pStyle w:val="LD10"/>
      </w:pPr>
      <w:r>
        <w:t xml:space="preserve">      13417 * 2,      2505 * 2,       809 * 2,</w:t>
      </w:r>
    </w:p>
    <w:p w14:paraId="4B5079B3" w14:textId="77777777" w:rsidR="00902B2F" w:rsidRDefault="00902B2F">
      <w:pPr>
        <w:pStyle w:val="LD10"/>
      </w:pPr>
      <w:r>
        <w:t xml:space="preserve">      12998 * 2,      3554 * 2,      1467 * 2,</w:t>
      </w:r>
    </w:p>
    <w:p w14:paraId="69599D12" w14:textId="77777777" w:rsidR="00902B2F" w:rsidRDefault="00902B2F">
      <w:pPr>
        <w:pStyle w:val="LD10"/>
      </w:pPr>
      <w:r>
        <w:t xml:space="preserve">      14015 * 2,      3141 * 2,      1469 * 2,</w:t>
      </w:r>
    </w:p>
    <w:p w14:paraId="2DEB9B99" w14:textId="77777777" w:rsidR="00902B2F" w:rsidRDefault="00902B2F">
      <w:pPr>
        <w:pStyle w:val="LD10"/>
      </w:pPr>
      <w:r>
        <w:t xml:space="preserve">      12867 * 2,      3536 * 2,      2271 * 2,</w:t>
      </w:r>
    </w:p>
    <w:p w14:paraId="42BD112D" w14:textId="77777777" w:rsidR="00902B2F" w:rsidRDefault="00902B2F">
      <w:pPr>
        <w:pStyle w:val="LD10"/>
      </w:pPr>
      <w:r>
        <w:t xml:space="preserve">      13756 * 2,       929 * 2,      -384 * 2,</w:t>
      </w:r>
    </w:p>
    <w:p w14:paraId="6A48C7F5" w14:textId="77777777" w:rsidR="00902B2F" w:rsidRDefault="00902B2F">
      <w:pPr>
        <w:pStyle w:val="LD10"/>
      </w:pPr>
      <w:r>
        <w:t xml:space="preserve">      10188 * 2,      1745 * 2,       592 * 2,</w:t>
      </w:r>
    </w:p>
    <w:p w14:paraId="052BEF54" w14:textId="77777777" w:rsidR="00902B2F" w:rsidRDefault="00902B2F">
      <w:pPr>
        <w:pStyle w:val="LD10"/>
      </w:pPr>
      <w:r>
        <w:t xml:space="preserve">      11419 * 2,      5535 * 2,     -1711 * 2,</w:t>
      </w:r>
    </w:p>
    <w:p w14:paraId="01891D85" w14:textId="77777777" w:rsidR="00902B2F" w:rsidRDefault="00902B2F">
      <w:pPr>
        <w:pStyle w:val="LD10"/>
      </w:pPr>
      <w:r>
        <w:t xml:space="preserve">       9637 * 2,      3260 * 2,       332 * 2,</w:t>
      </w:r>
    </w:p>
    <w:p w14:paraId="043E2D0B" w14:textId="77777777" w:rsidR="00902B2F" w:rsidRDefault="00902B2F">
      <w:pPr>
        <w:pStyle w:val="LD10"/>
      </w:pPr>
      <w:r>
        <w:t xml:space="preserve">      10133 * 2,      4611 * 2,     -1013 * 2,</w:t>
      </w:r>
    </w:p>
    <w:p w14:paraId="6052BB8A" w14:textId="77777777" w:rsidR="00902B2F" w:rsidRDefault="00902B2F">
      <w:pPr>
        <w:pStyle w:val="LD10"/>
      </w:pPr>
      <w:r>
        <w:t xml:space="preserve">       9707 * 2,      2996 * 2,      -871 * 2,</w:t>
      </w:r>
    </w:p>
    <w:p w14:paraId="60F1797A" w14:textId="77777777" w:rsidR="00902B2F" w:rsidRDefault="00902B2F">
      <w:pPr>
        <w:pStyle w:val="LD10"/>
      </w:pPr>
      <w:r>
        <w:t xml:space="preserve">      10284 * 2,      3161 * 2,     -2270 * 2,</w:t>
      </w:r>
    </w:p>
    <w:p w14:paraId="2ACE1DD4" w14:textId="77777777" w:rsidR="00902B2F" w:rsidRDefault="00902B2F">
      <w:pPr>
        <w:pStyle w:val="LD10"/>
      </w:pPr>
      <w:r>
        <w:t xml:space="preserve">       9710 * 2,      1748 * 2,      -461 * 2,</w:t>
      </w:r>
    </w:p>
    <w:p w14:paraId="405B260F" w14:textId="77777777" w:rsidR="00902B2F" w:rsidRDefault="00902B2F">
      <w:pPr>
        <w:pStyle w:val="LD10"/>
      </w:pPr>
      <w:r>
        <w:t xml:space="preserve">       9184 * 2,      2352 * 2,       138 * 2,</w:t>
      </w:r>
    </w:p>
    <w:p w14:paraId="03CFD157" w14:textId="77777777" w:rsidR="00902B2F" w:rsidRDefault="00902B2F">
      <w:pPr>
        <w:pStyle w:val="LD10"/>
      </w:pPr>
      <w:r>
        <w:t xml:space="preserve">       9166 * 2,      3710 * 2,     -1743 * 2,</w:t>
      </w:r>
    </w:p>
    <w:p w14:paraId="569E9972" w14:textId="77777777" w:rsidR="00902B2F" w:rsidRDefault="00902B2F">
      <w:pPr>
        <w:pStyle w:val="LD10"/>
      </w:pPr>
      <w:r>
        <w:t xml:space="preserve">       9163 * 2,      4407 * 2,      -475 * 2,</w:t>
      </w:r>
    </w:p>
    <w:p w14:paraId="1D719603" w14:textId="77777777" w:rsidR="00902B2F" w:rsidRDefault="00902B2F">
      <w:pPr>
        <w:pStyle w:val="LD10"/>
      </w:pPr>
      <w:r>
        <w:t xml:space="preserve">       8561 * 2,      3500 * 2,      -614 * 2,</w:t>
      </w:r>
    </w:p>
    <w:p w14:paraId="2994C4A3" w14:textId="77777777" w:rsidR="00902B2F" w:rsidRDefault="00902B2F">
      <w:pPr>
        <w:pStyle w:val="LD10"/>
      </w:pPr>
      <w:r>
        <w:t xml:space="preserve">       8676 * 2,      2539 * 2,     -1572 * 2,</w:t>
      </w:r>
    </w:p>
    <w:p w14:paraId="4B4868FF" w14:textId="77777777" w:rsidR="00902B2F" w:rsidRDefault="00902B2F">
      <w:pPr>
        <w:pStyle w:val="LD10"/>
      </w:pPr>
      <w:r>
        <w:t xml:space="preserve">       8520 * 2,      2158 * 2,      -676 * 2,</w:t>
      </w:r>
    </w:p>
    <w:p w14:paraId="33F0D8ED" w14:textId="77777777" w:rsidR="00902B2F" w:rsidRDefault="00902B2F">
      <w:pPr>
        <w:pStyle w:val="LD10"/>
      </w:pPr>
      <w:r>
        <w:t xml:space="preserve">       7797 * 2,      3393 * 2,     -1237 * 2,</w:t>
      </w:r>
    </w:p>
    <w:p w14:paraId="39BED138" w14:textId="77777777" w:rsidR="00902B2F" w:rsidRDefault="00902B2F">
      <w:pPr>
        <w:pStyle w:val="LD10"/>
      </w:pPr>
      <w:r>
        <w:t xml:space="preserve">       7991 * 2,      1776 * 2,     -1668 * 2,</w:t>
      </w:r>
    </w:p>
    <w:p w14:paraId="686D1201" w14:textId="77777777" w:rsidR="00902B2F" w:rsidRDefault="00902B2F">
      <w:pPr>
        <w:pStyle w:val="LD10"/>
      </w:pPr>
      <w:r>
        <w:t xml:space="preserve">       8159 * 2,      3239 * 2,     -2484 * 2,</w:t>
      </w:r>
    </w:p>
    <w:p w14:paraId="3B58A733" w14:textId="77777777" w:rsidR="00902B2F" w:rsidRDefault="00902B2F">
      <w:pPr>
        <w:pStyle w:val="LD10"/>
      </w:pPr>
      <w:r>
        <w:t xml:space="preserve">       8140 * 2,      4597 * 2,      -982 * 2,</w:t>
      </w:r>
    </w:p>
    <w:p w14:paraId="53132C83" w14:textId="77777777" w:rsidR="00902B2F" w:rsidRDefault="00902B2F">
      <w:pPr>
        <w:pStyle w:val="LD10"/>
      </w:pPr>
      <w:r>
        <w:t xml:space="preserve">       6990 * 2,      2510 * 2,     -1870 * 2,</w:t>
      </w:r>
    </w:p>
    <w:p w14:paraId="219F8764" w14:textId="77777777" w:rsidR="00902B2F" w:rsidRDefault="00902B2F">
      <w:pPr>
        <w:pStyle w:val="LD10"/>
      </w:pPr>
      <w:r>
        <w:t xml:space="preserve">       7026 * 2,      4004 * 2,     -1953 * 2,</w:t>
      </w:r>
    </w:p>
    <w:p w14:paraId="0019CD17" w14:textId="77777777" w:rsidR="00902B2F" w:rsidRDefault="00902B2F">
      <w:pPr>
        <w:pStyle w:val="LD10"/>
      </w:pPr>
      <w:r>
        <w:t xml:space="preserve">       7136 * 2,      1609 * 2,     -1203 * 2,</w:t>
      </w:r>
    </w:p>
    <w:p w14:paraId="78DDA2F3" w14:textId="77777777" w:rsidR="00902B2F" w:rsidRDefault="00902B2F">
      <w:pPr>
        <w:pStyle w:val="LD10"/>
      </w:pPr>
      <w:r>
        <w:t xml:space="preserve">       7217 * 2,      1904 * 2,     -2725 * 2,</w:t>
      </w:r>
    </w:p>
    <w:p w14:paraId="69C13BF0" w14:textId="77777777" w:rsidR="00902B2F" w:rsidRDefault="00902B2F">
      <w:pPr>
        <w:pStyle w:val="LD10"/>
      </w:pPr>
      <w:r>
        <w:t xml:space="preserve">       6773 * 2,      3042 * 2,     -2878 * 2,</w:t>
      </w:r>
    </w:p>
    <w:p w14:paraId="352550D0" w14:textId="77777777" w:rsidR="00902B2F" w:rsidRDefault="00902B2F">
      <w:pPr>
        <w:pStyle w:val="LD10"/>
      </w:pPr>
      <w:r>
        <w:t xml:space="preserve">       5944 * 2,      2926 * 2,     -1591 * 2,</w:t>
      </w:r>
    </w:p>
    <w:p w14:paraId="739A013E" w14:textId="77777777" w:rsidR="00902B2F" w:rsidRDefault="00902B2F">
      <w:pPr>
        <w:pStyle w:val="LD10"/>
      </w:pPr>
      <w:r>
        <w:t xml:space="preserve">       6396 * 2,      3845 * 2,      -761 * 2,</w:t>
      </w:r>
    </w:p>
    <w:p w14:paraId="762EA4E0" w14:textId="77777777" w:rsidR="00902B2F" w:rsidRDefault="00902B2F">
      <w:pPr>
        <w:pStyle w:val="LD10"/>
      </w:pPr>
      <w:r>
        <w:t xml:space="preserve">       5666 * 2,      3021 * 2,     -3053 * 2,</w:t>
      </w:r>
    </w:p>
    <w:p w14:paraId="7678213A" w14:textId="77777777" w:rsidR="00902B2F" w:rsidRDefault="00902B2F">
      <w:pPr>
        <w:pStyle w:val="LD10"/>
      </w:pPr>
      <w:r>
        <w:t xml:space="preserve">       5164 * 2,      3788 * 2,     -1911 * 2,</w:t>
      </w:r>
    </w:p>
    <w:p w14:paraId="799FB803" w14:textId="77777777" w:rsidR="00902B2F" w:rsidRDefault="00902B2F">
      <w:pPr>
        <w:pStyle w:val="LD10"/>
      </w:pPr>
      <w:r>
        <w:t xml:space="preserve">       5680 * 2,      4283 * 2,     -1046 * 2,</w:t>
      </w:r>
    </w:p>
    <w:p w14:paraId="7F63345C" w14:textId="77777777" w:rsidR="00902B2F" w:rsidRDefault="00902B2F">
      <w:pPr>
        <w:pStyle w:val="LD10"/>
      </w:pPr>
      <w:r>
        <w:lastRenderedPageBreak/>
        <w:t xml:space="preserve">       6350 * 2,      4968 * 2,     -1518 * 2,</w:t>
      </w:r>
    </w:p>
    <w:p w14:paraId="1BDCB592" w14:textId="77777777" w:rsidR="00902B2F" w:rsidRDefault="00902B2F">
      <w:pPr>
        <w:pStyle w:val="LD10"/>
      </w:pPr>
      <w:r>
        <w:t xml:space="preserve">       5489 * 2,      3743 * 2,       -28 * 2,</w:t>
      </w:r>
    </w:p>
    <w:p w14:paraId="7D2E5729" w14:textId="77777777" w:rsidR="00902B2F" w:rsidRDefault="00902B2F">
      <w:pPr>
        <w:pStyle w:val="LD10"/>
      </w:pPr>
      <w:r>
        <w:t xml:space="preserve">       6183 * 2,      4396 * 2,       173 * 2,</w:t>
      </w:r>
    </w:p>
    <w:p w14:paraId="75D2B7C7" w14:textId="77777777" w:rsidR="00902B2F" w:rsidRDefault="00902B2F">
      <w:pPr>
        <w:pStyle w:val="LD10"/>
      </w:pPr>
      <w:r>
        <w:t xml:space="preserve">       7036 * 2,      4742 * 2,      -310 * 2,</w:t>
      </w:r>
    </w:p>
    <w:p w14:paraId="2FE13F1C" w14:textId="77777777" w:rsidR="00902B2F" w:rsidRDefault="00902B2F">
      <w:pPr>
        <w:pStyle w:val="LD10"/>
      </w:pPr>
      <w:r>
        <w:t xml:space="preserve">       5005 * 2,      3366 * 2,       513 * 2,</w:t>
      </w:r>
    </w:p>
    <w:p w14:paraId="6F3EEBB6" w14:textId="77777777" w:rsidR="00902B2F" w:rsidRDefault="00902B2F">
      <w:pPr>
        <w:pStyle w:val="LD10"/>
      </w:pPr>
      <w:r>
        <w:t xml:space="preserve">       5862 * 2,      3686 * 2,      1244 * 2,</w:t>
      </w:r>
    </w:p>
    <w:p w14:paraId="5BE59D73" w14:textId="77777777" w:rsidR="00902B2F" w:rsidRDefault="00902B2F">
      <w:pPr>
        <w:pStyle w:val="LD10"/>
      </w:pPr>
      <w:r>
        <w:t xml:space="preserve">       5779 * 2,      4527 * 2,      1341 * 2,</w:t>
      </w:r>
    </w:p>
    <w:p w14:paraId="12D63A31" w14:textId="77777777" w:rsidR="00902B2F" w:rsidRDefault="00902B2F">
      <w:pPr>
        <w:pStyle w:val="LD10"/>
      </w:pPr>
      <w:r>
        <w:t xml:space="preserve">       5432 * 2,      3100 * 2,      1205 * 2,</w:t>
      </w:r>
    </w:p>
    <w:p w14:paraId="3F83357B" w14:textId="77777777" w:rsidR="00902B2F" w:rsidRDefault="00902B2F">
      <w:pPr>
        <w:pStyle w:val="LD10"/>
      </w:pPr>
      <w:r>
        <w:t xml:space="preserve">       7416 * 2,      5187 * 2,       465 * 2,</w:t>
      </w:r>
    </w:p>
    <w:p w14:paraId="27A774B2" w14:textId="77777777" w:rsidR="00902B2F" w:rsidRDefault="00902B2F">
      <w:pPr>
        <w:pStyle w:val="LD10"/>
      </w:pPr>
      <w:r>
        <w:t xml:space="preserve">       7287 * 2,      5658 * 2,      -643 * 2,</w:t>
      </w:r>
    </w:p>
    <w:p w14:paraId="5E348F4D" w14:textId="77777777" w:rsidR="00902B2F" w:rsidRDefault="00902B2F">
      <w:pPr>
        <w:pStyle w:val="LD10"/>
      </w:pPr>
      <w:r>
        <w:t xml:space="preserve">       8414 * 2,      5026 * 2,       586 * 2,</w:t>
      </w:r>
    </w:p>
    <w:p w14:paraId="216A777C" w14:textId="77777777" w:rsidR="00902B2F" w:rsidRDefault="00902B2F">
      <w:pPr>
        <w:pStyle w:val="LD10"/>
      </w:pPr>
      <w:r>
        <w:t xml:space="preserve">       7991 * 2,      5959 * 2,       759 * 2,</w:t>
      </w:r>
    </w:p>
    <w:p w14:paraId="0C7682DA" w14:textId="77777777" w:rsidR="00902B2F" w:rsidRDefault="00902B2F">
      <w:pPr>
        <w:pStyle w:val="LD10"/>
      </w:pPr>
      <w:r>
        <w:t xml:space="preserve">       8790 * 2,      2939 * 2,      1176 * 2,</w:t>
      </w:r>
    </w:p>
    <w:p w14:paraId="39869E84" w14:textId="77777777" w:rsidR="00902B2F" w:rsidRDefault="00902B2F">
      <w:pPr>
        <w:pStyle w:val="LD10"/>
      </w:pPr>
      <w:r>
        <w:t xml:space="preserve">       9149 * 2,      5825 * 2,       175 * 2,</w:t>
      </w:r>
    </w:p>
    <w:p w14:paraId="7C7C0611" w14:textId="77777777" w:rsidR="00902B2F" w:rsidRDefault="00902B2F">
      <w:pPr>
        <w:pStyle w:val="LD10"/>
      </w:pPr>
      <w:r>
        <w:t xml:space="preserve">       8623 * 2,      6672 * 2,      1016 * 2,</w:t>
      </w:r>
    </w:p>
    <w:p w14:paraId="3D01AB65" w14:textId="77777777" w:rsidR="00902B2F" w:rsidRDefault="00902B2F">
      <w:pPr>
        <w:pStyle w:val="LD10"/>
      </w:pPr>
      <w:r>
        <w:t xml:space="preserve">       8299 * 2,      6034 * 2,     -1339 * 2,</w:t>
      </w:r>
    </w:p>
    <w:p w14:paraId="041906DB" w14:textId="77777777" w:rsidR="00902B2F" w:rsidRDefault="00902B2F">
      <w:pPr>
        <w:pStyle w:val="LD10"/>
      </w:pPr>
      <w:r>
        <w:t xml:space="preserve">       9158 * 2,      6865 * 2,      -646 * 2,</w:t>
      </w:r>
    </w:p>
    <w:p w14:paraId="4F28A5C5" w14:textId="77777777" w:rsidR="00902B2F" w:rsidRDefault="00902B2F">
      <w:pPr>
        <w:pStyle w:val="LD10"/>
      </w:pPr>
      <w:r>
        <w:t xml:space="preserve">       9716 * 2,      6566 * 2,       979 * 2,</w:t>
      </w:r>
    </w:p>
    <w:p w14:paraId="656C68D5" w14:textId="77777777" w:rsidR="00902B2F" w:rsidRDefault="00902B2F">
      <w:pPr>
        <w:pStyle w:val="LD10"/>
      </w:pPr>
      <w:r>
        <w:t xml:space="preserve">       9119 * 2,      7508 * 2,      1103 * 2,</w:t>
      </w:r>
    </w:p>
    <w:p w14:paraId="0AFE8D4C" w14:textId="77777777" w:rsidR="00902B2F" w:rsidRDefault="00902B2F">
      <w:pPr>
        <w:pStyle w:val="LD10"/>
      </w:pPr>
      <w:r>
        <w:t xml:space="preserve">       9216 * 2,      6732 * 2,      2187 * 2,</w:t>
      </w:r>
    </w:p>
    <w:p w14:paraId="627F4EE2" w14:textId="77777777" w:rsidR="00902B2F" w:rsidRDefault="00902B2F">
      <w:pPr>
        <w:pStyle w:val="LD10"/>
      </w:pPr>
      <w:r>
        <w:t xml:space="preserve">       9767 * 2,      7791 * 2,       192 * 2,</w:t>
      </w:r>
    </w:p>
    <w:p w14:paraId="49022FBC" w14:textId="77777777" w:rsidR="00902B2F" w:rsidRDefault="00902B2F">
      <w:pPr>
        <w:pStyle w:val="LD10"/>
      </w:pPr>
      <w:r>
        <w:t xml:space="preserve">      10117 * 2,      7427 * 2,      1579 * 2,</w:t>
      </w:r>
    </w:p>
    <w:p w14:paraId="73EE0DE5" w14:textId="77777777" w:rsidR="00902B2F" w:rsidRDefault="00902B2F">
      <w:pPr>
        <w:pStyle w:val="LD10"/>
      </w:pPr>
      <w:r>
        <w:t xml:space="preserve">       9646 * 2,      8099 * 2,      2184 * 2,</w:t>
      </w:r>
    </w:p>
    <w:p w14:paraId="0E97F8CA" w14:textId="77777777" w:rsidR="00902B2F" w:rsidRDefault="00902B2F">
      <w:pPr>
        <w:pStyle w:val="LD10"/>
      </w:pPr>
      <w:r>
        <w:t xml:space="preserve">      10789 * 2,      7148 * 2,      -115 * 2,</w:t>
      </w:r>
    </w:p>
    <w:p w14:paraId="773014C0" w14:textId="77777777" w:rsidR="00902B2F" w:rsidRDefault="00902B2F">
      <w:pPr>
        <w:pStyle w:val="LD10"/>
      </w:pPr>
      <w:r>
        <w:t xml:space="preserve">      10538 * 2,      8395 * 2,       577 * 2,</w:t>
      </w:r>
    </w:p>
    <w:p w14:paraId="0A9912DF" w14:textId="77777777" w:rsidR="00902B2F" w:rsidRDefault="00902B2F">
      <w:pPr>
        <w:pStyle w:val="LD10"/>
      </w:pPr>
      <w:r>
        <w:t xml:space="preserve">      10523 * 2,      7909 * 2,      2683 * 2,</w:t>
      </w:r>
    </w:p>
    <w:p w14:paraId="2D75B813" w14:textId="77777777" w:rsidR="00902B2F" w:rsidRDefault="00902B2F">
      <w:pPr>
        <w:pStyle w:val="LD10"/>
      </w:pPr>
      <w:r>
        <w:t xml:space="preserve">      11293 * 2,      7494 * 2,      1440 * 2,</w:t>
      </w:r>
    </w:p>
    <w:p w14:paraId="18237A2F" w14:textId="77777777" w:rsidR="00902B2F" w:rsidRDefault="00902B2F">
      <w:pPr>
        <w:pStyle w:val="LD10"/>
      </w:pPr>
      <w:r>
        <w:t xml:space="preserve">      11121 * 2,      8682 * 2,      1598 * 2,</w:t>
      </w:r>
    </w:p>
    <w:p w14:paraId="24132947" w14:textId="77777777" w:rsidR="00902B2F" w:rsidRDefault="00902B2F">
      <w:pPr>
        <w:pStyle w:val="LD10"/>
      </w:pPr>
      <w:r>
        <w:t xml:space="preserve">      10387 * 2,      8722 * 2,      2843 * 2,</w:t>
      </w:r>
    </w:p>
    <w:p w14:paraId="0E235838" w14:textId="77777777" w:rsidR="00902B2F" w:rsidRDefault="00902B2F">
      <w:pPr>
        <w:pStyle w:val="LD10"/>
      </w:pPr>
      <w:r>
        <w:t xml:space="preserve">      11092 * 2,      7990 * 2,      3176 * 2,</w:t>
      </w:r>
    </w:p>
    <w:p w14:paraId="7CFC247F" w14:textId="77777777" w:rsidR="00902B2F" w:rsidRDefault="00902B2F">
      <w:pPr>
        <w:pStyle w:val="LD10"/>
      </w:pPr>
      <w:r>
        <w:t xml:space="preserve">      11790 * 2,      8511 * 2,      2266 * 2,</w:t>
      </w:r>
    </w:p>
    <w:p w14:paraId="70111944" w14:textId="77777777" w:rsidR="00902B2F" w:rsidRDefault="00902B2F">
      <w:pPr>
        <w:pStyle w:val="LD10"/>
      </w:pPr>
      <w:r>
        <w:t xml:space="preserve">      10995 * 2,      9415 * 2,      2452 * 2,</w:t>
      </w:r>
    </w:p>
    <w:p w14:paraId="5B032CBA" w14:textId="77777777" w:rsidR="00902B2F" w:rsidRDefault="00902B2F">
      <w:pPr>
        <w:pStyle w:val="LD10"/>
      </w:pPr>
      <w:r>
        <w:t xml:space="preserve">      11666 * 2,      8212 * 2,      3760 * 2,</w:t>
      </w:r>
    </w:p>
    <w:p w14:paraId="23D7D27C" w14:textId="77777777" w:rsidR="00902B2F" w:rsidRDefault="00902B2F">
      <w:pPr>
        <w:pStyle w:val="LD10"/>
      </w:pPr>
      <w:r>
        <w:t xml:space="preserve">      11999 * 2,      9089 * 2,      3774 * 2,</w:t>
      </w:r>
    </w:p>
    <w:p w14:paraId="29B29CA4" w14:textId="77777777" w:rsidR="00902B2F" w:rsidRDefault="00902B2F">
      <w:pPr>
        <w:pStyle w:val="LD10"/>
      </w:pPr>
      <w:r>
        <w:t xml:space="preserve">      12268 * 2,      9210 * 2,      2028 * 2,</w:t>
      </w:r>
    </w:p>
    <w:p w14:paraId="442FFEE5" w14:textId="77777777" w:rsidR="00902B2F" w:rsidRDefault="00902B2F">
      <w:pPr>
        <w:pStyle w:val="LD10"/>
      </w:pPr>
      <w:r>
        <w:t xml:space="preserve">      11821 * 2,      9800 * 2,      3288 * 2,</w:t>
      </w:r>
    </w:p>
    <w:p w14:paraId="00525D54" w14:textId="77777777" w:rsidR="00902B2F" w:rsidRDefault="00902B2F">
      <w:pPr>
        <w:pStyle w:val="LD10"/>
      </w:pPr>
      <w:r>
        <w:t xml:space="preserve">      11424 * 2,      9183 * 2,      4356 * 2,</w:t>
      </w:r>
    </w:p>
    <w:p w14:paraId="72D31397" w14:textId="77777777" w:rsidR="00902B2F" w:rsidRDefault="00902B2F">
      <w:pPr>
        <w:pStyle w:val="LD10"/>
      </w:pPr>
      <w:r>
        <w:t xml:space="preserve">      12664 * 2,      9221 * 2,      3093 * 2,</w:t>
      </w:r>
    </w:p>
    <w:p w14:paraId="26A36AEA" w14:textId="77777777" w:rsidR="00902B2F" w:rsidRDefault="00902B2F">
      <w:pPr>
        <w:pStyle w:val="LD10"/>
      </w:pPr>
      <w:r>
        <w:t xml:space="preserve">      12343 * 2,      9929 * 2,      3844 * 2,</w:t>
      </w:r>
    </w:p>
    <w:p w14:paraId="664959D0" w14:textId="77777777" w:rsidR="00902B2F" w:rsidRDefault="00902B2F">
      <w:pPr>
        <w:pStyle w:val="LD10"/>
      </w:pPr>
      <w:r>
        <w:t xml:space="preserve">      11318 * 2,     10061 * 2,      4382 * 2,</w:t>
      </w:r>
    </w:p>
    <w:p w14:paraId="2707735B" w14:textId="77777777" w:rsidR="00902B2F" w:rsidRDefault="00902B2F">
      <w:pPr>
        <w:pStyle w:val="LD10"/>
      </w:pPr>
      <w:r>
        <w:t xml:space="preserve">      12362 * 2,      9114 * 2,      4908 * 2,</w:t>
      </w:r>
    </w:p>
    <w:p w14:paraId="63E12806" w14:textId="77777777" w:rsidR="00902B2F" w:rsidRDefault="00902B2F">
      <w:pPr>
        <w:pStyle w:val="LD10"/>
      </w:pPr>
      <w:r>
        <w:t xml:space="preserve">      12753 * 2,     10503 * 2,      3698 * 2,</w:t>
      </w:r>
    </w:p>
    <w:p w14:paraId="4FC95056" w14:textId="77777777" w:rsidR="00902B2F" w:rsidRDefault="00902B2F">
      <w:pPr>
        <w:pStyle w:val="LD10"/>
      </w:pPr>
      <w:r>
        <w:t xml:space="preserve">      12985 * 2,      9731 * 2,      4733 * 2,</w:t>
      </w:r>
    </w:p>
    <w:p w14:paraId="791BCB21" w14:textId="77777777" w:rsidR="00902B2F" w:rsidRDefault="00902B2F">
      <w:pPr>
        <w:pStyle w:val="LD10"/>
      </w:pPr>
      <w:r>
        <w:t xml:space="preserve">      11892 * 2,      9626 * 2,      5588 * 2,</w:t>
      </w:r>
    </w:p>
    <w:p w14:paraId="3A4CB3AA" w14:textId="77777777" w:rsidR="00902B2F" w:rsidRDefault="00902B2F">
      <w:pPr>
        <w:pStyle w:val="LD10"/>
      </w:pPr>
      <w:r>
        <w:t xml:space="preserve">      12458 * 2,     10370 * 2,      5601 * 2,</w:t>
      </w:r>
    </w:p>
    <w:p w14:paraId="2B955235" w14:textId="77777777" w:rsidR="00902B2F" w:rsidRDefault="00902B2F">
      <w:pPr>
        <w:pStyle w:val="LD10"/>
      </w:pPr>
      <w:r>
        <w:t xml:space="preserve">      11854 * 2,     10622 * 2,      5262 * 2,</w:t>
      </w:r>
    </w:p>
    <w:p w14:paraId="1A7F7FBE" w14:textId="77777777" w:rsidR="00902B2F" w:rsidRDefault="00902B2F">
      <w:pPr>
        <w:pStyle w:val="LD10"/>
      </w:pPr>
      <w:r>
        <w:t xml:space="preserve">      12878 * 2,      8886 * 2,      5806 * 2,</w:t>
      </w:r>
    </w:p>
    <w:p w14:paraId="28545040" w14:textId="77777777" w:rsidR="00902B2F" w:rsidRDefault="00902B2F">
      <w:pPr>
        <w:pStyle w:val="LD10"/>
      </w:pPr>
      <w:r>
        <w:t xml:space="preserve">      12559 * 2,      9585 * 2,      6659 * 2,</w:t>
      </w:r>
    </w:p>
    <w:p w14:paraId="459771E1" w14:textId="77777777" w:rsidR="00902B2F" w:rsidRDefault="00902B2F">
      <w:pPr>
        <w:pStyle w:val="LD10"/>
      </w:pPr>
      <w:r>
        <w:t xml:space="preserve">      13068 * 2,     10386 * 2,      6203 * 2,</w:t>
      </w:r>
    </w:p>
    <w:p w14:paraId="5DF89B47" w14:textId="77777777" w:rsidR="00902B2F" w:rsidRDefault="00902B2F">
      <w:pPr>
        <w:pStyle w:val="LD10"/>
      </w:pPr>
      <w:r>
        <w:t xml:space="preserve">      12633 * 2,     11087 * 2,      6026 * 2,</w:t>
      </w:r>
    </w:p>
    <w:p w14:paraId="2569EB21" w14:textId="77777777" w:rsidR="00902B2F" w:rsidRDefault="00902B2F">
      <w:pPr>
        <w:pStyle w:val="LD10"/>
      </w:pPr>
      <w:r>
        <w:t xml:space="preserve">      12186 * 2,     10894 * 2,      6938 * 2,</w:t>
      </w:r>
    </w:p>
    <w:p w14:paraId="6B6E1FE3" w14:textId="77777777" w:rsidR="00902B2F" w:rsidRDefault="00902B2F">
      <w:pPr>
        <w:pStyle w:val="LD10"/>
      </w:pPr>
      <w:r>
        <w:t xml:space="preserve">      11920 * 2,      9993 * 2,      7144 * 2,</w:t>
      </w:r>
    </w:p>
    <w:p w14:paraId="7ACA2B91" w14:textId="77777777" w:rsidR="00902B2F" w:rsidRDefault="00902B2F">
      <w:pPr>
        <w:pStyle w:val="LD10"/>
      </w:pPr>
      <w:r>
        <w:t xml:space="preserve">      13104 * 2,     11211 * 2,      6967 * 2,</w:t>
      </w:r>
    </w:p>
    <w:p w14:paraId="38F64D4A" w14:textId="77777777" w:rsidR="00902B2F" w:rsidRDefault="00902B2F">
      <w:pPr>
        <w:pStyle w:val="LD10"/>
      </w:pPr>
      <w:r>
        <w:t xml:space="preserve">      13164 * 2,     10142 * 2,      7665 * 2,</w:t>
      </w:r>
    </w:p>
    <w:p w14:paraId="5BFFF436" w14:textId="77777777" w:rsidR="00902B2F" w:rsidRDefault="00902B2F">
      <w:pPr>
        <w:pStyle w:val="LD10"/>
      </w:pPr>
      <w:r>
        <w:t xml:space="preserve">      12367 * 2,      9323 * 2,      7804 * 2,</w:t>
      </w:r>
    </w:p>
    <w:p w14:paraId="05489DC7" w14:textId="77777777" w:rsidR="00902B2F" w:rsidRDefault="00902B2F">
      <w:pPr>
        <w:pStyle w:val="LD10"/>
      </w:pPr>
      <w:r>
        <w:t xml:space="preserve">      12585 * 2,     10879 * 2,      8219 * 2,</w:t>
      </w:r>
    </w:p>
    <w:p w14:paraId="4DD98CD2" w14:textId="77777777" w:rsidR="00902B2F" w:rsidRDefault="00902B2F">
      <w:pPr>
        <w:pStyle w:val="LD10"/>
      </w:pPr>
      <w:r>
        <w:t xml:space="preserve">      12317 * 2,     10251 * 2,      8449 * 2,</w:t>
      </w:r>
    </w:p>
    <w:p w14:paraId="2DFC309A" w14:textId="77777777" w:rsidR="00902B2F" w:rsidRDefault="00902B2F">
      <w:pPr>
        <w:pStyle w:val="LD10"/>
      </w:pPr>
      <w:r>
        <w:t xml:space="preserve">      12720 * 2,     11567 * 2,      8102 * 2,</w:t>
      </w:r>
    </w:p>
    <w:p w14:paraId="3EE15565" w14:textId="77777777" w:rsidR="00902B2F" w:rsidRDefault="00902B2F">
      <w:pPr>
        <w:pStyle w:val="LD10"/>
      </w:pPr>
      <w:r>
        <w:t xml:space="preserve">      13234 * 2,      9369 * 2,      8463 * 2,</w:t>
      </w:r>
    </w:p>
    <w:p w14:paraId="6595C82D" w14:textId="77777777" w:rsidR="00902B2F" w:rsidRDefault="00902B2F">
      <w:pPr>
        <w:pStyle w:val="LD10"/>
      </w:pPr>
      <w:r>
        <w:t xml:space="preserve">      11548 * 2,      9421 * 2,      8254 * 2,</w:t>
      </w:r>
    </w:p>
    <w:p w14:paraId="3E2D40F0" w14:textId="77777777" w:rsidR="00902B2F" w:rsidRDefault="00902B2F">
      <w:pPr>
        <w:pStyle w:val="LD10"/>
      </w:pPr>
      <w:r>
        <w:t xml:space="preserve">      13249 * 2,      8973 * 2,      7039 * 2,</w:t>
      </w:r>
    </w:p>
    <w:p w14:paraId="692101D0" w14:textId="77777777" w:rsidR="00902B2F" w:rsidRDefault="00902B2F">
      <w:pPr>
        <w:pStyle w:val="LD10"/>
      </w:pPr>
      <w:r>
        <w:t xml:space="preserve">      12176 * 2,      8597 * 2,      6758 * 2,</w:t>
      </w:r>
    </w:p>
    <w:p w14:paraId="324F8578" w14:textId="77777777" w:rsidR="00902B2F" w:rsidRDefault="00902B2F">
      <w:pPr>
        <w:pStyle w:val="LD10"/>
      </w:pPr>
      <w:r>
        <w:t xml:space="preserve">      11461 * 2,      9342 * 2,      6748 * 2,</w:t>
      </w:r>
    </w:p>
    <w:p w14:paraId="2FC01E91" w14:textId="77777777" w:rsidR="00902B2F" w:rsidRDefault="00902B2F">
      <w:pPr>
        <w:pStyle w:val="LD10"/>
      </w:pPr>
      <w:r>
        <w:t xml:space="preserve">      10742 * 2,      8788 * 2,      7518 * 2,</w:t>
      </w:r>
    </w:p>
    <w:p w14:paraId="78616F92" w14:textId="77777777" w:rsidR="00902B2F" w:rsidRDefault="00902B2F">
      <w:pPr>
        <w:pStyle w:val="LD10"/>
      </w:pPr>
      <w:r>
        <w:lastRenderedPageBreak/>
        <w:t xml:space="preserve">      10806 * 2,      9124 * 2,      6235 * 2,</w:t>
      </w:r>
    </w:p>
    <w:p w14:paraId="4D023E82" w14:textId="77777777" w:rsidR="00902B2F" w:rsidRDefault="00902B2F">
      <w:pPr>
        <w:pStyle w:val="LD10"/>
      </w:pPr>
      <w:r>
        <w:t xml:space="preserve">      10997 * 2,      8275 * 2,      6159 * 2,</w:t>
      </w:r>
    </w:p>
    <w:p w14:paraId="6A24CE7A" w14:textId="77777777" w:rsidR="00902B2F" w:rsidRDefault="00902B2F">
      <w:pPr>
        <w:pStyle w:val="LD10"/>
      </w:pPr>
      <w:r>
        <w:t xml:space="preserve">      11560 * 2,      8613 * 2,      5437 * 2,</w:t>
      </w:r>
    </w:p>
    <w:p w14:paraId="21120294" w14:textId="77777777" w:rsidR="00902B2F" w:rsidRDefault="00902B2F">
      <w:pPr>
        <w:pStyle w:val="LD10"/>
      </w:pPr>
      <w:r>
        <w:t xml:space="preserve">      12283 * 2,      8066 * 2,      5739 * 2,</w:t>
      </w:r>
    </w:p>
    <w:p w14:paraId="4AF99C97" w14:textId="77777777" w:rsidR="00902B2F" w:rsidRDefault="00902B2F">
      <w:pPr>
        <w:pStyle w:val="LD10"/>
      </w:pPr>
      <w:r>
        <w:t xml:space="preserve">      11068 * 2,      7556 * 2,      5368 * 2,</w:t>
      </w:r>
    </w:p>
    <w:p w14:paraId="64F928DE" w14:textId="77777777" w:rsidR="00902B2F" w:rsidRDefault="00902B2F">
      <w:pPr>
        <w:pStyle w:val="LD10"/>
      </w:pPr>
      <w:r>
        <w:t xml:space="preserve">      10110 * 2,      8304 * 2,      6289 * 2,</w:t>
      </w:r>
    </w:p>
    <w:p w14:paraId="45A1A896" w14:textId="77777777" w:rsidR="00902B2F" w:rsidRDefault="00902B2F">
      <w:pPr>
        <w:pStyle w:val="LD10"/>
      </w:pPr>
      <w:r>
        <w:t xml:space="preserve">      10311 * 2,      7972 * 2,      5163 * 2,</w:t>
      </w:r>
    </w:p>
    <w:p w14:paraId="65CD5775" w14:textId="77777777" w:rsidR="00902B2F" w:rsidRDefault="00902B2F">
      <w:pPr>
        <w:pStyle w:val="LD10"/>
      </w:pPr>
      <w:r>
        <w:t xml:space="preserve">      10441 * 2,      7206 * 2,      5823 * 2,</w:t>
      </w:r>
    </w:p>
    <w:p w14:paraId="11A122F6" w14:textId="77777777" w:rsidR="00902B2F" w:rsidRDefault="00902B2F">
      <w:pPr>
        <w:pStyle w:val="LD10"/>
      </w:pPr>
      <w:r>
        <w:t xml:space="preserve">      10880 * 2,      8468 * 2,      4478 * 2,</w:t>
      </w:r>
    </w:p>
    <w:p w14:paraId="6DC6E9B7" w14:textId="77777777" w:rsidR="00902B2F" w:rsidRDefault="00902B2F">
      <w:pPr>
        <w:pStyle w:val="LD10"/>
      </w:pPr>
      <w:r>
        <w:t xml:space="preserve">      11908 * 2,      7316 * 2,      5254 * 2,</w:t>
      </w:r>
    </w:p>
    <w:p w14:paraId="03011416" w14:textId="77777777" w:rsidR="00902B2F" w:rsidRDefault="00902B2F">
      <w:pPr>
        <w:pStyle w:val="LD10"/>
      </w:pPr>
      <w:r>
        <w:t xml:space="preserve">      10635 * 2,      9226 * 2,      4414 * 2,</w:t>
      </w:r>
    </w:p>
    <w:p w14:paraId="5B6C342E" w14:textId="77777777" w:rsidR="00902B2F" w:rsidRDefault="00902B2F">
      <w:pPr>
        <w:pStyle w:val="LD10"/>
      </w:pPr>
      <w:r>
        <w:t xml:space="preserve">       9984 * 2,      8256 * 2,      4205 * 2,</w:t>
      </w:r>
    </w:p>
    <w:p w14:paraId="611ABEA6" w14:textId="77777777" w:rsidR="00902B2F" w:rsidRDefault="00902B2F">
      <w:pPr>
        <w:pStyle w:val="LD10"/>
      </w:pPr>
      <w:r>
        <w:t xml:space="preserve">       9275 * 2,      7592 * 2,      5010 * 2,</w:t>
      </w:r>
    </w:p>
    <w:p w14:paraId="5A10D366" w14:textId="77777777" w:rsidR="00902B2F" w:rsidRDefault="00902B2F">
      <w:pPr>
        <w:pStyle w:val="LD10"/>
      </w:pPr>
      <w:r>
        <w:t xml:space="preserve">      12135 * 2,      8005 * 2,      4117 * 2,</w:t>
      </w:r>
    </w:p>
    <w:p w14:paraId="528ADBE0" w14:textId="77777777" w:rsidR="00902B2F" w:rsidRDefault="00902B2F">
      <w:pPr>
        <w:pStyle w:val="LD10"/>
      </w:pPr>
      <w:r>
        <w:t xml:space="preserve">      12553 * 2,      7346 * 2,      4798 * 2,</w:t>
      </w:r>
    </w:p>
    <w:p w14:paraId="342208D3" w14:textId="77777777" w:rsidR="00902B2F" w:rsidRDefault="00902B2F">
      <w:pPr>
        <w:pStyle w:val="LD10"/>
      </w:pPr>
      <w:r>
        <w:t xml:space="preserve">      12699 * 2,      8151 * 2,      2816 * 2,</w:t>
      </w:r>
    </w:p>
    <w:p w14:paraId="18B96870" w14:textId="77777777" w:rsidR="00902B2F" w:rsidRDefault="00902B2F">
      <w:pPr>
        <w:pStyle w:val="LD10"/>
      </w:pPr>
      <w:r>
        <w:t xml:space="preserve">      13136 * 2,      8345 * 2,      4614 * 2,</w:t>
      </w:r>
    </w:p>
    <w:p w14:paraId="1BE845BD" w14:textId="77777777" w:rsidR="00902B2F" w:rsidRDefault="00902B2F">
      <w:pPr>
        <w:pStyle w:val="LD10"/>
      </w:pPr>
      <w:r>
        <w:t xml:space="preserve">      12192 * 2,      7482 * 2,      1678 * 2,</w:t>
      </w:r>
    </w:p>
    <w:p w14:paraId="38C82E37" w14:textId="77777777" w:rsidR="00902B2F" w:rsidRDefault="00902B2F">
      <w:pPr>
        <w:pStyle w:val="LD10"/>
      </w:pPr>
      <w:r>
        <w:t xml:space="preserve">      13413 * 2,      7358 * 2,      3703 * 2,</w:t>
      </w:r>
    </w:p>
    <w:p w14:paraId="72A1C38D" w14:textId="77777777" w:rsidR="00902B2F" w:rsidRDefault="00902B2F">
      <w:pPr>
        <w:pStyle w:val="LD10"/>
      </w:pPr>
      <w:r>
        <w:t xml:space="preserve">      13403 * 2,      6763 * 2,      5157 * 2,</w:t>
      </w:r>
    </w:p>
    <w:p w14:paraId="42D7F4AE" w14:textId="77777777" w:rsidR="00902B2F" w:rsidRDefault="00902B2F">
      <w:pPr>
        <w:pStyle w:val="LD10"/>
      </w:pPr>
      <w:r>
        <w:t xml:space="preserve">      13300 * 2,      7614 * 2,      5971 * 2,</w:t>
      </w:r>
    </w:p>
    <w:p w14:paraId="71D285CF" w14:textId="77777777" w:rsidR="00902B2F" w:rsidRDefault="00902B2F">
      <w:pPr>
        <w:pStyle w:val="LD10"/>
      </w:pPr>
      <w:r>
        <w:t xml:space="preserve">      13940 * 2,      8404 * 2,      3784 * 2,</w:t>
      </w:r>
    </w:p>
    <w:p w14:paraId="346444CB" w14:textId="77777777" w:rsidR="00902B2F" w:rsidRDefault="00902B2F">
      <w:pPr>
        <w:pStyle w:val="LD10"/>
      </w:pPr>
      <w:r>
        <w:t xml:space="preserve">      13777 * 2,      8074 * 2,      5441 * 2,</w:t>
      </w:r>
    </w:p>
    <w:p w14:paraId="05AFFD7C" w14:textId="77777777" w:rsidR="00902B2F" w:rsidRDefault="00902B2F">
      <w:pPr>
        <w:pStyle w:val="LD10"/>
      </w:pPr>
      <w:r>
        <w:t xml:space="preserve">      13465 * 2,      9081 * 2,      2751 * 2,</w:t>
      </w:r>
    </w:p>
    <w:p w14:paraId="4B9C3A70" w14:textId="77777777" w:rsidR="00902B2F" w:rsidRDefault="00902B2F">
      <w:pPr>
        <w:pStyle w:val="LD10"/>
      </w:pPr>
      <w:r>
        <w:t xml:space="preserve">      13567 * 2,      9647 * 2,      4283 * 2,</w:t>
      </w:r>
    </w:p>
    <w:p w14:paraId="437AC3F6" w14:textId="77777777" w:rsidR="00902B2F" w:rsidRDefault="00902B2F">
      <w:pPr>
        <w:pStyle w:val="LD10"/>
      </w:pPr>
      <w:r>
        <w:t xml:space="preserve">      14428 * 2,      7463 * 2,      4258 * 2,</w:t>
      </w:r>
    </w:p>
    <w:p w14:paraId="57BC9613" w14:textId="77777777" w:rsidR="00902B2F" w:rsidRDefault="00902B2F">
      <w:pPr>
        <w:pStyle w:val="LD10"/>
      </w:pPr>
      <w:r>
        <w:t xml:space="preserve">      14332 * 2,      9351 * 2,      4182 * 2,</w:t>
      </w:r>
    </w:p>
    <w:p w14:paraId="78D62B58" w14:textId="77777777" w:rsidR="00902B2F" w:rsidRDefault="00902B2F">
      <w:pPr>
        <w:pStyle w:val="LD10"/>
      </w:pPr>
      <w:r>
        <w:t xml:space="preserve">      14393 * 2,      8218 * 2,      2867 * 2,</w:t>
      </w:r>
    </w:p>
    <w:p w14:paraId="4B49C402" w14:textId="77777777" w:rsidR="00902B2F" w:rsidRDefault="00902B2F">
      <w:pPr>
        <w:pStyle w:val="LD10"/>
      </w:pPr>
      <w:r>
        <w:t xml:space="preserve">      14276 * 2,      9080 * 2,      6060 * 2,</w:t>
      </w:r>
    </w:p>
    <w:p w14:paraId="67F15013" w14:textId="77777777" w:rsidR="00902B2F" w:rsidRDefault="00902B2F">
      <w:pPr>
        <w:pStyle w:val="LD10"/>
      </w:pPr>
      <w:r>
        <w:t xml:space="preserve">      14076 * 2,      9711 * 2,      2470 * 2,</w:t>
      </w:r>
    </w:p>
    <w:p w14:paraId="2F99D074" w14:textId="77777777" w:rsidR="00902B2F" w:rsidRDefault="00902B2F">
      <w:pPr>
        <w:pStyle w:val="LD10"/>
      </w:pPr>
      <w:r>
        <w:t xml:space="preserve">      13630 * 2,      9696 * 2,      5808 * 2,</w:t>
      </w:r>
    </w:p>
    <w:p w14:paraId="3ADECD07" w14:textId="77777777" w:rsidR="00902B2F" w:rsidRDefault="00902B2F">
      <w:pPr>
        <w:pStyle w:val="LD10"/>
      </w:pPr>
      <w:r>
        <w:t xml:space="preserve">      14679 * 2,      9709 * 2,      2242 * 2,</w:t>
      </w:r>
    </w:p>
    <w:p w14:paraId="106C6C0C" w14:textId="77777777" w:rsidR="00902B2F" w:rsidRDefault="00902B2F">
      <w:pPr>
        <w:pStyle w:val="LD10"/>
      </w:pPr>
      <w:r>
        <w:t xml:space="preserve">      14160 * 2,     10997 * 2,      4409 * 2,</w:t>
      </w:r>
    </w:p>
    <w:p w14:paraId="2A79CE6B" w14:textId="77777777" w:rsidR="00902B2F" w:rsidRDefault="00902B2F">
      <w:pPr>
        <w:pStyle w:val="LD10"/>
      </w:pPr>
      <w:r>
        <w:t xml:space="preserve">      13309 * 2,     10327 * 2,      2581 * 2,</w:t>
      </w:r>
    </w:p>
    <w:p w14:paraId="1DF0B258" w14:textId="77777777" w:rsidR="00902B2F" w:rsidRDefault="00902B2F">
      <w:pPr>
        <w:pStyle w:val="LD10"/>
      </w:pPr>
      <w:r>
        <w:t xml:space="preserve">      13224 * 2,     10865 * 2,      4126 * 2,</w:t>
      </w:r>
    </w:p>
    <w:p w14:paraId="35F69AC8" w14:textId="77777777" w:rsidR="00902B2F" w:rsidRDefault="00902B2F">
      <w:pPr>
        <w:pStyle w:val="LD10"/>
      </w:pPr>
      <w:r>
        <w:t xml:space="preserve">      14552 * 2,     11321 * 2,      4526 * 2,</w:t>
      </w:r>
    </w:p>
    <w:p w14:paraId="509CC911" w14:textId="77777777" w:rsidR="00902B2F" w:rsidRDefault="00902B2F">
      <w:pPr>
        <w:pStyle w:val="LD10"/>
      </w:pPr>
      <w:r>
        <w:t xml:space="preserve">      13808 * 2,     11509 * 2,      4970 * 2,</w:t>
      </w:r>
    </w:p>
    <w:p w14:paraId="29DA65EC" w14:textId="77777777" w:rsidR="00902B2F" w:rsidRDefault="00902B2F">
      <w:pPr>
        <w:pStyle w:val="LD10"/>
      </w:pPr>
      <w:r>
        <w:t xml:space="preserve">      13475 * 2,     10927 * 2,      5633 * 2,</w:t>
      </w:r>
    </w:p>
    <w:p w14:paraId="3A84D2EB" w14:textId="77777777" w:rsidR="00902B2F" w:rsidRDefault="00902B2F">
      <w:pPr>
        <w:pStyle w:val="LD10"/>
      </w:pPr>
      <w:r>
        <w:t xml:space="preserve">      13018 * 2,     11618 * 2,      4262 * 2,</w:t>
      </w:r>
    </w:p>
    <w:p w14:paraId="149C6674" w14:textId="77777777" w:rsidR="00902B2F" w:rsidRDefault="00902B2F">
      <w:pPr>
        <w:pStyle w:val="LD10"/>
      </w:pPr>
      <w:r>
        <w:t xml:space="preserve">      13931 * 2,     12153 * 2,      3241 * 2,</w:t>
      </w:r>
    </w:p>
    <w:p w14:paraId="4F1324E4" w14:textId="77777777" w:rsidR="00902B2F" w:rsidRDefault="00902B2F">
      <w:pPr>
        <w:pStyle w:val="LD10"/>
      </w:pPr>
      <w:r>
        <w:t xml:space="preserve">      13376 * 2,     12029 * 2,      5980 * 2,</w:t>
      </w:r>
    </w:p>
    <w:p w14:paraId="2C7B13E0" w14:textId="77777777" w:rsidR="00902B2F" w:rsidRDefault="00902B2F">
      <w:pPr>
        <w:pStyle w:val="LD10"/>
      </w:pPr>
      <w:r>
        <w:t xml:space="preserve">      12334 * 2,     10978 * 2,      3108 * 2,</w:t>
      </w:r>
    </w:p>
    <w:p w14:paraId="08B63213" w14:textId="77777777" w:rsidR="00902B2F" w:rsidRDefault="00902B2F">
      <w:pPr>
        <w:pStyle w:val="LD10"/>
      </w:pPr>
      <w:r>
        <w:t xml:space="preserve">      13728 * 2,     10999 * 2,      1834 * 2,</w:t>
      </w:r>
    </w:p>
    <w:p w14:paraId="50ABB122" w14:textId="77777777" w:rsidR="00902B2F" w:rsidRDefault="00902B2F">
      <w:pPr>
        <w:pStyle w:val="LD10"/>
      </w:pPr>
      <w:r>
        <w:t xml:space="preserve">      14883 * 2,     11658 * 2,      3750 * 2,</w:t>
      </w:r>
    </w:p>
    <w:p w14:paraId="65B741F6" w14:textId="77777777" w:rsidR="00902B2F" w:rsidRDefault="00902B2F">
      <w:pPr>
        <w:pStyle w:val="LD10"/>
      </w:pPr>
      <w:r>
        <w:t xml:space="preserve">      13940 * 2,     10644 * 2,      6944 * 2,</w:t>
      </w:r>
    </w:p>
    <w:p w14:paraId="426A67B0" w14:textId="77777777" w:rsidR="00902B2F" w:rsidRDefault="00902B2F">
      <w:pPr>
        <w:pStyle w:val="LD10"/>
      </w:pPr>
      <w:r>
        <w:t xml:space="preserve">      14216 * 2,     12662 * 2,      6727 * 2,</w:t>
      </w:r>
    </w:p>
    <w:p w14:paraId="0718A54E" w14:textId="77777777" w:rsidR="00902B2F" w:rsidRDefault="00902B2F">
      <w:pPr>
        <w:pStyle w:val="LD10"/>
      </w:pPr>
      <w:r>
        <w:t xml:space="preserve">      13652 * 2,     12582 * 2,      7202 * 2,</w:t>
      </w:r>
    </w:p>
    <w:p w14:paraId="578A570F" w14:textId="77777777" w:rsidR="00902B2F" w:rsidRDefault="00902B2F">
      <w:pPr>
        <w:pStyle w:val="LD10"/>
      </w:pPr>
      <w:r>
        <w:t xml:space="preserve">      13647 * 2,     11561 * 2,      8042 * 2,</w:t>
      </w:r>
    </w:p>
    <w:p w14:paraId="713ABD5A" w14:textId="77777777" w:rsidR="00902B2F" w:rsidRDefault="00902B2F">
      <w:pPr>
        <w:pStyle w:val="LD10"/>
      </w:pPr>
      <w:r>
        <w:t xml:space="preserve">      13073 * 2,     12210 * 2,      7825 * 2,</w:t>
      </w:r>
    </w:p>
    <w:p w14:paraId="757F1CE7" w14:textId="77777777" w:rsidR="00902B2F" w:rsidRDefault="00902B2F">
      <w:pPr>
        <w:pStyle w:val="LD10"/>
      </w:pPr>
      <w:r>
        <w:t xml:space="preserve">      13021 * 2,     11362 * 2,      9396 * 2,</w:t>
      </w:r>
    </w:p>
    <w:p w14:paraId="2884C9D3" w14:textId="77777777" w:rsidR="00902B2F" w:rsidRDefault="00902B2F">
      <w:pPr>
        <w:pStyle w:val="LD10"/>
      </w:pPr>
      <w:r>
        <w:t xml:space="preserve">      13850 * 2,     12600 * 2,      9870 * 2,</w:t>
      </w:r>
    </w:p>
    <w:p w14:paraId="093F5988" w14:textId="77777777" w:rsidR="00902B2F" w:rsidRDefault="00902B2F">
      <w:pPr>
        <w:pStyle w:val="LD10"/>
      </w:pPr>
      <w:r>
        <w:t xml:space="preserve">      13321 * 2,     12442 * 2,     10862 * 2,</w:t>
      </w:r>
    </w:p>
    <w:p w14:paraId="5E5A5A85" w14:textId="77777777" w:rsidR="00902B2F" w:rsidRDefault="00902B2F">
      <w:pPr>
        <w:pStyle w:val="LD10"/>
      </w:pPr>
      <w:r>
        <w:t xml:space="preserve">      12641 * 2,     10336 * 2,      1486 * 2,</w:t>
      </w:r>
    </w:p>
    <w:p w14:paraId="4B4F8F49" w14:textId="77777777" w:rsidR="00902B2F" w:rsidRDefault="00902B2F">
      <w:pPr>
        <w:pStyle w:val="LD10"/>
      </w:pPr>
      <w:r>
        <w:t xml:space="preserve">      12993 * 2,     11301 * 2,      1024 * 2,</w:t>
      </w:r>
    </w:p>
    <w:p w14:paraId="4638BDBC" w14:textId="77777777" w:rsidR="00902B2F" w:rsidRDefault="00902B2F">
      <w:pPr>
        <w:pStyle w:val="LD10"/>
      </w:pPr>
      <w:r>
        <w:t xml:space="preserve">      12026 * 2,     10336 * 2,      1353 * 2,</w:t>
      </w:r>
    </w:p>
    <w:p w14:paraId="09D3A373" w14:textId="77777777" w:rsidR="00902B2F" w:rsidRDefault="00902B2F">
      <w:pPr>
        <w:pStyle w:val="LD10"/>
      </w:pPr>
      <w:r>
        <w:t xml:space="preserve">      14249 * 2,     10493 * 2,      1174 * 2,</w:t>
      </w:r>
    </w:p>
    <w:p w14:paraId="17323790" w14:textId="77777777" w:rsidR="00902B2F" w:rsidRDefault="00902B2F">
      <w:pPr>
        <w:pStyle w:val="LD10"/>
      </w:pPr>
      <w:r>
        <w:t xml:space="preserve">      12910 * 2,      8766 * 2,      1401 * 2,</w:t>
      </w:r>
    </w:p>
    <w:p w14:paraId="7C8A5F68" w14:textId="77777777" w:rsidR="00902B2F" w:rsidRDefault="00902B2F">
      <w:pPr>
        <w:pStyle w:val="LD10"/>
      </w:pPr>
      <w:r>
        <w:t xml:space="preserve">      13576 * 2,      9065 * 2,       929 * 2,</w:t>
      </w:r>
    </w:p>
    <w:p w14:paraId="637B1FA6" w14:textId="77777777" w:rsidR="00902B2F" w:rsidRDefault="00902B2F">
      <w:pPr>
        <w:pStyle w:val="LD10"/>
      </w:pPr>
      <w:r>
        <w:t xml:space="preserve">      13237 * 2,     10168 * 2,        45 * 2,</w:t>
      </w:r>
    </w:p>
    <w:p w14:paraId="057A21B6" w14:textId="77777777" w:rsidR="00902B2F" w:rsidRDefault="00902B2F">
      <w:pPr>
        <w:pStyle w:val="LD10"/>
      </w:pPr>
      <w:r>
        <w:t xml:space="preserve">      12659 * 2,      9572 * 2,      -237 * 2,</w:t>
      </w:r>
    </w:p>
    <w:p w14:paraId="396C0701" w14:textId="77777777" w:rsidR="00902B2F" w:rsidRDefault="00902B2F">
      <w:pPr>
        <w:pStyle w:val="LD10"/>
      </w:pPr>
      <w:r>
        <w:t xml:space="preserve">      12200 * 2,      8811 * 2,       539 * 2,</w:t>
      </w:r>
    </w:p>
    <w:p w14:paraId="00557A93" w14:textId="77777777" w:rsidR="00902B2F" w:rsidRDefault="00902B2F">
      <w:pPr>
        <w:pStyle w:val="LD10"/>
      </w:pPr>
      <w:r>
        <w:t xml:space="preserve">      11676 * 2,      9627 * 2,       701 * 2,</w:t>
      </w:r>
    </w:p>
    <w:p w14:paraId="6A4BF845" w14:textId="77777777" w:rsidR="00902B2F" w:rsidRDefault="00902B2F">
      <w:pPr>
        <w:pStyle w:val="LD10"/>
      </w:pPr>
      <w:r>
        <w:t xml:space="preserve">      13175 * 2,      7994 * 2,      -647 * 2,</w:t>
      </w:r>
    </w:p>
    <w:p w14:paraId="7F8068F9" w14:textId="77777777" w:rsidR="00902B2F" w:rsidRDefault="00902B2F">
      <w:pPr>
        <w:pStyle w:val="LD10"/>
      </w:pPr>
      <w:r>
        <w:t xml:space="preserve">      14274 * 2,      8614 * 2,      1030 * 2,</w:t>
      </w:r>
    </w:p>
    <w:p w14:paraId="7C4814FC" w14:textId="77777777" w:rsidR="00902B2F" w:rsidRDefault="00902B2F">
      <w:pPr>
        <w:pStyle w:val="LD10"/>
      </w:pPr>
      <w:r>
        <w:lastRenderedPageBreak/>
        <w:t xml:space="preserve">      11770 * 2,      7827 * 2,       402 * 2,</w:t>
      </w:r>
    </w:p>
    <w:p w14:paraId="745A038D" w14:textId="77777777" w:rsidR="00902B2F" w:rsidRDefault="00902B2F">
      <w:pPr>
        <w:pStyle w:val="LD10"/>
      </w:pPr>
      <w:r>
        <w:t xml:space="preserve">      12397 * 2,      7494 * 2,      -904 * 2,</w:t>
      </w:r>
    </w:p>
    <w:p w14:paraId="3C4729BD" w14:textId="77777777" w:rsidR="00902B2F" w:rsidRDefault="00902B2F">
      <w:pPr>
        <w:pStyle w:val="LD10"/>
      </w:pPr>
      <w:r>
        <w:t xml:space="preserve">      11242 * 2,      8488 * 2,      -714 * 2,</w:t>
      </w:r>
    </w:p>
    <w:p w14:paraId="111918B2" w14:textId="77777777" w:rsidR="00902B2F" w:rsidRDefault="00902B2F">
      <w:pPr>
        <w:pStyle w:val="LD10"/>
      </w:pPr>
      <w:r>
        <w:t xml:space="preserve">      11883 * 2,      8572 * 2,     -2307 * 2,</w:t>
      </w:r>
    </w:p>
    <w:p w14:paraId="0AD520C3" w14:textId="77777777" w:rsidR="00902B2F" w:rsidRDefault="00902B2F">
      <w:pPr>
        <w:pStyle w:val="LD10"/>
      </w:pPr>
      <w:r>
        <w:t xml:space="preserve">      12942 * 2,      8137 * 2,     -2821 * 2,</w:t>
      </w:r>
    </w:p>
    <w:p w14:paraId="2D567FE1" w14:textId="77777777" w:rsidR="00902B2F" w:rsidRDefault="00902B2F">
      <w:pPr>
        <w:pStyle w:val="LD10"/>
      </w:pPr>
      <w:r>
        <w:t xml:space="preserve">      14047 * 2,      7675 * 2,     -1923 * 2,</w:t>
      </w:r>
    </w:p>
    <w:p w14:paraId="6A74A690" w14:textId="77777777" w:rsidR="00902B2F" w:rsidRDefault="00902B2F">
      <w:pPr>
        <w:pStyle w:val="LD10"/>
      </w:pPr>
      <w:r>
        <w:t xml:space="preserve">      12011 * 2,      6420 * 2,     -3262 * 2,</w:t>
      </w:r>
    </w:p>
    <w:p w14:paraId="1826DBA0" w14:textId="77777777" w:rsidR="00902B2F" w:rsidRDefault="00902B2F">
      <w:pPr>
        <w:pStyle w:val="LD10"/>
      </w:pPr>
      <w:r>
        <w:t xml:space="preserve">      10184 * 2,      7669 * 2,     -1818 * 2,</w:t>
      </w:r>
    </w:p>
    <w:p w14:paraId="25C43F86" w14:textId="77777777" w:rsidR="00902B2F" w:rsidRDefault="00902B2F">
      <w:pPr>
        <w:pStyle w:val="LD10"/>
      </w:pPr>
      <w:r>
        <w:t xml:space="preserve">      10155 * 2,      6096 * 2,     -1676 * 2,</w:t>
      </w:r>
    </w:p>
    <w:p w14:paraId="74C5CC92" w14:textId="77777777" w:rsidR="00902B2F" w:rsidRDefault="00902B2F">
      <w:pPr>
        <w:pStyle w:val="LD10"/>
      </w:pPr>
      <w:r>
        <w:t xml:space="preserve">      13048 * 2,      5362 * 2,     -4666 * 2,</w:t>
      </w:r>
    </w:p>
    <w:p w14:paraId="6345F586" w14:textId="77777777" w:rsidR="00902B2F" w:rsidRDefault="00902B2F">
      <w:pPr>
        <w:pStyle w:val="LD10"/>
      </w:pPr>
      <w:r>
        <w:t xml:space="preserve">      13653 * 2,      6231 * 2,     -5460 * 2,</w:t>
      </w:r>
    </w:p>
    <w:p w14:paraId="0DE8F285" w14:textId="77777777" w:rsidR="00902B2F" w:rsidRDefault="00902B2F">
      <w:pPr>
        <w:pStyle w:val="LD10"/>
      </w:pPr>
      <w:r>
        <w:t xml:space="preserve">      11925 * 2,      4015 * 2,     -5430 * 2,</w:t>
      </w:r>
    </w:p>
    <w:p w14:paraId="3CAC8DD1" w14:textId="77777777" w:rsidR="00902B2F" w:rsidRDefault="00902B2F">
      <w:pPr>
        <w:pStyle w:val="LD10"/>
      </w:pPr>
      <w:r>
        <w:t xml:space="preserve">      10735 * 2,      3346 * 2,     -3524 * 2,</w:t>
      </w:r>
    </w:p>
    <w:p w14:paraId="42C958ED" w14:textId="77777777" w:rsidR="00902B2F" w:rsidRDefault="00902B2F">
      <w:pPr>
        <w:pStyle w:val="LD10"/>
      </w:pPr>
      <w:r>
        <w:t xml:space="preserve">       9349 * 2,      4598 * 2,     -3399 * 2,</w:t>
      </w:r>
    </w:p>
    <w:p w14:paraId="4165594F" w14:textId="77777777" w:rsidR="00902B2F" w:rsidRDefault="00902B2F">
      <w:pPr>
        <w:pStyle w:val="LD10"/>
      </w:pPr>
      <w:r>
        <w:t xml:space="preserve">      11031 * 2,      2014 * 2,     -5157 * 2,</w:t>
      </w:r>
    </w:p>
    <w:p w14:paraId="6820040A" w14:textId="77777777" w:rsidR="00902B2F" w:rsidRDefault="00902B2F">
      <w:pPr>
        <w:pStyle w:val="LD10"/>
      </w:pPr>
      <w:r>
        <w:t xml:space="preserve">       9330 * 2,      2646 * 2,     -5465 * 2,</w:t>
      </w:r>
    </w:p>
    <w:p w14:paraId="2F47D364" w14:textId="77777777" w:rsidR="00902B2F" w:rsidRDefault="00902B2F">
      <w:pPr>
        <w:pStyle w:val="LD10"/>
      </w:pPr>
      <w:r>
        <w:t xml:space="preserve">       9374 * 2,      1306 * 2,     -3874 * 2,</w:t>
      </w:r>
    </w:p>
    <w:p w14:paraId="71858269" w14:textId="77777777" w:rsidR="00902B2F" w:rsidRDefault="00902B2F">
      <w:pPr>
        <w:pStyle w:val="LD10"/>
      </w:pPr>
      <w:r>
        <w:t xml:space="preserve">      11556 * 2,       299 * 2,     -4747 * 2,</w:t>
      </w:r>
    </w:p>
    <w:p w14:paraId="29E8E33E" w14:textId="77777777" w:rsidR="00902B2F" w:rsidRDefault="00902B2F">
      <w:pPr>
        <w:pStyle w:val="LD10"/>
      </w:pPr>
      <w:r>
        <w:t xml:space="preserve">       9264 * 2,      1787 * 2,     -2708 * 2,</w:t>
      </w:r>
    </w:p>
    <w:p w14:paraId="666286FB" w14:textId="77777777" w:rsidR="00902B2F" w:rsidRDefault="00902B2F">
      <w:pPr>
        <w:pStyle w:val="LD10"/>
      </w:pPr>
      <w:r>
        <w:t xml:space="preserve">      10938 * 2,       -42 * 2,     -3854 * 2,</w:t>
      </w:r>
    </w:p>
    <w:p w14:paraId="6CE133A2" w14:textId="77777777" w:rsidR="00902B2F" w:rsidRDefault="00902B2F">
      <w:pPr>
        <w:pStyle w:val="LD10"/>
      </w:pPr>
      <w:r>
        <w:t xml:space="preserve">       9077 * 2,       249 * 2,     -2965 * 2,</w:t>
      </w:r>
    </w:p>
    <w:p w14:paraId="1686AFA3" w14:textId="77777777" w:rsidR="00902B2F" w:rsidRDefault="00902B2F">
      <w:pPr>
        <w:pStyle w:val="LD10"/>
      </w:pPr>
      <w:r>
        <w:t xml:space="preserve">       9951 * 2,      -643 * 2,     -4696 * 2,</w:t>
      </w:r>
    </w:p>
    <w:p w14:paraId="480CB557" w14:textId="77777777" w:rsidR="00902B2F" w:rsidRDefault="00902B2F">
      <w:pPr>
        <w:pStyle w:val="LD10"/>
      </w:pPr>
      <w:r>
        <w:t xml:space="preserve">       8695 * 2,       -70 * 2,     -3650 * 2,</w:t>
      </w:r>
    </w:p>
    <w:p w14:paraId="2A959C21" w14:textId="77777777" w:rsidR="00902B2F" w:rsidRDefault="00902B2F">
      <w:pPr>
        <w:pStyle w:val="LD10"/>
      </w:pPr>
      <w:r>
        <w:t xml:space="preserve">       8193 * 2,       664 * 2,     -4738 * 2,</w:t>
      </w:r>
    </w:p>
    <w:p w14:paraId="48936971" w14:textId="77777777" w:rsidR="00902B2F" w:rsidRDefault="00902B2F">
      <w:pPr>
        <w:pStyle w:val="LD10"/>
      </w:pPr>
      <w:r>
        <w:t xml:space="preserve">       8925 * 2,      -879 * 2,     -2873 * 2,</w:t>
      </w:r>
    </w:p>
    <w:p w14:paraId="5A40EA84" w14:textId="77777777" w:rsidR="00902B2F" w:rsidRDefault="00902B2F">
      <w:pPr>
        <w:pStyle w:val="LD10"/>
      </w:pPr>
      <w:r>
        <w:t xml:space="preserve">       8632 * 2,       644 * 2,     -2251 * 2,</w:t>
      </w:r>
    </w:p>
    <w:p w14:paraId="0771BB53" w14:textId="77777777" w:rsidR="00902B2F" w:rsidRDefault="00902B2F">
      <w:pPr>
        <w:pStyle w:val="LD10"/>
      </w:pPr>
      <w:r>
        <w:t xml:space="preserve">      10049 * 2,      -345 * 2,     -1940 * 2,</w:t>
      </w:r>
    </w:p>
    <w:p w14:paraId="312C0BD0" w14:textId="77777777" w:rsidR="00902B2F" w:rsidRDefault="00902B2F">
      <w:pPr>
        <w:pStyle w:val="LD10"/>
      </w:pPr>
      <w:r>
        <w:t xml:space="preserve">       8812 * 2,     -1699 * 2,     -4282 * 2,</w:t>
      </w:r>
    </w:p>
    <w:p w14:paraId="01CDE7EF" w14:textId="77777777" w:rsidR="00902B2F" w:rsidRDefault="00902B2F">
      <w:pPr>
        <w:pStyle w:val="LD10"/>
      </w:pPr>
      <w:r>
        <w:t xml:space="preserve">       7585 * 2,     -1492 * 2,     -3374 * 2,</w:t>
      </w:r>
    </w:p>
    <w:p w14:paraId="5347663C" w14:textId="77777777" w:rsidR="00902B2F" w:rsidRDefault="00902B2F">
      <w:pPr>
        <w:pStyle w:val="LD10"/>
      </w:pPr>
      <w:r>
        <w:t xml:space="preserve">       7321 * 2,      -662 * 2,     -4259 * 2,</w:t>
      </w:r>
    </w:p>
    <w:p w14:paraId="7529DE4B" w14:textId="77777777" w:rsidR="00902B2F" w:rsidRDefault="00902B2F">
      <w:pPr>
        <w:pStyle w:val="LD10"/>
      </w:pPr>
      <w:r>
        <w:t xml:space="preserve">       8513 * 2,      -862 * 2,     -5444 * 2,</w:t>
      </w:r>
    </w:p>
    <w:p w14:paraId="6241D390" w14:textId="77777777" w:rsidR="00902B2F" w:rsidRDefault="00902B2F">
      <w:pPr>
        <w:pStyle w:val="LD10"/>
      </w:pPr>
      <w:r>
        <w:t xml:space="preserve">       6425 * 2,       426 * 2,     -4076 * 2,</w:t>
      </w:r>
    </w:p>
    <w:p w14:paraId="125E1FF2" w14:textId="77777777" w:rsidR="00902B2F" w:rsidRDefault="00902B2F">
      <w:pPr>
        <w:pStyle w:val="LD10"/>
      </w:pPr>
      <w:r>
        <w:t xml:space="preserve">       7536 * 2,      1957 * 2,     -3948 * 2,</w:t>
      </w:r>
    </w:p>
    <w:p w14:paraId="3FFC3838" w14:textId="77777777" w:rsidR="00902B2F" w:rsidRDefault="00902B2F">
      <w:pPr>
        <w:pStyle w:val="LD10"/>
      </w:pPr>
      <w:r>
        <w:t xml:space="preserve">       6558 * 2,      1461 * 2,     -4873 * 2,</w:t>
      </w:r>
    </w:p>
    <w:p w14:paraId="4A0583C0" w14:textId="77777777" w:rsidR="00902B2F" w:rsidRDefault="00902B2F">
      <w:pPr>
        <w:pStyle w:val="LD10"/>
      </w:pPr>
      <w:r>
        <w:t xml:space="preserve">       5999 * 2,      -265 * 2,     -5358 * 2,</w:t>
      </w:r>
    </w:p>
    <w:p w14:paraId="509C3A8F" w14:textId="77777777" w:rsidR="00902B2F" w:rsidRDefault="00902B2F">
      <w:pPr>
        <w:pStyle w:val="LD10"/>
      </w:pPr>
      <w:r>
        <w:t xml:space="preserve">       5657 * 2,       348 * 2,     -4658 * 2,</w:t>
      </w:r>
    </w:p>
    <w:p w14:paraId="147F69AD" w14:textId="77777777" w:rsidR="00902B2F" w:rsidRDefault="00902B2F">
      <w:pPr>
        <w:pStyle w:val="LD10"/>
      </w:pPr>
      <w:r>
        <w:t xml:space="preserve">       5488 * 2,      1123 * 2,     -3537 * 2,</w:t>
      </w:r>
    </w:p>
    <w:p w14:paraId="7705D0A2" w14:textId="77777777" w:rsidR="00902B2F" w:rsidRDefault="00902B2F">
      <w:pPr>
        <w:pStyle w:val="LD10"/>
      </w:pPr>
      <w:r>
        <w:t xml:space="preserve">       5150 * 2,        51 * 2,     -3476 * 2,</w:t>
      </w:r>
    </w:p>
    <w:p w14:paraId="3521DF4C" w14:textId="77777777" w:rsidR="00902B2F" w:rsidRDefault="00902B2F">
      <w:pPr>
        <w:pStyle w:val="LD10"/>
      </w:pPr>
      <w:r>
        <w:t xml:space="preserve">       5222 * 2,      -943 * 2,     -4507 * 2,</w:t>
      </w:r>
    </w:p>
    <w:p w14:paraId="6F80379B" w14:textId="77777777" w:rsidR="00902B2F" w:rsidRDefault="00902B2F">
      <w:pPr>
        <w:pStyle w:val="LD10"/>
      </w:pPr>
      <w:r>
        <w:t xml:space="preserve">       4581 * 2,       362 * 2,     -4293 * 2,</w:t>
      </w:r>
    </w:p>
    <w:p w14:paraId="24E21CB6" w14:textId="77777777" w:rsidR="00902B2F" w:rsidRDefault="00902B2F">
      <w:pPr>
        <w:pStyle w:val="LD10"/>
      </w:pPr>
      <w:r>
        <w:t xml:space="preserve">       4868 * 2,      1676 * 2,     -5157 * 2,</w:t>
      </w:r>
    </w:p>
    <w:p w14:paraId="11743F12" w14:textId="77777777" w:rsidR="00902B2F" w:rsidRDefault="00902B2F">
      <w:pPr>
        <w:pStyle w:val="LD10"/>
      </w:pPr>
      <w:r>
        <w:t xml:space="preserve">       4431 * 2,      1543 * 2,     -4063 * 2,</w:t>
      </w:r>
    </w:p>
    <w:p w14:paraId="33A45DEC" w14:textId="77777777" w:rsidR="00902B2F" w:rsidRDefault="00902B2F">
      <w:pPr>
        <w:pStyle w:val="LD10"/>
      </w:pPr>
      <w:r>
        <w:t xml:space="preserve">       3850 * 2,       845 * 2,     -4686 * 2,</w:t>
      </w:r>
    </w:p>
    <w:p w14:paraId="43B3EC0B" w14:textId="77777777" w:rsidR="00902B2F" w:rsidRDefault="00902B2F">
      <w:pPr>
        <w:pStyle w:val="LD10"/>
      </w:pPr>
      <w:r>
        <w:t xml:space="preserve">       4059 * 2,      -107 * 2,     -3395 * 2,</w:t>
      </w:r>
    </w:p>
    <w:p w14:paraId="68733C82" w14:textId="77777777" w:rsidR="00902B2F" w:rsidRDefault="00902B2F">
      <w:pPr>
        <w:pStyle w:val="LD10"/>
      </w:pPr>
      <w:r>
        <w:t xml:space="preserve">       4527 * 2,      1273 * 2,     -2949 * 2,</w:t>
      </w:r>
    </w:p>
    <w:p w14:paraId="27E53140" w14:textId="77777777" w:rsidR="00902B2F" w:rsidRDefault="00902B2F">
      <w:pPr>
        <w:pStyle w:val="LD10"/>
      </w:pPr>
      <w:r>
        <w:t xml:space="preserve">       3735 * 2,       744 * 2,     -3093 * 2,</w:t>
      </w:r>
    </w:p>
    <w:p w14:paraId="1E9F3EEA" w14:textId="77777777" w:rsidR="00902B2F" w:rsidRDefault="00902B2F">
      <w:pPr>
        <w:pStyle w:val="LD10"/>
      </w:pPr>
      <w:r>
        <w:t xml:space="preserve">       3082 * 2,      1200 * 2,     -4127 * 2,</w:t>
      </w:r>
    </w:p>
    <w:p w14:paraId="5E3D689A" w14:textId="77777777" w:rsidR="00902B2F" w:rsidRDefault="00902B2F">
      <w:pPr>
        <w:pStyle w:val="LD10"/>
      </w:pPr>
      <w:r>
        <w:t xml:space="preserve">       3405 * 2,      1879 * 2,     -3231 * 2,</w:t>
      </w:r>
    </w:p>
    <w:p w14:paraId="74E2D4BA" w14:textId="77777777" w:rsidR="00902B2F" w:rsidRDefault="00902B2F">
      <w:pPr>
        <w:pStyle w:val="LD10"/>
      </w:pPr>
      <w:r>
        <w:t xml:space="preserve">       4594 * 2,      2463 * 2,     -3711 * 2,</w:t>
      </w:r>
    </w:p>
    <w:p w14:paraId="3D07DC48" w14:textId="77777777" w:rsidR="00902B2F" w:rsidRDefault="00902B2F">
      <w:pPr>
        <w:pStyle w:val="LD10"/>
      </w:pPr>
      <w:r>
        <w:t xml:space="preserve">       2999 * 2,       103 * 2,     -3506 * 2,</w:t>
      </w:r>
    </w:p>
    <w:p w14:paraId="719A819B" w14:textId="77777777" w:rsidR="00902B2F" w:rsidRDefault="00902B2F">
      <w:pPr>
        <w:pStyle w:val="LD10"/>
      </w:pPr>
      <w:r>
        <w:t xml:space="preserve">       2380 * 2,       690 * 2,     -3330 * 2,</w:t>
      </w:r>
    </w:p>
    <w:p w14:paraId="4F6B1423" w14:textId="77777777" w:rsidR="00902B2F" w:rsidRDefault="00902B2F">
      <w:pPr>
        <w:pStyle w:val="LD10"/>
      </w:pPr>
      <w:r>
        <w:t xml:space="preserve">       3339 * 2,       658 * 2,     -2070 * 2,</w:t>
      </w:r>
    </w:p>
    <w:p w14:paraId="59F0743B" w14:textId="77777777" w:rsidR="00902B2F" w:rsidRDefault="00902B2F">
      <w:pPr>
        <w:pStyle w:val="LD10"/>
      </w:pPr>
      <w:r>
        <w:t xml:space="preserve">       2691 * 2,      1302 * 2,     -1971 * 2,</w:t>
      </w:r>
    </w:p>
    <w:p w14:paraId="78A7DC63" w14:textId="77777777" w:rsidR="00902B2F" w:rsidRDefault="00902B2F">
      <w:pPr>
        <w:pStyle w:val="LD10"/>
      </w:pPr>
      <w:r>
        <w:t xml:space="preserve">       3346 * 2,       -52 * 2,     -1960 * 2,</w:t>
      </w:r>
    </w:p>
    <w:p w14:paraId="5ABEC3D0" w14:textId="77777777" w:rsidR="00902B2F" w:rsidRDefault="00902B2F">
      <w:pPr>
        <w:pStyle w:val="LD10"/>
      </w:pPr>
      <w:r>
        <w:t xml:space="preserve">       2814 * 2,      -501 * 2,     -3150 * 2,</w:t>
      </w:r>
    </w:p>
    <w:p w14:paraId="636AFA85" w14:textId="77777777" w:rsidR="00902B2F" w:rsidRDefault="00902B2F">
      <w:pPr>
        <w:pStyle w:val="LD10"/>
      </w:pPr>
      <w:r>
        <w:t xml:space="preserve">       2052 * 2,        79 * 2,     -2475 * 2,</w:t>
      </w:r>
    </w:p>
    <w:p w14:paraId="1A19B91A" w14:textId="77777777" w:rsidR="00902B2F" w:rsidRDefault="00902B2F">
      <w:pPr>
        <w:pStyle w:val="LD10"/>
      </w:pPr>
      <w:r>
        <w:t xml:space="preserve">       2320 * 2,      -560 * 2,     -2143 * 2,</w:t>
      </w:r>
    </w:p>
    <w:p w14:paraId="67DEECCA" w14:textId="77777777" w:rsidR="00902B2F" w:rsidRDefault="00902B2F">
      <w:pPr>
        <w:pStyle w:val="LD10"/>
      </w:pPr>
      <w:r>
        <w:t xml:space="preserve">       2676 * 2,       627 * 2,     -1273 * 2,</w:t>
      </w:r>
    </w:p>
    <w:p w14:paraId="6E2EF31F" w14:textId="77777777" w:rsidR="00902B2F" w:rsidRDefault="00902B2F">
      <w:pPr>
        <w:pStyle w:val="LD10"/>
      </w:pPr>
      <w:r>
        <w:t xml:space="preserve">       2770 * 2,     -1345 * 2,     -2640 * 2,</w:t>
      </w:r>
    </w:p>
    <w:p w14:paraId="1A31E220" w14:textId="77777777" w:rsidR="00902B2F" w:rsidRDefault="00902B2F">
      <w:pPr>
        <w:pStyle w:val="LD10"/>
      </w:pPr>
      <w:r>
        <w:t xml:space="preserve">       4487 * 2,       171 * 2,     -2513 * 2,</w:t>
      </w:r>
    </w:p>
    <w:p w14:paraId="06BCB4D4" w14:textId="77777777" w:rsidR="00902B2F" w:rsidRDefault="00902B2F">
      <w:pPr>
        <w:pStyle w:val="LD10"/>
      </w:pPr>
      <w:r>
        <w:t xml:space="preserve">       4378 * 2,      -681 * 2,     -2521 * 2,</w:t>
      </w:r>
    </w:p>
    <w:p w14:paraId="1071DC45" w14:textId="77777777" w:rsidR="00902B2F" w:rsidRDefault="00902B2F">
      <w:pPr>
        <w:pStyle w:val="LD10"/>
      </w:pPr>
      <w:r>
        <w:t xml:space="preserve">       3230 * 2,     -1229 * 2,     -3412 * 2,</w:t>
      </w:r>
    </w:p>
    <w:p w14:paraId="7B1BFFD4" w14:textId="77777777" w:rsidR="00902B2F" w:rsidRDefault="00902B2F">
      <w:pPr>
        <w:pStyle w:val="LD10"/>
      </w:pPr>
      <w:r>
        <w:t xml:space="preserve">       2693 * 2,     -2022 * 2,     -3359 * 2,</w:t>
      </w:r>
    </w:p>
    <w:p w14:paraId="7C327421" w14:textId="77777777" w:rsidR="00902B2F" w:rsidRDefault="00902B2F">
      <w:pPr>
        <w:pStyle w:val="LD10"/>
      </w:pPr>
      <w:r>
        <w:t xml:space="preserve">       4176 * 2,      -888 * 2,     -3993 * 2,</w:t>
      </w:r>
    </w:p>
    <w:p w14:paraId="369E099B" w14:textId="77777777" w:rsidR="00902B2F" w:rsidRDefault="00902B2F">
      <w:pPr>
        <w:pStyle w:val="LD10"/>
      </w:pPr>
      <w:r>
        <w:lastRenderedPageBreak/>
        <w:t xml:space="preserve">       3523 * 2,     -2141 * 2,     -3983 * 2,</w:t>
      </w:r>
    </w:p>
    <w:p w14:paraId="67E33D46" w14:textId="77777777" w:rsidR="00902B2F" w:rsidRDefault="00902B2F">
      <w:pPr>
        <w:pStyle w:val="LD10"/>
      </w:pPr>
      <w:r>
        <w:t xml:space="preserve">       3004 * 2,      -293 * 2,     -4569 * 2,</w:t>
      </w:r>
    </w:p>
    <w:p w14:paraId="13B28897" w14:textId="77777777" w:rsidR="00902B2F" w:rsidRDefault="00902B2F">
      <w:pPr>
        <w:pStyle w:val="LD10"/>
      </w:pPr>
      <w:r>
        <w:t xml:space="preserve">       3375 * 2,     -1360 * 2,     -4767 * 2,</w:t>
      </w:r>
    </w:p>
    <w:p w14:paraId="432EBA62" w14:textId="77777777" w:rsidR="00902B2F" w:rsidRDefault="00902B2F">
      <w:pPr>
        <w:pStyle w:val="LD10"/>
      </w:pPr>
      <w:r>
        <w:t xml:space="preserve">       4100 * 2,     -1735 * 2,     -5277 * 2,</w:t>
      </w:r>
    </w:p>
    <w:p w14:paraId="72B11DE9" w14:textId="77777777" w:rsidR="00902B2F" w:rsidRDefault="00902B2F">
      <w:pPr>
        <w:pStyle w:val="LD10"/>
      </w:pPr>
      <w:r>
        <w:t xml:space="preserve">       4204 * 2,      -302 * 2,     -5248 * 2,</w:t>
      </w:r>
    </w:p>
    <w:p w14:paraId="0FD56B75" w14:textId="77777777" w:rsidR="00902B2F" w:rsidRDefault="00902B2F">
      <w:pPr>
        <w:pStyle w:val="LD10"/>
      </w:pPr>
      <w:r>
        <w:t xml:space="preserve">       2085 * 2,      -979 * 2,     -4878 * 2,</w:t>
      </w:r>
    </w:p>
    <w:p w14:paraId="09882C11" w14:textId="77777777" w:rsidR="00902B2F" w:rsidRDefault="00902B2F">
      <w:pPr>
        <w:pStyle w:val="LD10"/>
      </w:pPr>
      <w:r>
        <w:t xml:space="preserve">       2646 * 2,     -1469 * 2,     -5896 * 2,</w:t>
      </w:r>
    </w:p>
    <w:p w14:paraId="480F435E" w14:textId="77777777" w:rsidR="00902B2F" w:rsidRDefault="00902B2F">
      <w:pPr>
        <w:pStyle w:val="LD10"/>
      </w:pPr>
      <w:r>
        <w:t xml:space="preserve">       3291 * 2,      -357 * 2,     -5984 * 2,</w:t>
      </w:r>
    </w:p>
    <w:p w14:paraId="0C985A06" w14:textId="77777777" w:rsidR="00902B2F" w:rsidRDefault="00902B2F">
      <w:pPr>
        <w:pStyle w:val="LD10"/>
      </w:pPr>
      <w:r>
        <w:t xml:space="preserve">       2098 * 2,       152 * 2,     -5496 * 2,</w:t>
      </w:r>
    </w:p>
    <w:p w14:paraId="4BC248BC" w14:textId="77777777" w:rsidR="00902B2F" w:rsidRDefault="00902B2F">
      <w:pPr>
        <w:pStyle w:val="LD10"/>
      </w:pPr>
      <w:r>
        <w:t xml:space="preserve">       3851 * 2,     -1336 * 2,     -6741 * 2,</w:t>
      </w:r>
    </w:p>
    <w:p w14:paraId="776D22BE" w14:textId="77777777" w:rsidR="00902B2F" w:rsidRDefault="00902B2F">
      <w:pPr>
        <w:pStyle w:val="LD10"/>
      </w:pPr>
      <w:r>
        <w:t xml:space="preserve">       2411 * 2,     -1002 * 2,     -6998 * 2,</w:t>
      </w:r>
    </w:p>
    <w:p w14:paraId="30DADA0C" w14:textId="77777777" w:rsidR="00902B2F" w:rsidRDefault="00902B2F">
      <w:pPr>
        <w:pStyle w:val="LD10"/>
      </w:pPr>
      <w:r>
        <w:t xml:space="preserve">       4221 * 2,     -2346 * 2,     -6013 * 2,</w:t>
      </w:r>
    </w:p>
    <w:p w14:paraId="56EBBE1F" w14:textId="77777777" w:rsidR="00902B2F" w:rsidRDefault="00902B2F">
      <w:pPr>
        <w:pStyle w:val="LD10"/>
      </w:pPr>
      <w:r>
        <w:t xml:space="preserve">       1591 * 2,     -1869 * 2,     -6561 * 2,</w:t>
      </w:r>
    </w:p>
    <w:p w14:paraId="2CE99B35" w14:textId="77777777" w:rsidR="00902B2F" w:rsidRDefault="00902B2F">
      <w:pPr>
        <w:pStyle w:val="LD10"/>
      </w:pPr>
      <w:r>
        <w:t xml:space="preserve">       1203 * 2,      -796 * 2,     -6075 * 2,</w:t>
      </w:r>
    </w:p>
    <w:p w14:paraId="18F401F8" w14:textId="77777777" w:rsidR="00902B2F" w:rsidRDefault="00902B2F">
      <w:pPr>
        <w:pStyle w:val="LD10"/>
      </w:pPr>
      <w:r>
        <w:t xml:space="preserve">       1744 * 2,     -2522 * 2,     -5654 * 2,</w:t>
      </w:r>
    </w:p>
    <w:p w14:paraId="63FC4608" w14:textId="77777777" w:rsidR="00902B2F" w:rsidRDefault="00902B2F">
      <w:pPr>
        <w:pStyle w:val="LD10"/>
      </w:pPr>
      <w:r>
        <w:t xml:space="preserve">       2310 * 2,     -3164 * 2,     -6344 * 2,</w:t>
      </w:r>
    </w:p>
    <w:p w14:paraId="601790EC" w14:textId="77777777" w:rsidR="00902B2F" w:rsidRDefault="00902B2F">
      <w:pPr>
        <w:pStyle w:val="LD10"/>
      </w:pPr>
      <w:r>
        <w:t xml:space="preserve">       1385 * 2,     -1923 * 2,     -4877 * 2,</w:t>
      </w:r>
    </w:p>
    <w:p w14:paraId="031F9CC8" w14:textId="77777777" w:rsidR="00902B2F" w:rsidRDefault="00902B2F">
      <w:pPr>
        <w:pStyle w:val="LD10"/>
      </w:pPr>
      <w:r>
        <w:t xml:space="preserve">       1045 * 2,     -2988 * 2,     -6886 * 2,</w:t>
      </w:r>
    </w:p>
    <w:p w14:paraId="6ECE5F79" w14:textId="77777777" w:rsidR="00902B2F" w:rsidRDefault="00902B2F">
      <w:pPr>
        <w:pStyle w:val="LD10"/>
      </w:pPr>
      <w:r>
        <w:t xml:space="preserve">       1018 * 2,     -3544 * 2,     -5868 * 2,</w:t>
      </w:r>
    </w:p>
    <w:p w14:paraId="7E319559" w14:textId="77777777" w:rsidR="00902B2F" w:rsidRDefault="00902B2F">
      <w:pPr>
        <w:pStyle w:val="LD10"/>
      </w:pPr>
      <w:r>
        <w:t xml:space="preserve">       2581 * 2,     -3527 * 2,     -5340 * 2,</w:t>
      </w:r>
    </w:p>
    <w:p w14:paraId="4F3B79EE" w14:textId="77777777" w:rsidR="00902B2F" w:rsidRDefault="00902B2F">
      <w:pPr>
        <w:pStyle w:val="LD10"/>
      </w:pPr>
      <w:r>
        <w:t xml:space="preserve">        441 * 2,     -2748 * 2,     -5208 * 2,</w:t>
      </w:r>
    </w:p>
    <w:p w14:paraId="37C19061" w14:textId="77777777" w:rsidR="00902B2F" w:rsidRDefault="00902B2F">
      <w:pPr>
        <w:pStyle w:val="LD10"/>
      </w:pPr>
      <w:r>
        <w:t xml:space="preserve">       1814 * 2,     -3242 * 2,     -4644 * 2,</w:t>
      </w:r>
    </w:p>
    <w:p w14:paraId="17CCA8D1" w14:textId="77777777" w:rsidR="00902B2F" w:rsidRDefault="00902B2F">
      <w:pPr>
        <w:pStyle w:val="LD10"/>
      </w:pPr>
      <w:r>
        <w:t xml:space="preserve">       1316 * 2,     -3962 * 2,     -6696 * 2,</w:t>
      </w:r>
    </w:p>
    <w:p w14:paraId="217509A8" w14:textId="77777777" w:rsidR="00902B2F" w:rsidRDefault="00902B2F">
      <w:pPr>
        <w:pStyle w:val="LD10"/>
      </w:pPr>
      <w:r>
        <w:t xml:space="preserve">       1858 * 2,     -2301 * 2,     -4189 * 2,</w:t>
      </w:r>
    </w:p>
    <w:p w14:paraId="2200408F" w14:textId="77777777" w:rsidR="00902B2F" w:rsidRDefault="00902B2F">
      <w:pPr>
        <w:pStyle w:val="LD10"/>
      </w:pPr>
      <w:r>
        <w:t xml:space="preserve">        -49 * 2,     -3715 * 2,     -6801 * 2,</w:t>
      </w:r>
    </w:p>
    <w:p w14:paraId="7EB96F35" w14:textId="77777777" w:rsidR="00902B2F" w:rsidRDefault="00902B2F">
      <w:pPr>
        <w:pStyle w:val="LD10"/>
      </w:pPr>
      <w:r>
        <w:t xml:space="preserve">        -16 * 2,     -4707 * 2,     -6171 * 2,</w:t>
      </w:r>
    </w:p>
    <w:p w14:paraId="2AEC4C7A" w14:textId="77777777" w:rsidR="00902B2F" w:rsidRDefault="00902B2F">
      <w:pPr>
        <w:pStyle w:val="LD10"/>
      </w:pPr>
      <w:r>
        <w:t xml:space="preserve">       1248 * 2,     -4592 * 2,     -7268 * 2,</w:t>
      </w:r>
    </w:p>
    <w:p w14:paraId="463EA07D" w14:textId="77777777" w:rsidR="00902B2F" w:rsidRDefault="00902B2F">
      <w:pPr>
        <w:pStyle w:val="LD10"/>
      </w:pPr>
      <w:r>
        <w:t xml:space="preserve">       1512 * 2,     -3646 * 2,     -7795 * 2,</w:t>
      </w:r>
    </w:p>
    <w:p w14:paraId="6B9FAFC7" w14:textId="77777777" w:rsidR="00902B2F" w:rsidRDefault="00902B2F">
      <w:pPr>
        <w:pStyle w:val="LD10"/>
      </w:pPr>
      <w:r>
        <w:t xml:space="preserve">      -1013 * 2,     -2955 * 2,     -6031 * 2,</w:t>
      </w:r>
    </w:p>
    <w:p w14:paraId="6827535C" w14:textId="77777777" w:rsidR="00902B2F" w:rsidRDefault="00902B2F">
      <w:pPr>
        <w:pStyle w:val="LD10"/>
      </w:pPr>
      <w:r>
        <w:t xml:space="preserve">        -92 * 2,     -2204 * 2,     -7396 * 2,</w:t>
      </w:r>
    </w:p>
    <w:p w14:paraId="47B5EA2E" w14:textId="77777777" w:rsidR="00902B2F" w:rsidRDefault="00902B2F">
      <w:pPr>
        <w:pStyle w:val="LD10"/>
      </w:pPr>
      <w:r>
        <w:t xml:space="preserve">        255 * 2,     -4976 * 2,     -7893 * 2,</w:t>
      </w:r>
    </w:p>
    <w:p w14:paraId="28E5C6EC" w14:textId="77777777" w:rsidR="00902B2F" w:rsidRDefault="00902B2F">
      <w:pPr>
        <w:pStyle w:val="LD10"/>
      </w:pPr>
      <w:r>
        <w:t xml:space="preserve">       3177 * 2,     -4114 * 2,     -6632 * 2,</w:t>
      </w:r>
    </w:p>
    <w:p w14:paraId="120D07E8" w14:textId="77777777" w:rsidR="00902B2F" w:rsidRDefault="00902B2F">
      <w:pPr>
        <w:pStyle w:val="LD10"/>
      </w:pPr>
      <w:r>
        <w:t xml:space="preserve">       1920 * 2,     -5053 * 2,     -9114 * 2,</w:t>
      </w:r>
    </w:p>
    <w:p w14:paraId="18F4FD4A" w14:textId="77777777" w:rsidR="00902B2F" w:rsidRDefault="00902B2F">
      <w:pPr>
        <w:pStyle w:val="LD10"/>
      </w:pPr>
      <w:r>
        <w:t xml:space="preserve">       3872 * 2,     -3048 * 2,     -7641 * 2,</w:t>
      </w:r>
    </w:p>
    <w:p w14:paraId="09A5C798" w14:textId="77777777" w:rsidR="00902B2F" w:rsidRDefault="00902B2F">
      <w:pPr>
        <w:pStyle w:val="LD10"/>
      </w:pPr>
      <w:r>
        <w:t xml:space="preserve">       4455 * 2,     -3457 * 2,     -6789 * 2,</w:t>
      </w:r>
    </w:p>
    <w:p w14:paraId="37E6BF2D" w14:textId="77777777" w:rsidR="00902B2F" w:rsidRDefault="00902B2F">
      <w:pPr>
        <w:pStyle w:val="LD10"/>
      </w:pPr>
      <w:r>
        <w:t xml:space="preserve">       3806 * 2,     -2934 * 2,     -4924 * 2,</w:t>
      </w:r>
    </w:p>
    <w:p w14:paraId="2A40FA97" w14:textId="77777777" w:rsidR="00902B2F" w:rsidRDefault="00902B2F">
      <w:pPr>
        <w:pStyle w:val="LD10"/>
      </w:pPr>
      <w:r>
        <w:t xml:space="preserve">       5509 * 2,     -2502 * 2,     -6742 * 2,</w:t>
      </w:r>
    </w:p>
    <w:p w14:paraId="19DA3326" w14:textId="77777777" w:rsidR="00902B2F" w:rsidRDefault="00902B2F">
      <w:pPr>
        <w:pStyle w:val="LD10"/>
      </w:pPr>
      <w:r>
        <w:t xml:space="preserve">       5692 * 2,     -1390 * 2,     -5591 * 2,</w:t>
      </w:r>
    </w:p>
    <w:p w14:paraId="62E8E66F" w14:textId="77777777" w:rsidR="00902B2F" w:rsidRDefault="00902B2F">
      <w:pPr>
        <w:pStyle w:val="LD10"/>
      </w:pPr>
      <w:r>
        <w:t xml:space="preserve">       6772 * 2,     -2446 * 2,     -4848 * 2,</w:t>
      </w:r>
    </w:p>
    <w:p w14:paraId="1BDD21EB" w14:textId="77777777" w:rsidR="00902B2F" w:rsidRDefault="00902B2F">
      <w:pPr>
        <w:pStyle w:val="LD10"/>
      </w:pPr>
      <w:r>
        <w:t xml:space="preserve">       5667 * 2,     -1925 * 2,     -3815 * 2,</w:t>
      </w:r>
    </w:p>
    <w:p w14:paraId="0D6AF5F0" w14:textId="77777777" w:rsidR="00902B2F" w:rsidRDefault="00902B2F">
      <w:pPr>
        <w:pStyle w:val="LD10"/>
      </w:pPr>
      <w:r>
        <w:t xml:space="preserve">       4441 * 2,       625 * 2,     -6528 * 2,</w:t>
      </w:r>
    </w:p>
    <w:p w14:paraId="5B69A930" w14:textId="77777777" w:rsidR="00902B2F" w:rsidRDefault="00902B2F">
      <w:pPr>
        <w:pStyle w:val="LD10"/>
      </w:pPr>
      <w:r>
        <w:t xml:space="preserve">       5532 * 2,     -1052 * 2,     -3049 * 2,</w:t>
      </w:r>
    </w:p>
    <w:p w14:paraId="7F8C8EB2" w14:textId="77777777" w:rsidR="00902B2F" w:rsidRDefault="00902B2F">
      <w:pPr>
        <w:pStyle w:val="LD10"/>
      </w:pPr>
      <w:r>
        <w:t xml:space="preserve">       7978 * 2,      -858 * 2,     -6705 * 2,</w:t>
      </w:r>
    </w:p>
    <w:p w14:paraId="4E4B30F5" w14:textId="77777777" w:rsidR="00902B2F" w:rsidRDefault="00902B2F">
      <w:pPr>
        <w:pStyle w:val="LD10"/>
      </w:pPr>
      <w:r>
        <w:t xml:space="preserve">       3643 * 2,      1692 * 2,     -5218 * 2,</w:t>
      </w:r>
    </w:p>
    <w:p w14:paraId="35A20F3B" w14:textId="77777777" w:rsidR="00902B2F" w:rsidRDefault="00902B2F">
      <w:pPr>
        <w:pStyle w:val="LD10"/>
      </w:pPr>
      <w:r>
        <w:t xml:space="preserve">       5975 * 2,      2763 * 2,     -4375 * 2,</w:t>
      </w:r>
    </w:p>
    <w:p w14:paraId="252F1750" w14:textId="77777777" w:rsidR="00902B2F" w:rsidRDefault="00902B2F">
      <w:pPr>
        <w:pStyle w:val="LD10"/>
      </w:pPr>
      <w:r>
        <w:t xml:space="preserve">       2361 * 2,       891 * 2,     -5213 * 2,</w:t>
      </w:r>
    </w:p>
    <w:p w14:paraId="1A9E197A" w14:textId="77777777" w:rsidR="00902B2F" w:rsidRDefault="00902B2F">
      <w:pPr>
        <w:pStyle w:val="LD10"/>
      </w:pPr>
      <w:r>
        <w:t xml:space="preserve">       1718 * 2,      -991 * 2,     -4008 * 2,</w:t>
      </w:r>
    </w:p>
    <w:p w14:paraId="3E4426C0" w14:textId="77777777" w:rsidR="00902B2F" w:rsidRDefault="00902B2F">
      <w:pPr>
        <w:pStyle w:val="LD10"/>
      </w:pPr>
      <w:r>
        <w:t xml:space="preserve">       1651 * 2,       -61 * 2,     -3633 * 2,</w:t>
      </w:r>
    </w:p>
    <w:p w14:paraId="578F6DE3" w14:textId="77777777" w:rsidR="00902B2F" w:rsidRDefault="00902B2F">
      <w:pPr>
        <w:pStyle w:val="LD10"/>
      </w:pPr>
      <w:r>
        <w:t xml:space="preserve">       4489 * 2,      3255 * 2,     -2982 * 2,</w:t>
      </w:r>
    </w:p>
    <w:p w14:paraId="34778B03" w14:textId="77777777" w:rsidR="00902B2F" w:rsidRDefault="00902B2F">
      <w:pPr>
        <w:pStyle w:val="LD10"/>
      </w:pPr>
      <w:r>
        <w:t xml:space="preserve">       1208 * 2,      -990 * 2,     -2970 * 2,</w:t>
      </w:r>
    </w:p>
    <w:p w14:paraId="691CBAFE" w14:textId="77777777" w:rsidR="00902B2F" w:rsidRDefault="00902B2F">
      <w:pPr>
        <w:pStyle w:val="LD10"/>
      </w:pPr>
      <w:r>
        <w:t xml:space="preserve">       -338 * 2,     -2055 * 2,     -4560 * 2,</w:t>
      </w:r>
    </w:p>
    <w:p w14:paraId="0E3E985D" w14:textId="77777777" w:rsidR="00902B2F" w:rsidRDefault="00902B2F">
      <w:pPr>
        <w:pStyle w:val="LD10"/>
      </w:pPr>
      <w:r>
        <w:t xml:space="preserve">       6498 * 2,      1132 * 2,      -164 * 2,</w:t>
      </w:r>
    </w:p>
    <w:p w14:paraId="1267E574" w14:textId="77777777" w:rsidR="00902B2F" w:rsidRDefault="00902B2F">
      <w:pPr>
        <w:pStyle w:val="LD10"/>
      </w:pPr>
      <w:r>
        <w:t xml:space="preserve">       7336 * 2,       403 * 2,      -675 * 2,</w:t>
      </w:r>
    </w:p>
    <w:p w14:paraId="36DA596D" w14:textId="77777777" w:rsidR="00902B2F" w:rsidRDefault="00902B2F">
      <w:pPr>
        <w:pStyle w:val="LD10"/>
      </w:pPr>
      <w:r>
        <w:t xml:space="preserve">       8818 * 2,      1050 * 2,      -967 * 2,</w:t>
      </w:r>
    </w:p>
    <w:p w14:paraId="71A56C9B" w14:textId="77777777" w:rsidR="00902B2F" w:rsidRDefault="00902B2F">
      <w:pPr>
        <w:pStyle w:val="LD10"/>
      </w:pPr>
      <w:r>
        <w:t xml:space="preserve">       8652 * 2,      1072 * 2,      -293 * 2,</w:t>
      </w:r>
    </w:p>
    <w:p w14:paraId="7244777B" w14:textId="77777777" w:rsidR="00902B2F" w:rsidRDefault="00902B2F">
      <w:pPr>
        <w:pStyle w:val="LD10"/>
      </w:pPr>
      <w:r>
        <w:t xml:space="preserve">       8291 * 2,      1571 * 2,       303 * 2,</w:t>
      </w:r>
    </w:p>
    <w:p w14:paraId="47A8AF95" w14:textId="77777777" w:rsidR="00902B2F" w:rsidRDefault="00902B2F">
      <w:pPr>
        <w:pStyle w:val="LD10"/>
      </w:pPr>
      <w:r>
        <w:t xml:space="preserve">       9525 * 2,       235 * 2,     -1134 * 2,</w:t>
      </w:r>
    </w:p>
    <w:p w14:paraId="2D64B162" w14:textId="77777777" w:rsidR="00902B2F" w:rsidRDefault="00902B2F">
      <w:pPr>
        <w:pStyle w:val="LD10"/>
      </w:pPr>
      <w:r>
        <w:t xml:space="preserve">       9652 * 2,      1049 * 2,     -1668 * 2,</w:t>
      </w:r>
    </w:p>
    <w:p w14:paraId="0AF5D6AB" w14:textId="77777777" w:rsidR="00902B2F" w:rsidRDefault="00902B2F">
      <w:pPr>
        <w:pStyle w:val="LD10"/>
      </w:pPr>
      <w:r>
        <w:t xml:space="preserve">       9069 * 2,      2296 * 2,       828 * 2,</w:t>
      </w:r>
    </w:p>
    <w:p w14:paraId="14391E56" w14:textId="77777777" w:rsidR="00902B2F" w:rsidRDefault="00902B2F">
      <w:pPr>
        <w:pStyle w:val="LD10"/>
      </w:pPr>
      <w:r>
        <w:t xml:space="preserve">       9526 * 2,      2265 * 2,      1359 * 2,</w:t>
      </w:r>
    </w:p>
    <w:p w14:paraId="6E4D9644" w14:textId="77777777" w:rsidR="00902B2F" w:rsidRDefault="00902B2F">
      <w:pPr>
        <w:pStyle w:val="LD10"/>
      </w:pPr>
      <w:r>
        <w:t xml:space="preserve">      10787 * 2,     -1109 * 2,     -3223 * 2,</w:t>
      </w:r>
    </w:p>
    <w:p w14:paraId="318AA46B" w14:textId="77777777" w:rsidR="00902B2F" w:rsidRDefault="00902B2F">
      <w:pPr>
        <w:pStyle w:val="LD10"/>
      </w:pPr>
      <w:r>
        <w:t xml:space="preserve">       7767 * 2,      5486 * 2,     -3086 * 2,</w:t>
      </w:r>
    </w:p>
    <w:p w14:paraId="2ED25E23" w14:textId="77777777" w:rsidR="00902B2F" w:rsidRDefault="00902B2F">
      <w:pPr>
        <w:pStyle w:val="LD10"/>
      </w:pPr>
      <w:r>
        <w:t xml:space="preserve">      11690 * 2,     -1931 * 2,     -4657 * 2,</w:t>
      </w:r>
    </w:p>
    <w:p w14:paraId="57722035" w14:textId="77777777" w:rsidR="00902B2F" w:rsidRDefault="00902B2F">
      <w:pPr>
        <w:pStyle w:val="LD10"/>
      </w:pPr>
      <w:r>
        <w:t xml:space="preserve">       8997 * 2,     -3150 * 2,     -5482 * 2,</w:t>
      </w:r>
    </w:p>
    <w:p w14:paraId="504A73A2" w14:textId="77777777" w:rsidR="00902B2F" w:rsidRDefault="00902B2F">
      <w:pPr>
        <w:pStyle w:val="LD10"/>
      </w:pPr>
      <w:r>
        <w:lastRenderedPageBreak/>
        <w:t xml:space="preserve">      12107 * 2,      -782 * 2,     -5986 * 2,</w:t>
      </w:r>
    </w:p>
    <w:p w14:paraId="5342FAA6" w14:textId="77777777" w:rsidR="00902B2F" w:rsidRDefault="00902B2F">
      <w:pPr>
        <w:pStyle w:val="LD10"/>
      </w:pPr>
      <w:r>
        <w:t xml:space="preserve">      13013 * 2,       511 * 2,     -5164 * 2,</w:t>
      </w:r>
    </w:p>
    <w:p w14:paraId="4B968241" w14:textId="77777777" w:rsidR="00902B2F" w:rsidRDefault="00902B2F">
      <w:pPr>
        <w:pStyle w:val="LD10"/>
      </w:pPr>
      <w:r>
        <w:t xml:space="preserve">      14172 * 2,       840 * 2,     -4841 * 2,</w:t>
      </w:r>
    </w:p>
    <w:p w14:paraId="680FCA2F" w14:textId="77777777" w:rsidR="00902B2F" w:rsidRDefault="00902B2F">
      <w:pPr>
        <w:pStyle w:val="LD10"/>
      </w:pPr>
      <w:r>
        <w:t xml:space="preserve">      14794 * 2,      7792 * 2,     -3028 * 2,</w:t>
      </w:r>
    </w:p>
    <w:p w14:paraId="40CC4D5B" w14:textId="77777777" w:rsidR="00902B2F" w:rsidRDefault="00902B2F">
      <w:pPr>
        <w:pStyle w:val="LD10"/>
      </w:pPr>
      <w:r>
        <w:t xml:space="preserve">      14596 * 2,      7581 * 2,      -813 * 2,</w:t>
      </w:r>
    </w:p>
    <w:p w14:paraId="78C0858E" w14:textId="77777777" w:rsidR="00902B2F" w:rsidRDefault="00902B2F">
      <w:pPr>
        <w:pStyle w:val="LD10"/>
      </w:pPr>
      <w:r>
        <w:t xml:space="preserve">       8808 * 2,      7531 * 2,      2912 * 2,</w:t>
      </w:r>
    </w:p>
    <w:p w14:paraId="0CD08F33" w14:textId="77777777" w:rsidR="00902B2F" w:rsidRDefault="00902B2F">
      <w:pPr>
        <w:pStyle w:val="LD10"/>
      </w:pPr>
      <w:r>
        <w:t xml:space="preserve">      13790 * 2,     10971 * 2,     -1294 * 2 };</w:t>
      </w:r>
    </w:p>
    <w:p w14:paraId="38125FAF" w14:textId="77777777" w:rsidR="00902B2F" w:rsidRDefault="00902B2F">
      <w:pPr>
        <w:pStyle w:val="LD10"/>
      </w:pPr>
      <w:r>
        <w:br w:type="page"/>
      </w:r>
    </w:p>
    <w:p w14:paraId="33ED9358" w14:textId="77777777" w:rsidR="00902B2F" w:rsidRDefault="00902B2F">
      <w:pPr>
        <w:pStyle w:val="LD10"/>
      </w:pPr>
      <w:r>
        <w:t>/*-----------------------------------------*</w:t>
      </w:r>
    </w:p>
    <w:p w14:paraId="3C3A577C" w14:textId="77777777" w:rsidR="00902B2F" w:rsidRDefault="00902B2F">
      <w:pPr>
        <w:pStyle w:val="LD10"/>
      </w:pPr>
      <w:r>
        <w:t xml:space="preserve"> * 3nd codebook:   lsp6 to lsp9            *</w:t>
      </w:r>
    </w:p>
    <w:p w14:paraId="253AF296" w14:textId="77777777" w:rsidR="00902B2F" w:rsidRDefault="00902B2F">
      <w:pPr>
        <w:pStyle w:val="LD10"/>
      </w:pPr>
      <w:r>
        <w:t xml:space="preserve"> *-----------------------------------------*/</w:t>
      </w:r>
    </w:p>
    <w:p w14:paraId="6179235B" w14:textId="77777777" w:rsidR="00902B2F" w:rsidRDefault="00902B2F">
      <w:pPr>
        <w:pStyle w:val="LD10"/>
      </w:pPr>
    </w:p>
    <w:p w14:paraId="7F4E431B" w14:textId="77777777" w:rsidR="00902B2F" w:rsidRDefault="00902B2F">
      <w:pPr>
        <w:pStyle w:val="LD10"/>
      </w:pPr>
      <w:r>
        <w:t>static Word16 dico3_clsp[taille_dic3*dim_dic3] = {</w:t>
      </w:r>
    </w:p>
    <w:p w14:paraId="787155F8" w14:textId="77777777" w:rsidR="00902B2F" w:rsidRDefault="00902B2F">
      <w:pPr>
        <w:pStyle w:val="LD10"/>
      </w:pPr>
    </w:p>
    <w:p w14:paraId="2EFC1257" w14:textId="77777777" w:rsidR="00902B2F" w:rsidRDefault="00902B2F">
      <w:pPr>
        <w:pStyle w:val="LD10"/>
      </w:pPr>
      <w:r>
        <w:t xml:space="preserve">       2258 * 2,     -3027 * 2,    -14154 * 2,    -15275 * 2,</w:t>
      </w:r>
    </w:p>
    <w:p w14:paraId="17586834" w14:textId="77777777" w:rsidR="00902B2F" w:rsidRDefault="00902B2F">
      <w:pPr>
        <w:pStyle w:val="LD10"/>
      </w:pPr>
      <w:r>
        <w:t xml:space="preserve">       2617 * 2,     -2421 * 2,    -13423 * 2,    -14666 * 2,</w:t>
      </w:r>
    </w:p>
    <w:p w14:paraId="35A24924" w14:textId="77777777" w:rsidR="00902B2F" w:rsidRDefault="00902B2F">
      <w:pPr>
        <w:pStyle w:val="LD10"/>
      </w:pPr>
      <w:r>
        <w:t xml:space="preserve">       1491 * 2,     -4636 * 2,    -13353 * 2,    -15066 * 2,</w:t>
      </w:r>
    </w:p>
    <w:p w14:paraId="2DDCB109" w14:textId="77777777" w:rsidR="00902B2F" w:rsidRDefault="00902B2F">
      <w:pPr>
        <w:pStyle w:val="LD10"/>
      </w:pPr>
      <w:r>
        <w:t xml:space="preserve">       4111 * 2,     -2037 * 2,    -13313 * 2,    -14464 * 2,</w:t>
      </w:r>
    </w:p>
    <w:p w14:paraId="068080A3" w14:textId="77777777" w:rsidR="00902B2F" w:rsidRDefault="00902B2F">
      <w:pPr>
        <w:pStyle w:val="LD10"/>
      </w:pPr>
      <w:r>
        <w:t xml:space="preserve">       2450 * 2,     -2406 * 2,    -12501 * 2,    -14033 * 2,</w:t>
      </w:r>
    </w:p>
    <w:p w14:paraId="0AD3A2F1" w14:textId="77777777" w:rsidR="00902B2F" w:rsidRDefault="00902B2F">
      <w:pPr>
        <w:pStyle w:val="LD10"/>
      </w:pPr>
      <w:r>
        <w:t xml:space="preserve">       2373 * 2,     -4492 * 2,    -11954 * 2,    -15115 * 2,</w:t>
      </w:r>
    </w:p>
    <w:p w14:paraId="741EB417" w14:textId="77777777" w:rsidR="00902B2F" w:rsidRDefault="00902B2F">
      <w:pPr>
        <w:pStyle w:val="LD10"/>
      </w:pPr>
      <w:r>
        <w:t xml:space="preserve">       3913 * 2,     -3857 * 2,    -11915 * 2,    -15152 * 2,</w:t>
      </w:r>
    </w:p>
    <w:p w14:paraId="58EFCD91" w14:textId="77777777" w:rsidR="00902B2F" w:rsidRDefault="00902B2F">
      <w:pPr>
        <w:pStyle w:val="LD10"/>
      </w:pPr>
      <w:r>
        <w:t xml:space="preserve">       3423 * 2,     -1758 * 2,    -11741 * 2,    -15053 * 2,</w:t>
      </w:r>
    </w:p>
    <w:p w14:paraId="02AE0D38" w14:textId="77777777" w:rsidR="00902B2F" w:rsidRDefault="00902B2F">
      <w:pPr>
        <w:pStyle w:val="LD10"/>
      </w:pPr>
      <w:r>
        <w:t xml:space="preserve">       3765 * 2,     -3882 * 2,    -12788 * 2,    -13519 * 2,</w:t>
      </w:r>
    </w:p>
    <w:p w14:paraId="6A3DD324" w14:textId="77777777" w:rsidR="00902B2F" w:rsidRDefault="00902B2F">
      <w:pPr>
        <w:pStyle w:val="LD10"/>
      </w:pPr>
      <w:r>
        <w:t xml:space="preserve">       1562 * 2,     -1771 * 2,    -11644 * 2,    -14135 * 2,</w:t>
      </w:r>
    </w:p>
    <w:p w14:paraId="60D9F5F4" w14:textId="77777777" w:rsidR="00902B2F" w:rsidRDefault="00902B2F">
      <w:pPr>
        <w:pStyle w:val="LD10"/>
      </w:pPr>
      <w:r>
        <w:t xml:space="preserve">       1075 * 2,     -4880 * 2,    -12649 * 2,    -14058 * 2,</w:t>
      </w:r>
    </w:p>
    <w:p w14:paraId="24BD755F" w14:textId="77777777" w:rsidR="00902B2F" w:rsidRDefault="00902B2F">
      <w:pPr>
        <w:pStyle w:val="LD10"/>
      </w:pPr>
      <w:r>
        <w:t xml:space="preserve">       3638 * 2,     -3092 * 2,    -11893 * 2,    -13136 * 2,</w:t>
      </w:r>
    </w:p>
    <w:p w14:paraId="134C8E4A" w14:textId="77777777" w:rsidR="00902B2F" w:rsidRDefault="00902B2F">
      <w:pPr>
        <w:pStyle w:val="LD10"/>
      </w:pPr>
      <w:r>
        <w:t xml:space="preserve">       1839 * 2,     -3454 * 2,    -12190 * 2,    -13087 * 2,</w:t>
      </w:r>
    </w:p>
    <w:p w14:paraId="7AFB5903" w14:textId="77777777" w:rsidR="00902B2F" w:rsidRDefault="00902B2F">
      <w:pPr>
        <w:pStyle w:val="LD10"/>
      </w:pPr>
      <w:r>
        <w:t xml:space="preserve">        541 * 2,     -3451 * 2,    -11602 * 2,    -13865 * 2,</w:t>
      </w:r>
    </w:p>
    <w:p w14:paraId="1792C7C5" w14:textId="77777777" w:rsidR="00902B2F" w:rsidRDefault="00902B2F">
      <w:pPr>
        <w:pStyle w:val="LD10"/>
      </w:pPr>
      <w:r>
        <w:t xml:space="preserve">       1557 * 2,     -4501 * 2,    -11314 * 2,    -12939 * 2,</w:t>
      </w:r>
    </w:p>
    <w:p w14:paraId="750697D2" w14:textId="77777777" w:rsidR="00902B2F" w:rsidRDefault="00902B2F">
      <w:pPr>
        <w:pStyle w:val="LD10"/>
      </w:pPr>
      <w:r>
        <w:t xml:space="preserve">        872 * 2,     -5493 * 2,    -11547 * 2,    -14155 * 2,</w:t>
      </w:r>
    </w:p>
    <w:p w14:paraId="18FB4987" w14:textId="77777777" w:rsidR="00902B2F" w:rsidRDefault="00902B2F">
      <w:pPr>
        <w:pStyle w:val="LD10"/>
      </w:pPr>
      <w:r>
        <w:t xml:space="preserve">       -297 * 2,     -5352 * 2,    -12385 * 2,    -13504 * 2,</w:t>
      </w:r>
    </w:p>
    <w:p w14:paraId="7B408BCB" w14:textId="77777777" w:rsidR="00902B2F" w:rsidRDefault="00902B2F">
      <w:pPr>
        <w:pStyle w:val="LD10"/>
      </w:pPr>
      <w:r>
        <w:t xml:space="preserve">        123 * 2,     -5666 * 2,    -11671 * 2,    -12907 * 2,</w:t>
      </w:r>
    </w:p>
    <w:p w14:paraId="763FDD15" w14:textId="77777777" w:rsidR="00902B2F" w:rsidRDefault="00902B2F">
      <w:pPr>
        <w:pStyle w:val="LD10"/>
      </w:pPr>
      <w:r>
        <w:t xml:space="preserve">        618 * 2,     -5376 * 2,    -10600 * 2,    -13291 * 2,</w:t>
      </w:r>
    </w:p>
    <w:p w14:paraId="0B117607" w14:textId="77777777" w:rsidR="00902B2F" w:rsidRDefault="00902B2F">
      <w:pPr>
        <w:pStyle w:val="LD10"/>
      </w:pPr>
      <w:r>
        <w:t xml:space="preserve">      -1370 * 2,     -3979 * 2,    -11880 * 2,    -13663 * 2,</w:t>
      </w:r>
    </w:p>
    <w:p w14:paraId="37E9A6B6" w14:textId="77777777" w:rsidR="00902B2F" w:rsidRDefault="00902B2F">
      <w:pPr>
        <w:pStyle w:val="LD10"/>
      </w:pPr>
      <w:r>
        <w:t xml:space="preserve">      -1024 * 2,     -5949 * 2,    -10829 * 2,    -13536 * 2,</w:t>
      </w:r>
    </w:p>
    <w:p w14:paraId="19AD687D" w14:textId="77777777" w:rsidR="00902B2F" w:rsidRDefault="00902B2F">
      <w:pPr>
        <w:pStyle w:val="LD10"/>
      </w:pPr>
      <w:r>
        <w:t xml:space="preserve">      -1721 * 2,     -5448 * 2,    -11365 * 2,    -13776 * 2,</w:t>
      </w:r>
    </w:p>
    <w:p w14:paraId="2C8E4B1E" w14:textId="77777777" w:rsidR="00902B2F" w:rsidRDefault="00902B2F">
      <w:pPr>
        <w:pStyle w:val="LD10"/>
      </w:pPr>
      <w:r>
        <w:t xml:space="preserve">       -641 * 2,     -6511 * 2,    -11878 * 2,    -14002 * 2,</w:t>
      </w:r>
    </w:p>
    <w:p w14:paraId="69E49137" w14:textId="77777777" w:rsidR="00902B2F" w:rsidRDefault="00902B2F">
      <w:pPr>
        <w:pStyle w:val="LD10"/>
      </w:pPr>
      <w:r>
        <w:t xml:space="preserve">      -1514 * 2,     -6290 * 2,    -12143 * 2,    -13142 * 2,</w:t>
      </w:r>
    </w:p>
    <w:p w14:paraId="00A3EA96" w14:textId="77777777" w:rsidR="00902B2F" w:rsidRDefault="00902B2F">
      <w:pPr>
        <w:pStyle w:val="LD10"/>
      </w:pPr>
      <w:r>
        <w:t xml:space="preserve">      -1583 * 2,     -4767 * 2,    -11486 * 2,    -12786 * 2,</w:t>
      </w:r>
    </w:p>
    <w:p w14:paraId="2B6B3CC8" w14:textId="77777777" w:rsidR="00902B2F" w:rsidRDefault="00902B2F">
      <w:pPr>
        <w:pStyle w:val="LD10"/>
      </w:pPr>
      <w:r>
        <w:t xml:space="preserve">      -1183 * 2,     -5072 * 2,    -10358 * 2,    -13940 * 2,</w:t>
      </w:r>
    </w:p>
    <w:p w14:paraId="4C0798A7" w14:textId="77777777" w:rsidR="00902B2F" w:rsidRDefault="00902B2F">
      <w:pPr>
        <w:pStyle w:val="LD10"/>
      </w:pPr>
      <w:r>
        <w:t xml:space="preserve">      -2687 * 2,     -4541 * 2,    -10928 * 2,    -13507 * 2,</w:t>
      </w:r>
    </w:p>
    <w:p w14:paraId="5A781565" w14:textId="77777777" w:rsidR="00902B2F" w:rsidRDefault="00902B2F">
      <w:pPr>
        <w:pStyle w:val="LD10"/>
      </w:pPr>
      <w:r>
        <w:t xml:space="preserve">      -2919 * 2,     -5785 * 2,    -11747 * 2,    -13494 * 2,</w:t>
      </w:r>
    </w:p>
    <w:p w14:paraId="4BD9BA3A" w14:textId="77777777" w:rsidR="00902B2F" w:rsidRDefault="00902B2F">
      <w:pPr>
        <w:pStyle w:val="LD10"/>
      </w:pPr>
      <w:r>
        <w:t xml:space="preserve">      -2538 * 2,     -6619 * 2,    -11027 * 2,    -13192 * 2,</w:t>
      </w:r>
    </w:p>
    <w:p w14:paraId="7ACA2A8B" w14:textId="77777777" w:rsidR="00902B2F" w:rsidRDefault="00902B2F">
      <w:pPr>
        <w:pStyle w:val="LD10"/>
      </w:pPr>
      <w:r>
        <w:t xml:space="preserve">      -2446 * 2,     -5705 * 2,    -11156 * 2,    -12698 * 2,</w:t>
      </w:r>
    </w:p>
    <w:p w14:paraId="38CF10C8" w14:textId="77777777" w:rsidR="00902B2F" w:rsidRDefault="00902B2F">
      <w:pPr>
        <w:pStyle w:val="LD10"/>
      </w:pPr>
      <w:r>
        <w:t xml:space="preserve">      -2043 * 2,     -5217 * 2,    -10126 * 2,    -13152 * 2,</w:t>
      </w:r>
    </w:p>
    <w:p w14:paraId="7AC38CEA" w14:textId="77777777" w:rsidR="00902B2F" w:rsidRDefault="00902B2F">
      <w:pPr>
        <w:pStyle w:val="LD10"/>
      </w:pPr>
      <w:r>
        <w:t xml:space="preserve">      -3314 * 2,     -5992 * 2,    -10494 * 2,    -13277 * 2,</w:t>
      </w:r>
    </w:p>
    <w:p w14:paraId="3B01D90E" w14:textId="77777777" w:rsidR="00902B2F" w:rsidRDefault="00902B2F">
      <w:pPr>
        <w:pStyle w:val="LD10"/>
      </w:pPr>
      <w:r>
        <w:t xml:space="preserve">      -3380 * 2,     -4989 * 2,    -10032 * 2,    -13357 * 2,</w:t>
      </w:r>
    </w:p>
    <w:p w14:paraId="50F0C53A" w14:textId="77777777" w:rsidR="00902B2F" w:rsidRDefault="00902B2F">
      <w:pPr>
        <w:pStyle w:val="LD10"/>
      </w:pPr>
      <w:r>
        <w:t xml:space="preserve">      -4071 * 2,     -5683 * 2,    -11128 * 2,    -13624 * 2,</w:t>
      </w:r>
    </w:p>
    <w:p w14:paraId="3FCB256D" w14:textId="77777777" w:rsidR="00902B2F" w:rsidRDefault="00902B2F">
      <w:pPr>
        <w:pStyle w:val="LD10"/>
      </w:pPr>
      <w:r>
        <w:t xml:space="preserve">      -3464 * 2,     -4918 * 2,    -11331 * 2,    -13973 * 2,</w:t>
      </w:r>
    </w:p>
    <w:p w14:paraId="6F679AE4" w14:textId="77777777" w:rsidR="00902B2F" w:rsidRDefault="00902B2F">
      <w:pPr>
        <w:pStyle w:val="LD10"/>
      </w:pPr>
      <w:r>
        <w:t xml:space="preserve">      -3331 * 2,     -6676 * 2,    -11238 * 2,    -13913 * 2,</w:t>
      </w:r>
    </w:p>
    <w:p w14:paraId="74AE03ED" w14:textId="77777777" w:rsidR="00902B2F" w:rsidRDefault="00902B2F">
      <w:pPr>
        <w:pStyle w:val="LD10"/>
      </w:pPr>
      <w:r>
        <w:t xml:space="preserve">      -3686 * 2,     -6545 * 2,    -11198 * 2,    -12740 * 2,</w:t>
      </w:r>
    </w:p>
    <w:p w14:paraId="52D998E7" w14:textId="77777777" w:rsidR="00902B2F" w:rsidRDefault="00902B2F">
      <w:pPr>
        <w:pStyle w:val="LD10"/>
      </w:pPr>
      <w:r>
        <w:t xml:space="preserve">      -4633 * 2,     -5939 * 2,    -10395 * 2,    -13663 * 2,</w:t>
      </w:r>
    </w:p>
    <w:p w14:paraId="00CBAEDD" w14:textId="77777777" w:rsidR="00902B2F" w:rsidRDefault="00902B2F">
      <w:pPr>
        <w:pStyle w:val="LD10"/>
      </w:pPr>
      <w:r>
        <w:t xml:space="preserve">      -4443 * 2,     -6846 * 2,    -11017 * 2,    -13196 * 2,</w:t>
      </w:r>
    </w:p>
    <w:p w14:paraId="20FFF8B4" w14:textId="77777777" w:rsidR="00902B2F" w:rsidRDefault="00902B2F">
      <w:pPr>
        <w:pStyle w:val="LD10"/>
      </w:pPr>
      <w:r>
        <w:t xml:space="preserve">      -4066 * 2,     -6849 * 2,    -10301 * 2,    -13913 * 2,</w:t>
      </w:r>
    </w:p>
    <w:p w14:paraId="16F4CF83" w14:textId="77777777" w:rsidR="00902B2F" w:rsidRDefault="00902B2F">
      <w:pPr>
        <w:pStyle w:val="LD10"/>
      </w:pPr>
      <w:r>
        <w:t xml:space="preserve">      -4291 * 2,     -6407 * 2,    -11398 * 2,    -14119 * 2,</w:t>
      </w:r>
    </w:p>
    <w:p w14:paraId="48C98375" w14:textId="77777777" w:rsidR="00902B2F" w:rsidRDefault="00902B2F">
      <w:pPr>
        <w:pStyle w:val="LD10"/>
      </w:pPr>
      <w:r>
        <w:t xml:space="preserve">      -5002 * 2,     -6434 * 2,    -11583 * 2,    -13789 * 2,</w:t>
      </w:r>
    </w:p>
    <w:p w14:paraId="75C4FDCC" w14:textId="77777777" w:rsidR="00902B2F" w:rsidRDefault="00902B2F">
      <w:pPr>
        <w:pStyle w:val="LD10"/>
      </w:pPr>
      <w:r>
        <w:t xml:space="preserve">      -5310 * 2,     -6544 * 2,    -10539 * 2,    -13746 * 2,</w:t>
      </w:r>
    </w:p>
    <w:p w14:paraId="21497EFC" w14:textId="77777777" w:rsidR="00902B2F" w:rsidRDefault="00902B2F">
      <w:pPr>
        <w:pStyle w:val="LD10"/>
      </w:pPr>
      <w:r>
        <w:t xml:space="preserve">      -5112 * 2,     -7394 * 2,    -11164 * 2,    -13567 * 2,</w:t>
      </w:r>
    </w:p>
    <w:p w14:paraId="1B995766" w14:textId="77777777" w:rsidR="00902B2F" w:rsidRDefault="00902B2F">
      <w:pPr>
        <w:pStyle w:val="LD10"/>
      </w:pPr>
      <w:r>
        <w:t xml:space="preserve">      -4827 * 2,     -6971 * 2,    -10001 * 2,    -13369 * 2,</w:t>
      </w:r>
    </w:p>
    <w:p w14:paraId="64BAB354" w14:textId="77777777" w:rsidR="00902B2F" w:rsidRDefault="00902B2F">
      <w:pPr>
        <w:pStyle w:val="LD10"/>
      </w:pPr>
      <w:r>
        <w:t xml:space="preserve">      -5657 * 2,     -7140 * 2,    -10365 * 2,    -13493 * 2,</w:t>
      </w:r>
    </w:p>
    <w:p w14:paraId="697E7E19" w14:textId="77777777" w:rsidR="00902B2F" w:rsidRDefault="00902B2F">
      <w:pPr>
        <w:pStyle w:val="LD10"/>
      </w:pPr>
      <w:r>
        <w:t xml:space="preserve">      -5190 * 2,     -8027 * 2,    -10599 * 2,    -13415 * 2,</w:t>
      </w:r>
    </w:p>
    <w:p w14:paraId="34B86418" w14:textId="77777777" w:rsidR="00902B2F" w:rsidRDefault="00902B2F">
      <w:pPr>
        <w:pStyle w:val="LD10"/>
      </w:pPr>
      <w:r>
        <w:t xml:space="preserve">      -5907 * 2,     -7080 * 2,    -11187 * 2,    -14166 * 2,</w:t>
      </w:r>
    </w:p>
    <w:p w14:paraId="20E4AC7C" w14:textId="77777777" w:rsidR="00902B2F" w:rsidRDefault="00902B2F">
      <w:pPr>
        <w:pStyle w:val="LD10"/>
      </w:pPr>
      <w:r>
        <w:t xml:space="preserve">      -6284 * 2,     -7633 * 2,    -10747 * 2,    -13860 * 2,</w:t>
      </w:r>
    </w:p>
    <w:p w14:paraId="7FB9DA9F" w14:textId="77777777" w:rsidR="00902B2F" w:rsidRDefault="00902B2F">
      <w:pPr>
        <w:pStyle w:val="LD10"/>
      </w:pPr>
      <w:r>
        <w:t xml:space="preserve">      -6051 * 2,     -7745 * 2,    -11537 * 2,    -13737 * 2,</w:t>
      </w:r>
    </w:p>
    <w:p w14:paraId="18051434" w14:textId="77777777" w:rsidR="00902B2F" w:rsidRDefault="00902B2F">
      <w:pPr>
        <w:pStyle w:val="LD10"/>
      </w:pPr>
      <w:r>
        <w:t xml:space="preserve">      -5341 * 2,     -8328 * 2,    -11248 * 2,    -13067 * 2,</w:t>
      </w:r>
    </w:p>
    <w:p w14:paraId="15E4CDE9" w14:textId="77777777" w:rsidR="00902B2F" w:rsidRDefault="00902B2F">
      <w:pPr>
        <w:pStyle w:val="LD10"/>
      </w:pPr>
      <w:r>
        <w:t xml:space="preserve">      -6310 * 2,     -8473 * 2,    -11362 * 2,    -13596 * 2,</w:t>
      </w:r>
    </w:p>
    <w:p w14:paraId="05BC0DE8" w14:textId="77777777" w:rsidR="00902B2F" w:rsidRDefault="00902B2F">
      <w:pPr>
        <w:pStyle w:val="LD10"/>
      </w:pPr>
      <w:r>
        <w:t xml:space="preserve">      -6467 * 2,     -8073 * 2,    -10692 * 2,    -12970 * 2,</w:t>
      </w:r>
    </w:p>
    <w:p w14:paraId="1A6E41D8" w14:textId="77777777" w:rsidR="00902B2F" w:rsidRDefault="00902B2F">
      <w:pPr>
        <w:pStyle w:val="LD10"/>
      </w:pPr>
      <w:r>
        <w:t xml:space="preserve">      -7180 * 2,     -8492 * 2,    -10931 * 2,    -13343 * 2,</w:t>
      </w:r>
    </w:p>
    <w:p w14:paraId="12E0B6AA" w14:textId="77777777" w:rsidR="00902B2F" w:rsidRDefault="00902B2F">
      <w:pPr>
        <w:pStyle w:val="LD10"/>
      </w:pPr>
      <w:r>
        <w:t xml:space="preserve">      -6977 * 2,     -8046 * 2,    -11613 * 2,    -14006 * 2,</w:t>
      </w:r>
    </w:p>
    <w:p w14:paraId="51CC5E44" w14:textId="77777777" w:rsidR="00902B2F" w:rsidRDefault="00902B2F">
      <w:pPr>
        <w:pStyle w:val="LD10"/>
      </w:pPr>
      <w:r>
        <w:t xml:space="preserve">      -5705 * 2,     -7955 * 2,    -12189 * 2,    -13287 * 2,</w:t>
      </w:r>
    </w:p>
    <w:p w14:paraId="28492D9F" w14:textId="77777777" w:rsidR="00902B2F" w:rsidRDefault="00902B2F">
      <w:pPr>
        <w:pStyle w:val="LD10"/>
      </w:pPr>
      <w:r>
        <w:t xml:space="preserve">      -6190 * 2,     -8455 * 2,    -11824 * 2,    -12820 * 2,</w:t>
      </w:r>
    </w:p>
    <w:p w14:paraId="1A67FB37" w14:textId="77777777" w:rsidR="00902B2F" w:rsidRDefault="00902B2F">
      <w:pPr>
        <w:pStyle w:val="LD10"/>
      </w:pPr>
      <w:r>
        <w:lastRenderedPageBreak/>
        <w:t xml:space="preserve">      -6802 * 2,     -8892 * 2,    -12057 * 2,    -13555 * 2,</w:t>
      </w:r>
    </w:p>
    <w:p w14:paraId="221D2747" w14:textId="77777777" w:rsidR="00902B2F" w:rsidRDefault="00902B2F">
      <w:pPr>
        <w:pStyle w:val="LD10"/>
      </w:pPr>
      <w:r>
        <w:t xml:space="preserve">      -5609 * 2,     -9078 * 2,    -11130 * 2,    -13067 * 2,</w:t>
      </w:r>
    </w:p>
    <w:p w14:paraId="53788E68" w14:textId="77777777" w:rsidR="00902B2F" w:rsidRDefault="00902B2F">
      <w:pPr>
        <w:pStyle w:val="LD10"/>
      </w:pPr>
      <w:r>
        <w:t xml:space="preserve">      -7282 * 2,     -9224 * 2,    -11146 * 2,    -13507 * 2,</w:t>
      </w:r>
    </w:p>
    <w:p w14:paraId="52FC0DC9" w14:textId="77777777" w:rsidR="00902B2F" w:rsidRDefault="00902B2F">
      <w:pPr>
        <w:pStyle w:val="LD10"/>
      </w:pPr>
      <w:r>
        <w:t xml:space="preserve">      -5587 * 2,     -8876 * 2,    -12187 * 2,    -13602 * 2,</w:t>
      </w:r>
    </w:p>
    <w:p w14:paraId="2AA9C857" w14:textId="77777777" w:rsidR="00902B2F" w:rsidRDefault="00902B2F">
      <w:pPr>
        <w:pStyle w:val="LD10"/>
      </w:pPr>
      <w:r>
        <w:t xml:space="preserve">      -6157 * 2,     -9509 * 2,    -12117 * 2,    -13104 * 2,</w:t>
      </w:r>
    </w:p>
    <w:p w14:paraId="4E776FCC" w14:textId="77777777" w:rsidR="00902B2F" w:rsidRDefault="00902B2F">
      <w:pPr>
        <w:pStyle w:val="LD10"/>
      </w:pPr>
      <w:r>
        <w:t xml:space="preserve">      -5840 * 2,     -9545 * 2,    -11672 * 2,    -13785 * 2,</w:t>
      </w:r>
    </w:p>
    <w:p w14:paraId="5708B5CE" w14:textId="77777777" w:rsidR="00902B2F" w:rsidRDefault="00902B2F">
      <w:pPr>
        <w:pStyle w:val="LD10"/>
      </w:pPr>
      <w:r>
        <w:t xml:space="preserve">      -5068 * 2,     -8786 * 2,    -11683 * 2,    -13401 * 2,</w:t>
      </w:r>
    </w:p>
    <w:p w14:paraId="043391BB" w14:textId="77777777" w:rsidR="00902B2F" w:rsidRDefault="00902B2F">
      <w:pPr>
        <w:pStyle w:val="LD10"/>
      </w:pPr>
      <w:r>
        <w:t xml:space="preserve">      -6344 * 2,     -9137 * 2,    -12671 * 2,    -13555 * 2,</w:t>
      </w:r>
    </w:p>
    <w:p w14:paraId="496A6A01" w14:textId="77777777" w:rsidR="00902B2F" w:rsidRDefault="00902B2F">
      <w:pPr>
        <w:pStyle w:val="LD10"/>
      </w:pPr>
      <w:r>
        <w:t xml:space="preserve">      -6655 * 2,    -10179 * 2,    -11980 * 2,    -13370 * 2,</w:t>
      </w:r>
    </w:p>
    <w:p w14:paraId="1271959D" w14:textId="77777777" w:rsidR="00902B2F" w:rsidRDefault="00902B2F">
      <w:pPr>
        <w:pStyle w:val="LD10"/>
      </w:pPr>
      <w:r>
        <w:t xml:space="preserve">      -6242 * 2,    -10092 * 2,    -12522 * 2,    -13432 * 2,</w:t>
      </w:r>
    </w:p>
    <w:p w14:paraId="2A855512" w14:textId="77777777" w:rsidR="00902B2F" w:rsidRDefault="00902B2F">
      <w:pPr>
        <w:pStyle w:val="LD10"/>
      </w:pPr>
      <w:r>
        <w:t xml:space="preserve">      -5821 * 2,     -9271 * 2,    -12552 * 2,    -14012 * 2,</w:t>
      </w:r>
    </w:p>
    <w:p w14:paraId="581D4D62" w14:textId="77777777" w:rsidR="00902B2F" w:rsidRDefault="00902B2F">
      <w:pPr>
        <w:pStyle w:val="LD10"/>
      </w:pPr>
      <w:r>
        <w:t xml:space="preserve">      -7085 * 2,     -9616 * 2,    -12276 * 2,    -13968 * 2,</w:t>
      </w:r>
    </w:p>
    <w:p w14:paraId="772E8B21" w14:textId="77777777" w:rsidR="00902B2F" w:rsidRDefault="00902B2F">
      <w:pPr>
        <w:pStyle w:val="LD10"/>
      </w:pPr>
      <w:r>
        <w:t xml:space="preserve">      -7061 * 2,     -9362 * 2,    -12863 * 2,    -13880 * 2,</w:t>
      </w:r>
    </w:p>
    <w:p w14:paraId="4F9C6BB8" w14:textId="77777777" w:rsidR="00902B2F" w:rsidRDefault="00902B2F">
      <w:pPr>
        <w:pStyle w:val="LD10"/>
      </w:pPr>
      <w:r>
        <w:t xml:space="preserve">      -6592 * 2,     -8328 * 2,    -12460 * 2,    -13845 * 2,</w:t>
      </w:r>
    </w:p>
    <w:p w14:paraId="3EDD6010" w14:textId="77777777" w:rsidR="00902B2F" w:rsidRDefault="00902B2F">
      <w:pPr>
        <w:pStyle w:val="LD10"/>
      </w:pPr>
      <w:r>
        <w:t xml:space="preserve">      -6286 * 2,     -8804 * 2,    -12945 * 2,    -14148 * 2,</w:t>
      </w:r>
    </w:p>
    <w:p w14:paraId="4DBB2712" w14:textId="77777777" w:rsidR="00902B2F" w:rsidRDefault="00902B2F">
      <w:pPr>
        <w:pStyle w:val="LD10"/>
      </w:pPr>
      <w:r>
        <w:t xml:space="preserve">      -6710 * 2,    -10050 * 2,    -13020 * 2,    -14176 * 2,</w:t>
      </w:r>
    </w:p>
    <w:p w14:paraId="1FD6AE8A" w14:textId="77777777" w:rsidR="00902B2F" w:rsidRDefault="00902B2F">
      <w:pPr>
        <w:pStyle w:val="LD10"/>
      </w:pPr>
      <w:r>
        <w:t xml:space="preserve">      -6713 * 2,    -10374 * 2,    -12927 * 2,    -13653 * 2,</w:t>
      </w:r>
    </w:p>
    <w:p w14:paraId="09F2A52D" w14:textId="77777777" w:rsidR="00902B2F" w:rsidRDefault="00902B2F">
      <w:pPr>
        <w:pStyle w:val="LD10"/>
      </w:pPr>
      <w:r>
        <w:t xml:space="preserve">      -6869 * 2,     -8974 * 2,    -13313 * 2,    -14071 * 2,</w:t>
      </w:r>
    </w:p>
    <w:p w14:paraId="3CB755F0" w14:textId="77777777" w:rsidR="00902B2F" w:rsidRDefault="00902B2F">
      <w:pPr>
        <w:pStyle w:val="LD10"/>
      </w:pPr>
      <w:r>
        <w:t xml:space="preserve">      -6771 * 2,     -9578 * 2,    -13010 * 2,    -14529 * 2,</w:t>
      </w:r>
    </w:p>
    <w:p w14:paraId="6068A091" w14:textId="77777777" w:rsidR="00902B2F" w:rsidRDefault="00902B2F">
      <w:pPr>
        <w:pStyle w:val="LD10"/>
      </w:pPr>
      <w:r>
        <w:t xml:space="preserve">      -7836 * 2,     -9434 * 2,    -13091 * 2,    -14286 * 2,</w:t>
      </w:r>
    </w:p>
    <w:p w14:paraId="28E4C659" w14:textId="77777777" w:rsidR="00902B2F" w:rsidRDefault="00902B2F">
      <w:pPr>
        <w:pStyle w:val="LD10"/>
      </w:pPr>
      <w:r>
        <w:t xml:space="preserve">      -7582 * 2,    -10082 * 2,    -13311 * 2,    -14192 * 2,</w:t>
      </w:r>
    </w:p>
    <w:p w14:paraId="6B9A1ED8" w14:textId="77777777" w:rsidR="00902B2F" w:rsidRDefault="00902B2F">
      <w:pPr>
        <w:pStyle w:val="LD10"/>
      </w:pPr>
      <w:r>
        <w:t xml:space="preserve">      -7685 * 2,     -8768 * 2,    -12554 * 2,    -14190 * 2,</w:t>
      </w:r>
    </w:p>
    <w:p w14:paraId="129E2E7F" w14:textId="77777777" w:rsidR="00902B2F" w:rsidRDefault="00902B2F">
      <w:pPr>
        <w:pStyle w:val="LD10"/>
      </w:pPr>
      <w:r>
        <w:t xml:space="preserve">      -6660 * 2,     -9185 * 2,    -13614 * 2,    -14547 * 2,</w:t>
      </w:r>
    </w:p>
    <w:p w14:paraId="596A7283" w14:textId="77777777" w:rsidR="00902B2F" w:rsidRDefault="00902B2F">
      <w:pPr>
        <w:pStyle w:val="LD10"/>
      </w:pPr>
      <w:r>
        <w:t xml:space="preserve">      -7287 * 2,     -9994 * 2,    -13761 * 2,    -14424 * 2,</w:t>
      </w:r>
    </w:p>
    <w:p w14:paraId="63B7E427" w14:textId="77777777" w:rsidR="00902B2F" w:rsidRDefault="00902B2F">
      <w:pPr>
        <w:pStyle w:val="LD10"/>
      </w:pPr>
      <w:r>
        <w:t xml:space="preserve">      -6119 * 2,    -10003 * 2,    -13519 * 2,    -14326 * 2,</w:t>
      </w:r>
    </w:p>
    <w:p w14:paraId="20B8A0D5" w14:textId="77777777" w:rsidR="00902B2F" w:rsidRDefault="00902B2F">
      <w:pPr>
        <w:pStyle w:val="LD10"/>
      </w:pPr>
      <w:r>
        <w:t xml:space="preserve">      -7610 * 2,     -8870 * 2,    -13578 * 2,    -14780 * 2,</w:t>
      </w:r>
    </w:p>
    <w:p w14:paraId="65FEDE19" w14:textId="77777777" w:rsidR="00902B2F" w:rsidRDefault="00902B2F">
      <w:pPr>
        <w:pStyle w:val="LD10"/>
      </w:pPr>
      <w:r>
        <w:t xml:space="preserve">      -7944 * 2,     -9765 * 2,    -13469 * 2,    -14817 * 2,</w:t>
      </w:r>
    </w:p>
    <w:p w14:paraId="7D9B534C" w14:textId="77777777" w:rsidR="00902B2F" w:rsidRDefault="00902B2F">
      <w:pPr>
        <w:pStyle w:val="LD10"/>
      </w:pPr>
      <w:r>
        <w:t xml:space="preserve">      -7068 * 2,    -10465 * 2,    -13490 * 2,    -14913 * 2,</w:t>
      </w:r>
    </w:p>
    <w:p w14:paraId="4AD7923B" w14:textId="77777777" w:rsidR="00902B2F" w:rsidRDefault="00902B2F">
      <w:pPr>
        <w:pStyle w:val="LD10"/>
      </w:pPr>
      <w:r>
        <w:t xml:space="preserve">      -6437 * 2,     -9902 * 2,    -13996 * 2,    -14643 * 2,</w:t>
      </w:r>
    </w:p>
    <w:p w14:paraId="4B11B295" w14:textId="77777777" w:rsidR="00902B2F" w:rsidRDefault="00902B2F">
      <w:pPr>
        <w:pStyle w:val="LD10"/>
      </w:pPr>
      <w:r>
        <w:t xml:space="preserve">      -6860 * 2,     -9320 * 2,    -14192 * 2,    -14997 * 2,</w:t>
      </w:r>
    </w:p>
    <w:p w14:paraId="00FCCD1C" w14:textId="77777777" w:rsidR="00902B2F" w:rsidRDefault="00902B2F">
      <w:pPr>
        <w:pStyle w:val="LD10"/>
      </w:pPr>
      <w:r>
        <w:t xml:space="preserve">      -6033 * 2,     -9723 * 2,    -13600 * 2,    -15112 * 2,</w:t>
      </w:r>
    </w:p>
    <w:p w14:paraId="7D554984" w14:textId="77777777" w:rsidR="00902B2F" w:rsidRDefault="00902B2F">
      <w:pPr>
        <w:pStyle w:val="LD10"/>
      </w:pPr>
      <w:r>
        <w:t xml:space="preserve">      -7312 * 2,    -10482 * 2,    -14253 * 2,    -15107 * 2,</w:t>
      </w:r>
    </w:p>
    <w:p w14:paraId="4BF23C72" w14:textId="77777777" w:rsidR="00902B2F" w:rsidRDefault="00902B2F">
      <w:pPr>
        <w:pStyle w:val="LD10"/>
      </w:pPr>
      <w:r>
        <w:t xml:space="preserve">      -6026 * 2,    -10794 * 2,    -13901 * 2,    -14777 * 2,</w:t>
      </w:r>
    </w:p>
    <w:p w14:paraId="2705D195" w14:textId="77777777" w:rsidR="00902B2F" w:rsidRDefault="00902B2F">
      <w:pPr>
        <w:pStyle w:val="LD10"/>
      </w:pPr>
      <w:r>
        <w:t xml:space="preserve">      -7911 * 2,    -10718 * 2,    -14030 * 2,    -14709 * 2,</w:t>
      </w:r>
    </w:p>
    <w:p w14:paraId="254617BF" w14:textId="77777777" w:rsidR="00902B2F" w:rsidRDefault="00902B2F">
      <w:pPr>
        <w:pStyle w:val="LD10"/>
      </w:pPr>
      <w:r>
        <w:t xml:space="preserve">      -6908 * 2,    -11331 * 2,    -13939 * 2,    -15039 * 2,</w:t>
      </w:r>
    </w:p>
    <w:p w14:paraId="0D09D354" w14:textId="77777777" w:rsidR="00902B2F" w:rsidRDefault="00902B2F">
      <w:pPr>
        <w:pStyle w:val="LD10"/>
      </w:pPr>
      <w:r>
        <w:t xml:space="preserve">      -5948 * 2,    -10946 * 2,    -13395 * 2,    -14592 * 2,</w:t>
      </w:r>
    </w:p>
    <w:p w14:paraId="4CFD084B" w14:textId="77777777" w:rsidR="00902B2F" w:rsidRDefault="00902B2F">
      <w:pPr>
        <w:pStyle w:val="LD10"/>
      </w:pPr>
      <w:r>
        <w:t xml:space="preserve">      -5903 * 2,     -9715 * 2,    -14491 * 2,    -15166 * 2,</w:t>
      </w:r>
    </w:p>
    <w:p w14:paraId="223409BA" w14:textId="77777777" w:rsidR="00902B2F" w:rsidRDefault="00902B2F">
      <w:pPr>
        <w:pStyle w:val="LD10"/>
      </w:pPr>
      <w:r>
        <w:t xml:space="preserve">      -7071 * 2,    -11312 * 2,    -14446 * 2,    -15360 * 2,</w:t>
      </w:r>
    </w:p>
    <w:p w14:paraId="4165EE4D" w14:textId="77777777" w:rsidR="00902B2F" w:rsidRDefault="00902B2F">
      <w:pPr>
        <w:pStyle w:val="LD10"/>
      </w:pPr>
      <w:r>
        <w:t xml:space="preserve">      -6732 * 2,    -10351 * 2,    -13546 * 2,    -15582 * 2,</w:t>
      </w:r>
    </w:p>
    <w:p w14:paraId="7E73CF9E" w14:textId="77777777" w:rsidR="00902B2F" w:rsidRDefault="00902B2F">
      <w:pPr>
        <w:pStyle w:val="LD10"/>
      </w:pPr>
      <w:r>
        <w:t xml:space="preserve">      -7547 * 2,    -11517 * 2,    -13733 * 2,    -14499 * 2,</w:t>
      </w:r>
    </w:p>
    <w:p w14:paraId="3BF0E3D3" w14:textId="77777777" w:rsidR="00902B2F" w:rsidRDefault="00902B2F">
      <w:pPr>
        <w:pStyle w:val="LD10"/>
      </w:pPr>
      <w:r>
        <w:t xml:space="preserve">      -8135 * 2,    -11430 * 2,    -14394 * 2,    -14974 * 2,</w:t>
      </w:r>
    </w:p>
    <w:p w14:paraId="2360E035" w14:textId="77777777" w:rsidR="00902B2F" w:rsidRDefault="00902B2F">
      <w:pPr>
        <w:pStyle w:val="LD10"/>
      </w:pPr>
      <w:r>
        <w:t xml:space="preserve">      -8436 * 2,    -11182 * 2,    -13843 * 2,    -14806 * 2,</w:t>
      </w:r>
    </w:p>
    <w:p w14:paraId="568620D4" w14:textId="77777777" w:rsidR="00902B2F" w:rsidRDefault="00902B2F">
      <w:pPr>
        <w:pStyle w:val="LD10"/>
      </w:pPr>
      <w:r>
        <w:t xml:space="preserve">      -7833 * 2,    -12031 * 2,    -14002 * 2,    -15207 * 2,</w:t>
      </w:r>
    </w:p>
    <w:p w14:paraId="72A63B1B" w14:textId="77777777" w:rsidR="00902B2F" w:rsidRDefault="00902B2F">
      <w:pPr>
        <w:pStyle w:val="LD10"/>
      </w:pPr>
      <w:r>
        <w:t xml:space="preserve">      -8091 * 2,    -10713 * 2,    -13635 * 2,    -14465 * 2,</w:t>
      </w:r>
    </w:p>
    <w:p w14:paraId="6E366FB2" w14:textId="77777777" w:rsidR="00902B2F" w:rsidRDefault="00902B2F">
      <w:pPr>
        <w:pStyle w:val="LD10"/>
      </w:pPr>
      <w:r>
        <w:t xml:space="preserve">      -8509 * 2,    -11642 * 2,    -13383 * 2,    -15333 * 2,</w:t>
      </w:r>
    </w:p>
    <w:p w14:paraId="3967E74A" w14:textId="77777777" w:rsidR="00902B2F" w:rsidRDefault="00902B2F">
      <w:pPr>
        <w:pStyle w:val="LD10"/>
      </w:pPr>
      <w:r>
        <w:t xml:space="preserve">      -9007 * 2,    -11657 * 2,    -14100 * 2,    -14737 * 2,</w:t>
      </w:r>
    </w:p>
    <w:p w14:paraId="6220E3D0" w14:textId="77777777" w:rsidR="00902B2F" w:rsidRDefault="00902B2F">
      <w:pPr>
        <w:pStyle w:val="LD10"/>
      </w:pPr>
      <w:r>
        <w:t xml:space="preserve">      -8815 * 2,    -11159 * 2,    -13312 * 2,    -14700 * 2,</w:t>
      </w:r>
    </w:p>
    <w:p w14:paraId="22D08BEA" w14:textId="77777777" w:rsidR="00902B2F" w:rsidRDefault="00902B2F">
      <w:pPr>
        <w:pStyle w:val="LD10"/>
      </w:pPr>
      <w:r>
        <w:t xml:space="preserve">      -9207 * 2,    -11913 * 2,    -13759 * 2,    -14560 * 2,</w:t>
      </w:r>
    </w:p>
    <w:p w14:paraId="35945252" w14:textId="77777777" w:rsidR="00902B2F" w:rsidRDefault="00902B2F">
      <w:pPr>
        <w:pStyle w:val="LD10"/>
      </w:pPr>
      <w:r>
        <w:t xml:space="preserve">      -9285 * 2,    -10831 * 2,    -13848 * 2,    -14694 * 2,</w:t>
      </w:r>
    </w:p>
    <w:p w14:paraId="1626E41D" w14:textId="77777777" w:rsidR="00902B2F" w:rsidRDefault="00902B2F">
      <w:pPr>
        <w:pStyle w:val="LD10"/>
      </w:pPr>
      <w:r>
        <w:t xml:space="preserve">      -8597 * 2,    -11303 * 2,    -13516 * 2,    -14163 * 2,</w:t>
      </w:r>
    </w:p>
    <w:p w14:paraId="6D09FB95" w14:textId="77777777" w:rsidR="00902B2F" w:rsidRDefault="00902B2F">
      <w:pPr>
        <w:pStyle w:val="LD10"/>
      </w:pPr>
      <w:r>
        <w:t xml:space="preserve">      -9264 * 2,    -11873 * 2,    -14171 * 2,    -15153 * 2,</w:t>
      </w:r>
    </w:p>
    <w:p w14:paraId="3305752C" w14:textId="77777777" w:rsidR="00902B2F" w:rsidRDefault="00902B2F">
      <w:pPr>
        <w:pStyle w:val="LD10"/>
      </w:pPr>
      <w:r>
        <w:t xml:space="preserve">     -10039 * 2,    -11402 * 2,    -13745 * 2,    -14729 * 2,</w:t>
      </w:r>
    </w:p>
    <w:p w14:paraId="736CDE24" w14:textId="77777777" w:rsidR="00902B2F" w:rsidRDefault="00902B2F">
      <w:pPr>
        <w:pStyle w:val="LD10"/>
      </w:pPr>
      <w:r>
        <w:t xml:space="preserve">      -9459 * 2,    -11244 * 2,    -14384 * 2,    -14989 * 2,</w:t>
      </w:r>
    </w:p>
    <w:p w14:paraId="3292FE05" w14:textId="77777777" w:rsidR="00902B2F" w:rsidRDefault="00902B2F">
      <w:pPr>
        <w:pStyle w:val="LD10"/>
      </w:pPr>
      <w:r>
        <w:t xml:space="preserve">      -9566 * 2,    -10760 * 2,    -13370 * 2,    -14409 * 2,</w:t>
      </w:r>
    </w:p>
    <w:p w14:paraId="4C27D1DE" w14:textId="77777777" w:rsidR="00902B2F" w:rsidRDefault="00902B2F">
      <w:pPr>
        <w:pStyle w:val="LD10"/>
      </w:pPr>
      <w:r>
        <w:t xml:space="preserve">      -8917 * 2,    -10214 * 2,    -13810 * 2,    -14916 * 2,</w:t>
      </w:r>
    </w:p>
    <w:p w14:paraId="2EAB1980" w14:textId="77777777" w:rsidR="00902B2F" w:rsidRDefault="00902B2F">
      <w:pPr>
        <w:pStyle w:val="LD10"/>
      </w:pPr>
      <w:r>
        <w:t xml:space="preserve">      -9932 * 2,    -11413 * 2,    -13003 * 2,    -14482 * 2,</w:t>
      </w:r>
    </w:p>
    <w:p w14:paraId="74FE13E5" w14:textId="77777777" w:rsidR="00902B2F" w:rsidRDefault="00902B2F">
      <w:pPr>
        <w:pStyle w:val="LD10"/>
      </w:pPr>
      <w:r>
        <w:t xml:space="preserve">      -8704 * 2,    -10367 * 2,    -13309 * 2,    -14295 * 2,</w:t>
      </w:r>
    </w:p>
    <w:p w14:paraId="524E3492" w14:textId="77777777" w:rsidR="00902B2F" w:rsidRDefault="00902B2F">
      <w:pPr>
        <w:pStyle w:val="LD10"/>
      </w:pPr>
      <w:r>
        <w:t xml:space="preserve">     -10370 * 2,    -11827 * 2,    -13525 * 2,    -14295 * 2,</w:t>
      </w:r>
    </w:p>
    <w:p w14:paraId="1D43B2F6" w14:textId="77777777" w:rsidR="00902B2F" w:rsidRDefault="00902B2F">
      <w:pPr>
        <w:pStyle w:val="LD10"/>
      </w:pPr>
      <w:r>
        <w:t xml:space="preserve">      -9682 * 2,    -11721 * 2,    -13258 * 2,    -13944 * 2,</w:t>
      </w:r>
    </w:p>
    <w:p w14:paraId="49354CC0" w14:textId="77777777" w:rsidR="00902B2F" w:rsidRDefault="00902B2F">
      <w:pPr>
        <w:pStyle w:val="LD10"/>
      </w:pPr>
      <w:r>
        <w:t xml:space="preserve">      -8606 * 2,    -11043 * 2,    -13115 * 2,    -13931 * 2,</w:t>
      </w:r>
    </w:p>
    <w:p w14:paraId="1CCE433C" w14:textId="77777777" w:rsidR="00902B2F" w:rsidRDefault="00902B2F">
      <w:pPr>
        <w:pStyle w:val="LD10"/>
      </w:pPr>
      <w:r>
        <w:t xml:space="preserve">      -9323 * 2,    -10436 * 2,    -12611 * 2,    -14175 * 2,</w:t>
      </w:r>
    </w:p>
    <w:p w14:paraId="2FF61456" w14:textId="77777777" w:rsidR="00902B2F" w:rsidRDefault="00902B2F">
      <w:pPr>
        <w:pStyle w:val="LD10"/>
      </w:pPr>
      <w:r>
        <w:t xml:space="preserve">      -8799 * 2,    -10894 * 2,    -12675 * 2,    -13938 * 2,</w:t>
      </w:r>
    </w:p>
    <w:p w14:paraId="0E770249" w14:textId="77777777" w:rsidR="00902B2F" w:rsidRDefault="00902B2F">
      <w:pPr>
        <w:pStyle w:val="LD10"/>
      </w:pPr>
      <w:r>
        <w:t xml:space="preserve">      -8745 * 2,    -11134 * 2,    -12565 * 2,    -14705 * 2,</w:t>
      </w:r>
    </w:p>
    <w:p w14:paraId="069F523C" w14:textId="77777777" w:rsidR="00902B2F" w:rsidRDefault="00902B2F">
      <w:pPr>
        <w:pStyle w:val="LD10"/>
      </w:pPr>
      <w:r>
        <w:t xml:space="preserve">      -8699 * 2,    -11343 * 2,    -12686 * 2,    -13532 * 2,</w:t>
      </w:r>
    </w:p>
    <w:p w14:paraId="2922859D" w14:textId="77777777" w:rsidR="00902B2F" w:rsidRDefault="00902B2F">
      <w:pPr>
        <w:pStyle w:val="LD10"/>
      </w:pPr>
      <w:r>
        <w:lastRenderedPageBreak/>
        <w:t xml:space="preserve">      -8615 * 2,    -10184 * 2,    -12313 * 2,    -13908 * 2,</w:t>
      </w:r>
    </w:p>
    <w:p w14:paraId="2C6CAC42" w14:textId="77777777" w:rsidR="00902B2F" w:rsidRDefault="00902B2F">
      <w:pPr>
        <w:pStyle w:val="LD10"/>
      </w:pPr>
      <w:r>
        <w:t xml:space="preserve">      -8013 * 2,    -10163 * 2,    -12923 * 2,    -13918 * 2,</w:t>
      </w:r>
    </w:p>
    <w:p w14:paraId="601919BF" w14:textId="77777777" w:rsidR="00902B2F" w:rsidRDefault="00902B2F">
      <w:pPr>
        <w:pStyle w:val="LD10"/>
      </w:pPr>
      <w:r>
        <w:t xml:space="preserve">      -7827 * 2,    -10632 * 2,    -12342 * 2,    -13684 * 2,</w:t>
      </w:r>
    </w:p>
    <w:p w14:paraId="3DFD8FF3" w14:textId="77777777" w:rsidR="00902B2F" w:rsidRDefault="00902B2F">
      <w:pPr>
        <w:pStyle w:val="LD10"/>
      </w:pPr>
      <w:r>
        <w:t xml:space="preserve">      -8801 * 2,    -10562 * 2,    -12012 * 2,    -13314 * 2,</w:t>
      </w:r>
    </w:p>
    <w:p w14:paraId="438835C5" w14:textId="77777777" w:rsidR="00902B2F" w:rsidRDefault="00902B2F">
      <w:pPr>
        <w:pStyle w:val="LD10"/>
      </w:pPr>
      <w:r>
        <w:t xml:space="preserve">      -7782 * 2,     -9941 * 2,    -12520 * 2,    -13508 * 2,</w:t>
      </w:r>
    </w:p>
    <w:p w14:paraId="5B838DE6" w14:textId="77777777" w:rsidR="00902B2F" w:rsidRDefault="00902B2F">
      <w:pPr>
        <w:pStyle w:val="LD10"/>
      </w:pPr>
      <w:r>
        <w:t xml:space="preserve">      -7184 * 2,    -10374 * 2,    -12445 * 2,    -14056 * 2,</w:t>
      </w:r>
    </w:p>
    <w:p w14:paraId="60E78765" w14:textId="77777777" w:rsidR="00902B2F" w:rsidRDefault="00902B2F">
      <w:pPr>
        <w:pStyle w:val="LD10"/>
      </w:pPr>
      <w:r>
        <w:t xml:space="preserve">      -8329 * 2,     -9450 * 2,    -12339 * 2,    -14009 * 2,</w:t>
      </w:r>
    </w:p>
    <w:p w14:paraId="2D421B8A" w14:textId="77777777" w:rsidR="00902B2F" w:rsidRDefault="00902B2F">
      <w:pPr>
        <w:pStyle w:val="LD10"/>
      </w:pPr>
      <w:r>
        <w:t xml:space="preserve">      -8129 * 2,     -9827 * 2,    -11637 * 2,    -13458 * 2,</w:t>
      </w:r>
    </w:p>
    <w:p w14:paraId="5C273B8C" w14:textId="77777777" w:rsidR="00902B2F" w:rsidRDefault="00902B2F">
      <w:pPr>
        <w:pStyle w:val="LD10"/>
      </w:pPr>
      <w:r>
        <w:t xml:space="preserve">      -7572 * 2,     -9148 * 2,    -12059 * 2,    -13390 * 2,</w:t>
      </w:r>
    </w:p>
    <w:p w14:paraId="68244F76" w14:textId="77777777" w:rsidR="00902B2F" w:rsidRDefault="00902B2F">
      <w:pPr>
        <w:pStyle w:val="LD10"/>
      </w:pPr>
      <w:r>
        <w:t xml:space="preserve">      -8677 * 2,     -9708 * 2,    -12866 * 2,    -14477 * 2,</w:t>
      </w:r>
    </w:p>
    <w:p w14:paraId="54094765" w14:textId="77777777" w:rsidR="00902B2F" w:rsidRDefault="00902B2F">
      <w:pPr>
        <w:pStyle w:val="LD10"/>
      </w:pPr>
      <w:r>
        <w:t xml:space="preserve">      -7594 * 2,    -10662 * 2,    -12969 * 2,    -14495 * 2,</w:t>
      </w:r>
    </w:p>
    <w:p w14:paraId="0304CC41" w14:textId="77777777" w:rsidR="00902B2F" w:rsidRDefault="00902B2F">
      <w:pPr>
        <w:pStyle w:val="LD10"/>
      </w:pPr>
      <w:r>
        <w:t xml:space="preserve">      -6901 * 2,     -8991 * 2,    -12128 * 2,    -14424 * 2,</w:t>
      </w:r>
    </w:p>
    <w:p w14:paraId="6A1C95EE" w14:textId="77777777" w:rsidR="00902B2F" w:rsidRDefault="00902B2F">
      <w:pPr>
        <w:pStyle w:val="LD10"/>
      </w:pPr>
      <w:r>
        <w:t xml:space="preserve">      -7217 * 2,     -8242 * 2,    -12871 * 2,    -14508 * 2,</w:t>
      </w:r>
    </w:p>
    <w:p w14:paraId="65B0ADC4" w14:textId="77777777" w:rsidR="00902B2F" w:rsidRDefault="00902B2F">
      <w:pPr>
        <w:pStyle w:val="LD10"/>
      </w:pPr>
      <w:r>
        <w:t xml:space="preserve">      -7034 * 2,    -10885 * 2,    -13420 * 2,    -14158 * 2,</w:t>
      </w:r>
    </w:p>
    <w:p w14:paraId="46073509" w14:textId="77777777" w:rsidR="00902B2F" w:rsidRDefault="00902B2F">
      <w:pPr>
        <w:pStyle w:val="LD10"/>
      </w:pPr>
      <w:r>
        <w:t xml:space="preserve">      -6348 * 2,     -9423 * 2,    -12826 * 2,    -14969 * 2,</w:t>
      </w:r>
    </w:p>
    <w:p w14:paraId="1D8A6546" w14:textId="77777777" w:rsidR="00902B2F" w:rsidRDefault="00902B2F">
      <w:pPr>
        <w:pStyle w:val="LD10"/>
      </w:pPr>
      <w:r>
        <w:t xml:space="preserve">      -6111 * 2,    -10844 * 2,    -12297 * 2,    -14546 * 2,</w:t>
      </w:r>
    </w:p>
    <w:p w14:paraId="615C0173" w14:textId="77777777" w:rsidR="00902B2F" w:rsidRDefault="00902B2F">
      <w:pPr>
        <w:pStyle w:val="LD10"/>
      </w:pPr>
      <w:r>
        <w:t xml:space="preserve">      -5493 * 2,    -10258 * 2,    -12720 * 2,    -14164 * 2,</w:t>
      </w:r>
    </w:p>
    <w:p w14:paraId="21B07C82" w14:textId="77777777" w:rsidR="00902B2F" w:rsidRDefault="00902B2F">
      <w:pPr>
        <w:pStyle w:val="LD10"/>
      </w:pPr>
      <w:r>
        <w:t xml:space="preserve">      -5372 * 2,     -9350 * 2,    -12931 * 2,    -14455 * 2,</w:t>
      </w:r>
    </w:p>
    <w:p w14:paraId="0AA55801" w14:textId="77777777" w:rsidR="00902B2F" w:rsidRDefault="00902B2F">
      <w:pPr>
        <w:pStyle w:val="LD10"/>
      </w:pPr>
      <w:r>
        <w:t xml:space="preserve">      -5654 * 2,     -9935 * 2,    -12744 * 2,    -15081 * 2,</w:t>
      </w:r>
    </w:p>
    <w:p w14:paraId="042DCA80" w14:textId="77777777" w:rsidR="00902B2F" w:rsidRDefault="00902B2F">
      <w:pPr>
        <w:pStyle w:val="LD10"/>
      </w:pPr>
      <w:r>
        <w:t xml:space="preserve">      -5464 * 2,     -8605 * 2,    -13009 * 2,    -14723 * 2,</w:t>
      </w:r>
    </w:p>
    <w:p w14:paraId="6BBE4373" w14:textId="77777777" w:rsidR="00902B2F" w:rsidRDefault="00902B2F">
      <w:pPr>
        <w:pStyle w:val="LD10"/>
      </w:pPr>
      <w:r>
        <w:t xml:space="preserve">      -5012 * 2,    -10523 * 2,    -13054 * 2,    -14874 * 2,</w:t>
      </w:r>
    </w:p>
    <w:p w14:paraId="7D2E8065" w14:textId="77777777" w:rsidR="00902B2F" w:rsidRDefault="00902B2F">
      <w:pPr>
        <w:pStyle w:val="LD10"/>
      </w:pPr>
      <w:r>
        <w:t xml:space="preserve">      -4898 * 2,     -9333 * 2,    -13567 * 2,    -14618 * 2,</w:t>
      </w:r>
    </w:p>
    <w:p w14:paraId="7C009900" w14:textId="77777777" w:rsidR="00902B2F" w:rsidRDefault="00902B2F">
      <w:pPr>
        <w:pStyle w:val="LD10"/>
      </w:pPr>
      <w:r>
        <w:t xml:space="preserve">      -5347 * 2,     -9040 * 2,    -12207 * 2,    -15051 * 2,</w:t>
      </w:r>
    </w:p>
    <w:p w14:paraId="3DFA8E02" w14:textId="77777777" w:rsidR="00902B2F" w:rsidRDefault="00902B2F">
      <w:pPr>
        <w:pStyle w:val="LD10"/>
      </w:pPr>
      <w:r>
        <w:t xml:space="preserve">      -4353 * 2,     -9886 * 2,    -12281 * 2,    -14405 * 2,</w:t>
      </w:r>
    </w:p>
    <w:p w14:paraId="5026CA0D" w14:textId="77777777" w:rsidR="00902B2F" w:rsidRDefault="00902B2F">
      <w:pPr>
        <w:pStyle w:val="LD10"/>
      </w:pPr>
      <w:r>
        <w:t xml:space="preserve">      -4458 * 2,     -8878 * 2,    -12945 * 2,    -14333 * 2,</w:t>
      </w:r>
    </w:p>
    <w:p w14:paraId="7B224111" w14:textId="77777777" w:rsidR="00902B2F" w:rsidRDefault="00902B2F">
      <w:pPr>
        <w:pStyle w:val="LD10"/>
      </w:pPr>
      <w:r>
        <w:t xml:space="preserve">      -4073 * 2,     -8797 * 2,    -12507 * 2,    -14647 * 2,</w:t>
      </w:r>
    </w:p>
    <w:p w14:paraId="6C271C0A" w14:textId="77777777" w:rsidR="00902B2F" w:rsidRDefault="00902B2F">
      <w:pPr>
        <w:pStyle w:val="LD10"/>
      </w:pPr>
      <w:r>
        <w:t xml:space="preserve">      -3601 * 2,     -8943 * 2,    -13112 * 2,    -14775 * 2,</w:t>
      </w:r>
    </w:p>
    <w:p w14:paraId="336B9702" w14:textId="77777777" w:rsidR="00902B2F" w:rsidRDefault="00902B2F">
      <w:pPr>
        <w:pStyle w:val="LD10"/>
      </w:pPr>
      <w:r>
        <w:t xml:space="preserve">      -4518 * 2,     -9080 * 2,    -13530 * 2,    -15080 * 2,</w:t>
      </w:r>
    </w:p>
    <w:p w14:paraId="418CE671" w14:textId="77777777" w:rsidR="00902B2F" w:rsidRDefault="00902B2F">
      <w:pPr>
        <w:pStyle w:val="LD10"/>
      </w:pPr>
      <w:r>
        <w:t xml:space="preserve">      -4159 * 2,     -9772 * 2,    -12836 * 2,    -14063 * 2,</w:t>
      </w:r>
    </w:p>
    <w:p w14:paraId="5571582A" w14:textId="77777777" w:rsidR="00902B2F" w:rsidRDefault="00902B2F">
      <w:pPr>
        <w:pStyle w:val="LD10"/>
      </w:pPr>
      <w:r>
        <w:t xml:space="preserve">      -4909 * 2,     -8973 * 2,    -12211 * 2,    -14094 * 2,</w:t>
      </w:r>
    </w:p>
    <w:p w14:paraId="7850184C" w14:textId="77777777" w:rsidR="00902B2F" w:rsidRDefault="00902B2F">
      <w:pPr>
        <w:pStyle w:val="LD10"/>
      </w:pPr>
      <w:r>
        <w:t xml:space="preserve">      -4961 * 2,     -8262 * 2,    -12126 * 2,    -14627 * 2,</w:t>
      </w:r>
    </w:p>
    <w:p w14:paraId="33C12208" w14:textId="77777777" w:rsidR="00902B2F" w:rsidRDefault="00902B2F">
      <w:pPr>
        <w:pStyle w:val="LD10"/>
      </w:pPr>
      <w:r>
        <w:t xml:space="preserve">      -4409 * 2,     -8219 * 2,    -12531 * 2,    -14028 * 2,</w:t>
      </w:r>
    </w:p>
    <w:p w14:paraId="134361A7" w14:textId="77777777" w:rsidR="00902B2F" w:rsidRDefault="00902B2F">
      <w:pPr>
        <w:pStyle w:val="LD10"/>
      </w:pPr>
      <w:r>
        <w:t xml:space="preserve">      -4435 * 2,     -7684 * 2,    -12834 * 2,    -14629 * 2,</w:t>
      </w:r>
    </w:p>
    <w:p w14:paraId="1B0607DB" w14:textId="77777777" w:rsidR="00902B2F" w:rsidRDefault="00902B2F">
      <w:pPr>
        <w:pStyle w:val="LD10"/>
      </w:pPr>
      <w:r>
        <w:t xml:space="preserve">      -3529 * 2,     -7962 * 2,    -12876 * 2,    -14255 * 2,</w:t>
      </w:r>
    </w:p>
    <w:p w14:paraId="51681B46" w14:textId="77777777" w:rsidR="00902B2F" w:rsidRDefault="00902B2F">
      <w:pPr>
        <w:pStyle w:val="LD10"/>
      </w:pPr>
      <w:r>
        <w:t xml:space="preserve">      -3751 * 2,     -8655 * 2,    -13494 * 2,    -14204 * 2,</w:t>
      </w:r>
    </w:p>
    <w:p w14:paraId="21EB278B" w14:textId="77777777" w:rsidR="00902B2F" w:rsidRDefault="00902B2F">
      <w:pPr>
        <w:pStyle w:val="LD10"/>
      </w:pPr>
      <w:r>
        <w:t xml:space="preserve">      -5246 * 2,     -8294 * 2,    -13381 * 2,    -14163 * 2,</w:t>
      </w:r>
    </w:p>
    <w:p w14:paraId="5558D48A" w14:textId="77777777" w:rsidR="00902B2F" w:rsidRDefault="00902B2F">
      <w:pPr>
        <w:pStyle w:val="LD10"/>
      </w:pPr>
      <w:r>
        <w:t xml:space="preserve">      -5690 * 2,     -8131 * 2,    -12666 * 2,    -14052 * 2,</w:t>
      </w:r>
    </w:p>
    <w:p w14:paraId="4BDE9231" w14:textId="77777777" w:rsidR="00902B2F" w:rsidRDefault="00902B2F">
      <w:pPr>
        <w:pStyle w:val="LD10"/>
      </w:pPr>
      <w:r>
        <w:t xml:space="preserve">      -4438 * 2,     -7338 * 2,    -13222 * 2,    -13975 * 2,</w:t>
      </w:r>
    </w:p>
    <w:p w14:paraId="349B3665" w14:textId="77777777" w:rsidR="00902B2F" w:rsidRDefault="00902B2F">
      <w:pPr>
        <w:pStyle w:val="LD10"/>
      </w:pPr>
      <w:r>
        <w:t xml:space="preserve">      -5584 * 2,     -7365 * 2,    -13205 * 2,    -14332 * 2,</w:t>
      </w:r>
    </w:p>
    <w:p w14:paraId="41829D4E" w14:textId="77777777" w:rsidR="00902B2F" w:rsidRDefault="00902B2F">
      <w:pPr>
        <w:pStyle w:val="LD10"/>
      </w:pPr>
      <w:r>
        <w:t xml:space="preserve">      -4946 * 2,     -7365 * 2,    -12549 * 2,    -13708 * 2,</w:t>
      </w:r>
    </w:p>
    <w:p w14:paraId="4AD9804B" w14:textId="77777777" w:rsidR="00902B2F" w:rsidRDefault="00902B2F">
      <w:pPr>
        <w:pStyle w:val="LD10"/>
      </w:pPr>
      <w:r>
        <w:t xml:space="preserve">      -3934 * 2,     -7160 * 2,    -12882 * 2,    -13679 * 2,</w:t>
      </w:r>
    </w:p>
    <w:p w14:paraId="151B979D" w14:textId="77777777" w:rsidR="00902B2F" w:rsidRDefault="00902B2F">
      <w:pPr>
        <w:pStyle w:val="LD10"/>
      </w:pPr>
      <w:r>
        <w:t xml:space="preserve">      -5238 * 2,     -8579 * 2,    -12846 * 2,    -13617 * 2,</w:t>
      </w:r>
    </w:p>
    <w:p w14:paraId="5E9417C2" w14:textId="77777777" w:rsidR="00902B2F" w:rsidRDefault="00902B2F">
      <w:pPr>
        <w:pStyle w:val="LD10"/>
      </w:pPr>
      <w:r>
        <w:t xml:space="preserve">      -4910 * 2,     -6631 * 2,    -12587 * 2,    -14270 * 2,</w:t>
      </w:r>
    </w:p>
    <w:p w14:paraId="72605061" w14:textId="77777777" w:rsidR="00902B2F" w:rsidRDefault="00902B2F">
      <w:pPr>
        <w:pStyle w:val="LD10"/>
      </w:pPr>
      <w:r>
        <w:t xml:space="preserve">      -5542 * 2,     -7117 * 2,    -12123 * 2,    -13862 * 2,</w:t>
      </w:r>
    </w:p>
    <w:p w14:paraId="73F89072" w14:textId="77777777" w:rsidR="00902B2F" w:rsidRDefault="00902B2F">
      <w:pPr>
        <w:pStyle w:val="LD10"/>
      </w:pPr>
      <w:r>
        <w:t xml:space="preserve">      -4012 * 2,     -7223 * 2,    -12212 * 2,    -13973 * 2,</w:t>
      </w:r>
    </w:p>
    <w:p w14:paraId="21CA6552" w14:textId="77777777" w:rsidR="00902B2F" w:rsidRDefault="00902B2F">
      <w:pPr>
        <w:pStyle w:val="LD10"/>
      </w:pPr>
      <w:r>
        <w:t xml:space="preserve">      -5125 * 2,     -8049 * 2,    -11943 * 2,    -13886 * 2,</w:t>
      </w:r>
    </w:p>
    <w:p w14:paraId="6C9DB0A9" w14:textId="77777777" w:rsidR="00902B2F" w:rsidRDefault="00902B2F">
      <w:pPr>
        <w:pStyle w:val="LD10"/>
      </w:pPr>
      <w:r>
        <w:t xml:space="preserve">      -3879 * 2,     -7351 * 2,    -12375 * 2,    -13382 * 2,</w:t>
      </w:r>
    </w:p>
    <w:p w14:paraId="788F343C" w14:textId="77777777" w:rsidR="00902B2F" w:rsidRDefault="00902B2F">
      <w:pPr>
        <w:pStyle w:val="LD10"/>
      </w:pPr>
      <w:r>
        <w:t xml:space="preserve">      -4600 * 2,     -6946 * 2,    -12021 * 2,    -13168 * 2,</w:t>
      </w:r>
    </w:p>
    <w:p w14:paraId="28D3D0EB" w14:textId="77777777" w:rsidR="00902B2F" w:rsidRDefault="00902B2F">
      <w:pPr>
        <w:pStyle w:val="LD10"/>
      </w:pPr>
      <w:r>
        <w:t xml:space="preserve">      -4605 * 2,     -7897 * 2,    -11739 * 2,    -13337 * 2,</w:t>
      </w:r>
    </w:p>
    <w:p w14:paraId="6102893B" w14:textId="77777777" w:rsidR="00902B2F" w:rsidRDefault="00902B2F">
      <w:pPr>
        <w:pStyle w:val="LD10"/>
      </w:pPr>
      <w:r>
        <w:t xml:space="preserve">      -4082 * 2,     -8445 * 2,    -12068 * 2,    -13597 * 2,</w:t>
      </w:r>
    </w:p>
    <w:p w14:paraId="39578FAD" w14:textId="77777777" w:rsidR="00902B2F" w:rsidRDefault="00902B2F">
      <w:pPr>
        <w:pStyle w:val="LD10"/>
      </w:pPr>
      <w:r>
        <w:t xml:space="preserve">      -3665 * 2,     -7463 * 2,    -11557 * 2,    -13688 * 2,</w:t>
      </w:r>
    </w:p>
    <w:p w14:paraId="6F2FA142" w14:textId="77777777" w:rsidR="00902B2F" w:rsidRDefault="00902B2F">
      <w:pPr>
        <w:pStyle w:val="LD10"/>
      </w:pPr>
      <w:r>
        <w:t xml:space="preserve">      -3867 * 2,     -7581 * 2,    -11625 * 2,    -12775 * 2,</w:t>
      </w:r>
    </w:p>
    <w:p w14:paraId="114A50C6" w14:textId="77777777" w:rsidR="00902B2F" w:rsidRDefault="00902B2F">
      <w:pPr>
        <w:pStyle w:val="LD10"/>
      </w:pPr>
      <w:r>
        <w:t xml:space="preserve">      -3722 * 2,     -7888 * 2,    -10925 * 2,    -13470 * 2,</w:t>
      </w:r>
    </w:p>
    <w:p w14:paraId="6B096FB4" w14:textId="77777777" w:rsidR="00902B2F" w:rsidRDefault="00902B2F">
      <w:pPr>
        <w:pStyle w:val="LD10"/>
      </w:pPr>
      <w:r>
        <w:t xml:space="preserve">      -3031 * 2,     -8207 * 2,    -12287 * 2,    -13101 * 2,</w:t>
      </w:r>
    </w:p>
    <w:p w14:paraId="640F39EF" w14:textId="77777777" w:rsidR="00902B2F" w:rsidRDefault="00902B2F">
      <w:pPr>
        <w:pStyle w:val="LD10"/>
      </w:pPr>
      <w:r>
        <w:t xml:space="preserve">      -2639 * 2,     -7377 * 2,    -11750 * 2,    -13247 * 2,</w:t>
      </w:r>
    </w:p>
    <w:p w14:paraId="372E753E" w14:textId="77777777" w:rsidR="00902B2F" w:rsidRDefault="00902B2F">
      <w:pPr>
        <w:pStyle w:val="LD10"/>
      </w:pPr>
      <w:r>
        <w:t xml:space="preserve">      -3291 * 2,     -8811 * 2,    -11872 * 2,    -12968 * 2,</w:t>
      </w:r>
    </w:p>
    <w:p w14:paraId="0C54A930" w14:textId="77777777" w:rsidR="00902B2F" w:rsidRDefault="00902B2F">
      <w:pPr>
        <w:pStyle w:val="LD10"/>
      </w:pPr>
      <w:r>
        <w:t xml:space="preserve">      -3759 * 2,     -8500 * 2,    -10902 * 2,    -12955 * 2,</w:t>
      </w:r>
    </w:p>
    <w:p w14:paraId="26EB4BDD" w14:textId="77777777" w:rsidR="00902B2F" w:rsidRDefault="00902B2F">
      <w:pPr>
        <w:pStyle w:val="LD10"/>
      </w:pPr>
      <w:r>
        <w:t xml:space="preserve">      -4233 * 2,     -8614 * 2,    -11788 * 2,    -12483 * 2,</w:t>
      </w:r>
    </w:p>
    <w:p w14:paraId="2BCA2452" w14:textId="77777777" w:rsidR="00902B2F" w:rsidRDefault="00902B2F">
      <w:pPr>
        <w:pStyle w:val="LD10"/>
      </w:pPr>
      <w:r>
        <w:t xml:space="preserve">      -3832 * 2,     -8933 * 2,    -11332 * 2,    -12544 * 2,</w:t>
      </w:r>
    </w:p>
    <w:p w14:paraId="04E018C3" w14:textId="77777777" w:rsidR="00902B2F" w:rsidRDefault="00902B2F">
      <w:pPr>
        <w:pStyle w:val="LD10"/>
      </w:pPr>
      <w:r>
        <w:t xml:space="preserve">      -2269 * 2,     -8265 * 2,    -11190 * 2,    -12700 * 2,</w:t>
      </w:r>
    </w:p>
    <w:p w14:paraId="2422A272" w14:textId="77777777" w:rsidR="00902B2F" w:rsidRDefault="00902B2F">
      <w:pPr>
        <w:pStyle w:val="LD10"/>
      </w:pPr>
      <w:r>
        <w:t xml:space="preserve">      -2151 * 2,     -8973 * 2,    -11367 * 2,    -13237 * 2,</w:t>
      </w:r>
    </w:p>
    <w:p w14:paraId="5FBEAC54" w14:textId="77777777" w:rsidR="00902B2F" w:rsidRDefault="00902B2F">
      <w:pPr>
        <w:pStyle w:val="LD10"/>
      </w:pPr>
      <w:r>
        <w:t xml:space="preserve">      -3700 * 2,     -8547 * 2,    -10965 * 2,    -12117 * 2,</w:t>
      </w:r>
    </w:p>
    <w:p w14:paraId="30E60635" w14:textId="77777777" w:rsidR="00902B2F" w:rsidRDefault="00902B2F">
      <w:pPr>
        <w:pStyle w:val="LD10"/>
      </w:pPr>
      <w:r>
        <w:t xml:space="preserve">      -2425 * 2,     -8480 * 2,    -10385 * 2,    -13061 * 2,</w:t>
      </w:r>
    </w:p>
    <w:p w14:paraId="0388E41E" w14:textId="77777777" w:rsidR="00902B2F" w:rsidRDefault="00902B2F">
      <w:pPr>
        <w:pStyle w:val="LD10"/>
      </w:pPr>
      <w:r>
        <w:t xml:space="preserve">      -4135 * 2,     -7675 * 2,    -10670 * 2,    -12717 * 2,</w:t>
      </w:r>
    </w:p>
    <w:p w14:paraId="35A4039A" w14:textId="77777777" w:rsidR="00902B2F" w:rsidRDefault="00902B2F">
      <w:pPr>
        <w:pStyle w:val="LD10"/>
      </w:pPr>
      <w:r>
        <w:lastRenderedPageBreak/>
        <w:t xml:space="preserve">      -2463 * 2,     -7452 * 2,    -10692 * 2,    -12495 * 2,</w:t>
      </w:r>
    </w:p>
    <w:p w14:paraId="702B0754" w14:textId="77777777" w:rsidR="00902B2F" w:rsidRDefault="00902B2F">
      <w:pPr>
        <w:pStyle w:val="LD10"/>
      </w:pPr>
      <w:r>
        <w:t xml:space="preserve">      -4116 * 2,     -7373 * 2,    -11309 * 2,    -12239 * 2,</w:t>
      </w:r>
    </w:p>
    <w:p w14:paraId="3DC5204B" w14:textId="77777777" w:rsidR="00902B2F" w:rsidRDefault="00902B2F">
      <w:pPr>
        <w:pStyle w:val="LD10"/>
      </w:pPr>
      <w:r>
        <w:t xml:space="preserve">      -3509 * 2,     -7888 * 2,    -10270 * 2,    -11879 * 2,</w:t>
      </w:r>
    </w:p>
    <w:p w14:paraId="4E74C3F9" w14:textId="77777777" w:rsidR="00902B2F" w:rsidRDefault="00902B2F">
      <w:pPr>
        <w:pStyle w:val="LD10"/>
      </w:pPr>
      <w:r>
        <w:t xml:space="preserve">      -3150 * 2,     -7234 * 2,    -10169 * 2,    -13063 * 2,</w:t>
      </w:r>
    </w:p>
    <w:p w14:paraId="708F026B" w14:textId="77777777" w:rsidR="00902B2F" w:rsidRDefault="00902B2F">
      <w:pPr>
        <w:pStyle w:val="LD10"/>
      </w:pPr>
      <w:r>
        <w:t xml:space="preserve">      -3005 * 2,     -7089 * 2,    -10930 * 2,    -11839 * 2,</w:t>
      </w:r>
    </w:p>
    <w:p w14:paraId="395CB058" w14:textId="77777777" w:rsidR="00902B2F" w:rsidRDefault="00902B2F">
      <w:pPr>
        <w:pStyle w:val="LD10"/>
      </w:pPr>
      <w:r>
        <w:t xml:space="preserve">      -3384 * 2,     -7758 * 2,     -9501 * 2,    -12527 * 2,</w:t>
      </w:r>
    </w:p>
    <w:p w14:paraId="33E5E1FB" w14:textId="77777777" w:rsidR="00902B2F" w:rsidRDefault="00902B2F">
      <w:pPr>
        <w:pStyle w:val="LD10"/>
      </w:pPr>
      <w:r>
        <w:t xml:space="preserve">      -4448 * 2,     -7776 * 2,    -10006 * 2,    -12915 * 2,</w:t>
      </w:r>
    </w:p>
    <w:p w14:paraId="151B3500" w14:textId="77777777" w:rsidR="00902B2F" w:rsidRDefault="00902B2F">
      <w:pPr>
        <w:pStyle w:val="LD10"/>
      </w:pPr>
      <w:r>
        <w:t xml:space="preserve">      -4547 * 2,     -6600 * 2,    -10270 * 2,    -12426 * 2,</w:t>
      </w:r>
    </w:p>
    <w:p w14:paraId="4FCCFA2B" w14:textId="77777777" w:rsidR="00902B2F" w:rsidRDefault="00902B2F">
      <w:pPr>
        <w:pStyle w:val="LD10"/>
      </w:pPr>
      <w:r>
        <w:t xml:space="preserve">      -3027 * 2,     -6337 * 2,    -10287 * 2,    -12059 * 2,</w:t>
      </w:r>
    </w:p>
    <w:p w14:paraId="05A6342B" w14:textId="77777777" w:rsidR="00902B2F" w:rsidRDefault="00902B2F">
      <w:pPr>
        <w:pStyle w:val="LD10"/>
      </w:pPr>
      <w:r>
        <w:t xml:space="preserve">      -3216 * 2,     -6586 * 2,     -9655 * 2,    -12890 * 2,</w:t>
      </w:r>
    </w:p>
    <w:p w14:paraId="542C025A" w14:textId="77777777" w:rsidR="00902B2F" w:rsidRDefault="00902B2F">
      <w:pPr>
        <w:pStyle w:val="LD10"/>
      </w:pPr>
      <w:r>
        <w:t xml:space="preserve">      -4121 * 2,     -6902 * 2,     -9225 * 2,    -12883 * 2,</w:t>
      </w:r>
    </w:p>
    <w:p w14:paraId="37632165" w14:textId="77777777" w:rsidR="00902B2F" w:rsidRDefault="00902B2F">
      <w:pPr>
        <w:pStyle w:val="LD10"/>
      </w:pPr>
      <w:r>
        <w:t xml:space="preserve">      -2915 * 2,     -5839 * 2,     -9437 * 2,    -12387 * 2,</w:t>
      </w:r>
    </w:p>
    <w:p w14:paraId="7104EC57" w14:textId="77777777" w:rsidR="00902B2F" w:rsidRDefault="00902B2F">
      <w:pPr>
        <w:pStyle w:val="LD10"/>
      </w:pPr>
      <w:r>
        <w:t xml:space="preserve">      -4060 * 2,     -5770 * 2,     -9461 * 2,    -13002 * 2,</w:t>
      </w:r>
    </w:p>
    <w:p w14:paraId="64EBBED6" w14:textId="77777777" w:rsidR="00902B2F" w:rsidRDefault="00902B2F">
      <w:pPr>
        <w:pStyle w:val="LD10"/>
      </w:pPr>
      <w:r>
        <w:t xml:space="preserve">      -2924 * 2,     -7160 * 2,     -8755 * 2,    -12284 * 2,</w:t>
      </w:r>
    </w:p>
    <w:p w14:paraId="4305140C" w14:textId="77777777" w:rsidR="00902B2F" w:rsidRDefault="00902B2F">
      <w:pPr>
        <w:pStyle w:val="LD10"/>
      </w:pPr>
      <w:r>
        <w:t xml:space="preserve">      -5042 * 2,     -6390 * 2,     -9057 * 2,    -13100 * 2,</w:t>
      </w:r>
    </w:p>
    <w:p w14:paraId="34DEF750" w14:textId="77777777" w:rsidR="00902B2F" w:rsidRDefault="00902B2F">
      <w:pPr>
        <w:pStyle w:val="LD10"/>
      </w:pPr>
      <w:r>
        <w:t xml:space="preserve">      -4201 * 2,     -5887 * 2,     -8410 * 2,    -13116 * 2,</w:t>
      </w:r>
    </w:p>
    <w:p w14:paraId="68C28191" w14:textId="77777777" w:rsidR="00902B2F" w:rsidRDefault="00902B2F">
      <w:pPr>
        <w:pStyle w:val="LD10"/>
      </w:pPr>
      <w:r>
        <w:t xml:space="preserve">      -2889 * 2,     -6473 * 2,     -8294 * 2,    -13110 * 2,</w:t>
      </w:r>
    </w:p>
    <w:p w14:paraId="08F178C9" w14:textId="77777777" w:rsidR="00902B2F" w:rsidRDefault="00902B2F">
      <w:pPr>
        <w:pStyle w:val="LD10"/>
      </w:pPr>
      <w:r>
        <w:t xml:space="preserve">      -3461 * 2,     -5187 * 2,     -8362 * 2,    -12949 * 2,</w:t>
      </w:r>
    </w:p>
    <w:p w14:paraId="32B37A15" w14:textId="77777777" w:rsidR="00902B2F" w:rsidRDefault="00902B2F">
      <w:pPr>
        <w:pStyle w:val="LD10"/>
      </w:pPr>
      <w:r>
        <w:t xml:space="preserve">      -4651 * 2,     -6493 * 2,     -8009 * 2,    -12209 * 2,</w:t>
      </w:r>
    </w:p>
    <w:p w14:paraId="2A5F40E9" w14:textId="77777777" w:rsidR="00902B2F" w:rsidRDefault="00902B2F">
      <w:pPr>
        <w:pStyle w:val="LD10"/>
      </w:pPr>
      <w:r>
        <w:t xml:space="preserve">      -5323 * 2,     -7101 * 2,     -9166 * 2,    -12660 * 2,</w:t>
      </w:r>
    </w:p>
    <w:p w14:paraId="2349F6D9" w14:textId="77777777" w:rsidR="00902B2F" w:rsidRDefault="00902B2F">
      <w:pPr>
        <w:pStyle w:val="LD10"/>
      </w:pPr>
      <w:r>
        <w:t xml:space="preserve">      -3232 * 2,     -5772 * 2,     -7693 * 2,    -11727 * 2,</w:t>
      </w:r>
    </w:p>
    <w:p w14:paraId="678FB241" w14:textId="77777777" w:rsidR="00902B2F" w:rsidRDefault="00902B2F">
      <w:pPr>
        <w:pStyle w:val="LD10"/>
      </w:pPr>
      <w:r>
        <w:t xml:space="preserve">      -3954 * 2,     -6435 * 2,     -8949 * 2,    -11244 * 2,</w:t>
      </w:r>
    </w:p>
    <w:p w14:paraId="0EB65623" w14:textId="77777777" w:rsidR="00902B2F" w:rsidRDefault="00902B2F">
      <w:pPr>
        <w:pStyle w:val="LD10"/>
      </w:pPr>
      <w:r>
        <w:t xml:space="preserve">      -2691 * 2,     -6185 * 2,     -8260 * 2,    -11380 * 2,</w:t>
      </w:r>
    </w:p>
    <w:p w14:paraId="04132D1F" w14:textId="77777777" w:rsidR="00902B2F" w:rsidRDefault="00902B2F">
      <w:pPr>
        <w:pStyle w:val="LD10"/>
      </w:pPr>
      <w:r>
        <w:t xml:space="preserve">      -2648 * 2,     -5363 * 2,     -8576 * 2,    -11475 * 2,</w:t>
      </w:r>
    </w:p>
    <w:p w14:paraId="6EB6BEC6" w14:textId="77777777" w:rsidR="00902B2F" w:rsidRDefault="00902B2F">
      <w:pPr>
        <w:pStyle w:val="LD10"/>
      </w:pPr>
      <w:r>
        <w:t xml:space="preserve">      -5102 * 2,     -6875 * 2,     -8511 * 2,    -11190 * 2,</w:t>
      </w:r>
    </w:p>
    <w:p w14:paraId="73C19AD4" w14:textId="77777777" w:rsidR="00902B2F" w:rsidRDefault="00902B2F">
      <w:pPr>
        <w:pStyle w:val="LD10"/>
      </w:pPr>
      <w:r>
        <w:t xml:space="preserve">      -3824 * 2,     -6717 * 2,     -9987 * 2,    -11387 * 2,</w:t>
      </w:r>
    </w:p>
    <w:p w14:paraId="655D9C3E" w14:textId="77777777" w:rsidR="00902B2F" w:rsidRDefault="00902B2F">
      <w:pPr>
        <w:pStyle w:val="LD10"/>
      </w:pPr>
      <w:r>
        <w:t xml:space="preserve">      -2425 * 2,     -6443 * 2,     -9186 * 2,    -10955 * 2,</w:t>
      </w:r>
    </w:p>
    <w:p w14:paraId="533FDFA6" w14:textId="77777777" w:rsidR="00902B2F" w:rsidRDefault="00902B2F">
      <w:pPr>
        <w:pStyle w:val="LD10"/>
      </w:pPr>
      <w:r>
        <w:t xml:space="preserve">      -2216 * 2,     -7118 * 2,     -9656 * 2,    -11662 * 2,</w:t>
      </w:r>
    </w:p>
    <w:p w14:paraId="5473B713" w14:textId="77777777" w:rsidR="00902B2F" w:rsidRDefault="00902B2F">
      <w:pPr>
        <w:pStyle w:val="LD10"/>
      </w:pPr>
      <w:r>
        <w:t xml:space="preserve">      -2027 * 2,     -5643 * 2,     -9985 * 2,    -11669 * 2,</w:t>
      </w:r>
    </w:p>
    <w:p w14:paraId="76433096" w14:textId="77777777" w:rsidR="00902B2F" w:rsidRDefault="00902B2F">
      <w:pPr>
        <w:pStyle w:val="LD10"/>
      </w:pPr>
      <w:r>
        <w:t xml:space="preserve">      -1582 * 2,     -6236 * 2,     -9060 * 2,    -12331 * 2,</w:t>
      </w:r>
    </w:p>
    <w:p w14:paraId="0AABDEC9" w14:textId="77777777" w:rsidR="00902B2F" w:rsidRDefault="00902B2F">
      <w:pPr>
        <w:pStyle w:val="LD10"/>
      </w:pPr>
      <w:r>
        <w:t xml:space="preserve">      -2068 * 2,     -7313 * 2,    -10351 * 2,    -11582 * 2,</w:t>
      </w:r>
    </w:p>
    <w:p w14:paraId="7E8E74E5" w14:textId="77777777" w:rsidR="00902B2F" w:rsidRDefault="00902B2F">
      <w:pPr>
        <w:pStyle w:val="LD10"/>
      </w:pPr>
      <w:r>
        <w:t xml:space="preserve">       -755 * 2,     -6844 * 2,     -9710 * 2,    -11707 * 2,</w:t>
      </w:r>
    </w:p>
    <w:p w14:paraId="3A277804" w14:textId="77777777" w:rsidR="00902B2F" w:rsidRDefault="00902B2F">
      <w:pPr>
        <w:pStyle w:val="LD10"/>
      </w:pPr>
      <w:r>
        <w:t xml:space="preserve">      -1518 * 2,     -7717 * 2,    -10100 * 2,    -12380 * 2,</w:t>
      </w:r>
    </w:p>
    <w:p w14:paraId="173410FD" w14:textId="77777777" w:rsidR="00902B2F" w:rsidRDefault="00902B2F">
      <w:pPr>
        <w:pStyle w:val="LD10"/>
      </w:pPr>
      <w:r>
        <w:t xml:space="preserve">       -744 * 2,     -6089 * 2,    -10481 * 2,    -11823 * 2,</w:t>
      </w:r>
    </w:p>
    <w:p w14:paraId="437C8417" w14:textId="77777777" w:rsidR="00902B2F" w:rsidRDefault="00902B2F">
      <w:pPr>
        <w:pStyle w:val="LD10"/>
      </w:pPr>
      <w:r>
        <w:t xml:space="preserve">      -1635 * 2,     -5886 * 2,    -10856 * 2,    -12158 * 2,</w:t>
      </w:r>
    </w:p>
    <w:p w14:paraId="1AE43974" w14:textId="77777777" w:rsidR="00902B2F" w:rsidRDefault="00902B2F">
      <w:pPr>
        <w:pStyle w:val="LD10"/>
      </w:pPr>
      <w:r>
        <w:t xml:space="preserve">       -404 * 2,     -7526 * 2,    -10553 * 2,    -12547 * 2,</w:t>
      </w:r>
    </w:p>
    <w:p w14:paraId="407CDB7A" w14:textId="77777777" w:rsidR="00902B2F" w:rsidRDefault="00902B2F">
      <w:pPr>
        <w:pStyle w:val="LD10"/>
      </w:pPr>
      <w:r>
        <w:t xml:space="preserve">      -1336 * 2,     -7077 * 2,    -11289 * 2,    -12512 * 2,</w:t>
      </w:r>
    </w:p>
    <w:p w14:paraId="10FCA3FA" w14:textId="77777777" w:rsidR="00902B2F" w:rsidRDefault="00902B2F">
      <w:pPr>
        <w:pStyle w:val="LD10"/>
      </w:pPr>
      <w:r>
        <w:t xml:space="preserve">        500 * 2,     -6955 * 2,    -10065 * 2,    -12438 * 2,</w:t>
      </w:r>
    </w:p>
    <w:p w14:paraId="472B5A54" w14:textId="77777777" w:rsidR="00902B2F" w:rsidRDefault="00902B2F">
      <w:pPr>
        <w:pStyle w:val="LD10"/>
      </w:pPr>
      <w:r>
        <w:t xml:space="preserve">        -17 * 2,     -5673 * 2,    -10843 * 2,    -12286 * 2,</w:t>
      </w:r>
    </w:p>
    <w:p w14:paraId="65351E4E" w14:textId="77777777" w:rsidR="00902B2F" w:rsidRDefault="00902B2F">
      <w:pPr>
        <w:pStyle w:val="LD10"/>
      </w:pPr>
      <w:r>
        <w:t xml:space="preserve">       -815 * 2,     -6924 * 2,     -9235 * 2,    -12999 * 2,</w:t>
      </w:r>
    </w:p>
    <w:p w14:paraId="41D895B7" w14:textId="77777777" w:rsidR="00902B2F" w:rsidRDefault="00902B2F">
      <w:pPr>
        <w:pStyle w:val="LD10"/>
      </w:pPr>
      <w:r>
        <w:t xml:space="preserve">         88 * 2,     -7143 * 2,    -11346 * 2,    -13241 * 2,</w:t>
      </w:r>
    </w:p>
    <w:p w14:paraId="2CF45F3B" w14:textId="77777777" w:rsidR="00902B2F" w:rsidRDefault="00902B2F">
      <w:pPr>
        <w:pStyle w:val="LD10"/>
      </w:pPr>
      <w:r>
        <w:t xml:space="preserve">      -1661 * 2,     -7418 * 2,    -10376 * 2,    -13501 * 2,</w:t>
      </w:r>
    </w:p>
    <w:p w14:paraId="35F6146E" w14:textId="77777777" w:rsidR="00902B2F" w:rsidRDefault="00902B2F">
      <w:pPr>
        <w:pStyle w:val="LD10"/>
      </w:pPr>
      <w:r>
        <w:t xml:space="preserve">      -1128 * 2,     -8022 * 2,    -11858 * 2,    -12875 * 2,</w:t>
      </w:r>
    </w:p>
    <w:p w14:paraId="3C7A8A11" w14:textId="77777777" w:rsidR="00902B2F" w:rsidRDefault="00902B2F">
      <w:pPr>
        <w:pStyle w:val="LD10"/>
      </w:pPr>
      <w:r>
        <w:t xml:space="preserve">      -1097 * 2,     -8331 * 2,    -11141 * 2,    -13565 * 2,</w:t>
      </w:r>
    </w:p>
    <w:p w14:paraId="440F7A4E" w14:textId="77777777" w:rsidR="00902B2F" w:rsidRDefault="00902B2F">
      <w:pPr>
        <w:pStyle w:val="LD10"/>
      </w:pPr>
      <w:r>
        <w:t xml:space="preserve">      -1839 * 2,     -7119 * 2,    -11451 * 2,    -13819 * 2,</w:t>
      </w:r>
    </w:p>
    <w:p w14:paraId="20D3CACB" w14:textId="77777777" w:rsidR="00902B2F" w:rsidRDefault="00902B2F">
      <w:pPr>
        <w:pStyle w:val="LD10"/>
      </w:pPr>
      <w:r>
        <w:t xml:space="preserve">       -331 * 2,     -7501 * 2,     -9970 * 2,    -13978 * 2,</w:t>
      </w:r>
    </w:p>
    <w:p w14:paraId="78179A05" w14:textId="77777777" w:rsidR="00902B2F" w:rsidRDefault="00902B2F">
      <w:pPr>
        <w:pStyle w:val="LD10"/>
      </w:pPr>
      <w:r>
        <w:t xml:space="preserve">      -2238 * 2,     -6683 * 2,    -10486 * 2,    -13947 * 2,</w:t>
      </w:r>
    </w:p>
    <w:p w14:paraId="3C7CAE93" w14:textId="77777777" w:rsidR="00902B2F" w:rsidRDefault="00902B2F">
      <w:pPr>
        <w:pStyle w:val="LD10"/>
      </w:pPr>
      <w:r>
        <w:t xml:space="preserve">       -583 * 2,     -7350 * 2,    -11045 * 2,    -14570 * 2,</w:t>
      </w:r>
    </w:p>
    <w:p w14:paraId="16420184" w14:textId="77777777" w:rsidR="00902B2F" w:rsidRDefault="00902B2F">
      <w:pPr>
        <w:pStyle w:val="LD10"/>
      </w:pPr>
      <w:r>
        <w:t xml:space="preserve">      -2354 * 2,     -8320 * 2,    -11714 * 2,    -13950 * 2,</w:t>
      </w:r>
    </w:p>
    <w:p w14:paraId="7D40DCB2" w14:textId="77777777" w:rsidR="00902B2F" w:rsidRDefault="00902B2F">
      <w:pPr>
        <w:pStyle w:val="LD10"/>
      </w:pPr>
      <w:r>
        <w:t xml:space="preserve">      -1573 * 2,     -8210 * 2,    -12170 * 2,    -13626 * 2,</w:t>
      </w:r>
    </w:p>
    <w:p w14:paraId="3C5F9E43" w14:textId="77777777" w:rsidR="00902B2F" w:rsidRDefault="00902B2F">
      <w:pPr>
        <w:pStyle w:val="LD10"/>
      </w:pPr>
      <w:r>
        <w:t xml:space="preserve">      -2298 * 2,     -7840 * 2,    -11162 * 2,    -14578 * 2,</w:t>
      </w:r>
    </w:p>
    <w:p w14:paraId="3B474516" w14:textId="77777777" w:rsidR="00902B2F" w:rsidRDefault="00902B2F">
      <w:pPr>
        <w:pStyle w:val="LD10"/>
      </w:pPr>
      <w:r>
        <w:t xml:space="preserve">      -2478 * 2,     -6535 * 2,    -11432 * 2,    -14457 * 2,</w:t>
      </w:r>
    </w:p>
    <w:p w14:paraId="3832212E" w14:textId="77777777" w:rsidR="00902B2F" w:rsidRDefault="00902B2F">
      <w:pPr>
        <w:pStyle w:val="LD10"/>
      </w:pPr>
      <w:r>
        <w:t xml:space="preserve">      -2071 * 2,     -6924 * 2,    -12417 * 2,    -14293 * 2,</w:t>
      </w:r>
    </w:p>
    <w:p w14:paraId="762FA06C" w14:textId="77777777" w:rsidR="00902B2F" w:rsidRDefault="00902B2F">
      <w:pPr>
        <w:pStyle w:val="LD10"/>
      </w:pPr>
      <w:r>
        <w:t xml:space="preserve">      -1423 * 2,     -6187 * 2,    -11723 * 2,    -14768 * 2,</w:t>
      </w:r>
    </w:p>
    <w:p w14:paraId="1C2A50B7" w14:textId="77777777" w:rsidR="00902B2F" w:rsidRDefault="00902B2F">
      <w:pPr>
        <w:pStyle w:val="LD10"/>
      </w:pPr>
      <w:r>
        <w:t xml:space="preserve">      -2987 * 2,     -6901 * 2,    -12229 * 2,    -13837 * 2,</w:t>
      </w:r>
    </w:p>
    <w:p w14:paraId="1E672B2A" w14:textId="77777777" w:rsidR="00902B2F" w:rsidRDefault="00902B2F">
      <w:pPr>
        <w:pStyle w:val="LD10"/>
      </w:pPr>
      <w:r>
        <w:t xml:space="preserve">      -2254 * 2,     -8289 * 2,    -12343 * 2,    -14663 * 2,</w:t>
      </w:r>
    </w:p>
    <w:p w14:paraId="76EFA3F3" w14:textId="77777777" w:rsidR="00902B2F" w:rsidRDefault="00902B2F">
      <w:pPr>
        <w:pStyle w:val="LD10"/>
      </w:pPr>
      <w:r>
        <w:t xml:space="preserve">      -3354 * 2,     -7942 * 2,    -12155 * 2,    -14284 * 2,</w:t>
      </w:r>
    </w:p>
    <w:p w14:paraId="62719C3C" w14:textId="77777777" w:rsidR="00902B2F" w:rsidRDefault="00902B2F">
      <w:pPr>
        <w:pStyle w:val="LD10"/>
      </w:pPr>
      <w:r>
        <w:t xml:space="preserve">      -3437 * 2,     -6531 * 2,    -12137 * 2,    -14527 * 2,</w:t>
      </w:r>
    </w:p>
    <w:p w14:paraId="3B83867C" w14:textId="77777777" w:rsidR="00902B2F" w:rsidRDefault="00902B2F">
      <w:pPr>
        <w:pStyle w:val="LD10"/>
      </w:pPr>
      <w:r>
        <w:t xml:space="preserve">      -2882 * 2,     -7340 * 2,    -11837 * 2,    -15079 * 2,</w:t>
      </w:r>
    </w:p>
    <w:p w14:paraId="3FCB10F9" w14:textId="77777777" w:rsidR="00902B2F" w:rsidRDefault="00902B2F">
      <w:pPr>
        <w:pStyle w:val="LD10"/>
      </w:pPr>
      <w:r>
        <w:t xml:space="preserve">      -3021 * 2,     -7084 * 2,    -12860 * 2,    -14905 * 2,</w:t>
      </w:r>
    </w:p>
    <w:p w14:paraId="6C56F6B2" w14:textId="77777777" w:rsidR="00902B2F" w:rsidRDefault="00902B2F">
      <w:pPr>
        <w:pStyle w:val="LD10"/>
      </w:pPr>
      <w:r>
        <w:t xml:space="preserve">      -2649 * 2,     -5888 * 2,    -12910 * 2,    -14579 * 2,</w:t>
      </w:r>
    </w:p>
    <w:p w14:paraId="5F430D7D" w14:textId="77777777" w:rsidR="00902B2F" w:rsidRDefault="00902B2F">
      <w:pPr>
        <w:pStyle w:val="LD10"/>
      </w:pPr>
      <w:r>
        <w:t xml:space="preserve">      -1922 * 2,     -6363 * 2,    -12567 * 2,    -15093 * 2,</w:t>
      </w:r>
    </w:p>
    <w:p w14:paraId="2A6953F2" w14:textId="77777777" w:rsidR="00902B2F" w:rsidRDefault="00902B2F">
      <w:pPr>
        <w:pStyle w:val="LD10"/>
      </w:pPr>
      <w:r>
        <w:t xml:space="preserve">      -3917 * 2,     -7895 * 2,    -12288 * 2,    -15009 * 2,</w:t>
      </w:r>
    </w:p>
    <w:p w14:paraId="25C63518" w14:textId="77777777" w:rsidR="00902B2F" w:rsidRDefault="00902B2F">
      <w:pPr>
        <w:pStyle w:val="LD10"/>
      </w:pPr>
      <w:r>
        <w:t xml:space="preserve">      -4268 * 2,     -7384 * 2,    -11802 * 2,    -14440 * 2,</w:t>
      </w:r>
    </w:p>
    <w:p w14:paraId="3FEFACD1" w14:textId="77777777" w:rsidR="00902B2F" w:rsidRDefault="00902B2F">
      <w:pPr>
        <w:pStyle w:val="LD10"/>
      </w:pPr>
      <w:r>
        <w:lastRenderedPageBreak/>
        <w:t xml:space="preserve">      -3114 * 2,     -5648 * 2,    -12388 * 2,    -15124 * 2,</w:t>
      </w:r>
    </w:p>
    <w:p w14:paraId="68C59242" w14:textId="77777777" w:rsidR="00902B2F" w:rsidRDefault="00902B2F">
      <w:pPr>
        <w:pStyle w:val="LD10"/>
      </w:pPr>
      <w:r>
        <w:t xml:space="preserve">      -4192 * 2,     -6273 * 2,    -12999 * 2,    -14330 * 2,</w:t>
      </w:r>
    </w:p>
    <w:p w14:paraId="7E88E0FD" w14:textId="77777777" w:rsidR="00902B2F" w:rsidRDefault="00902B2F">
      <w:pPr>
        <w:pStyle w:val="LD10"/>
      </w:pPr>
      <w:r>
        <w:t xml:space="preserve">      -3604 * 2,     -7229 * 2,    -13430 * 2,    -14509 * 2,</w:t>
      </w:r>
    </w:p>
    <w:p w14:paraId="642C4324" w14:textId="77777777" w:rsidR="00902B2F" w:rsidRDefault="00902B2F">
      <w:pPr>
        <w:pStyle w:val="LD10"/>
      </w:pPr>
      <w:r>
        <w:t xml:space="preserve">      -4506 * 2,     -5775 * 2,    -12538 * 2,    -14447 * 2,</w:t>
      </w:r>
    </w:p>
    <w:p w14:paraId="1118B863" w14:textId="77777777" w:rsidR="00902B2F" w:rsidRDefault="00902B2F">
      <w:pPr>
        <w:pStyle w:val="LD10"/>
      </w:pPr>
      <w:r>
        <w:t xml:space="preserve">      -4797 * 2,     -6306 * 2,    -13096 * 2,    -14957 * 2,</w:t>
      </w:r>
    </w:p>
    <w:p w14:paraId="7C666E8D" w14:textId="77777777" w:rsidR="00902B2F" w:rsidRDefault="00902B2F">
      <w:pPr>
        <w:pStyle w:val="LD10"/>
      </w:pPr>
      <w:r>
        <w:t xml:space="preserve">      -3669 * 2,     -5302 * 2,    -12349 * 2,    -14277 * 2,</w:t>
      </w:r>
    </w:p>
    <w:p w14:paraId="00AC0718" w14:textId="77777777" w:rsidR="00902B2F" w:rsidRDefault="00902B2F">
      <w:pPr>
        <w:pStyle w:val="LD10"/>
      </w:pPr>
      <w:r>
        <w:t xml:space="preserve">      -3340 * 2,     -5796 * 2,    -13124 * 2,    -14068 * 2,</w:t>
      </w:r>
    </w:p>
    <w:p w14:paraId="6298DE89" w14:textId="77777777" w:rsidR="00902B2F" w:rsidRDefault="00902B2F">
      <w:pPr>
        <w:pStyle w:val="LD10"/>
      </w:pPr>
      <w:r>
        <w:t xml:space="preserve">      -3591 * 2,     -5380 * 2,    -13440 * 2,    -14707 * 2,</w:t>
      </w:r>
    </w:p>
    <w:p w14:paraId="1D9E1E2A" w14:textId="77777777" w:rsidR="00902B2F" w:rsidRDefault="00902B2F">
      <w:pPr>
        <w:pStyle w:val="LD10"/>
      </w:pPr>
      <w:r>
        <w:t xml:space="preserve">      -2836 * 2,     -6184 * 2,    -13714 * 2,    -14435 * 2,</w:t>
      </w:r>
    </w:p>
    <w:p w14:paraId="55F801E1" w14:textId="77777777" w:rsidR="00902B2F" w:rsidRDefault="00902B2F">
      <w:pPr>
        <w:pStyle w:val="LD10"/>
      </w:pPr>
      <w:r>
        <w:t xml:space="preserve">      -4821 * 2,     -6920 * 2,    -13606 * 2,    -14505 * 2,</w:t>
      </w:r>
    </w:p>
    <w:p w14:paraId="266CFFAA" w14:textId="77777777" w:rsidR="00902B2F" w:rsidRDefault="00902B2F">
      <w:pPr>
        <w:pStyle w:val="LD10"/>
      </w:pPr>
      <w:r>
        <w:t xml:space="preserve">      -3866 * 2,     -6360 * 2,    -14015 * 2,    -14772 * 2,</w:t>
      </w:r>
    </w:p>
    <w:p w14:paraId="3E98D7F4" w14:textId="77777777" w:rsidR="00902B2F" w:rsidRDefault="00902B2F">
      <w:pPr>
        <w:pStyle w:val="LD10"/>
      </w:pPr>
      <w:r>
        <w:t xml:space="preserve">      -4129 * 2,     -6015 * 2,    -12428 * 2,    -13774 * 2,</w:t>
      </w:r>
    </w:p>
    <w:p w14:paraId="08A17227" w14:textId="77777777" w:rsidR="00902B2F" w:rsidRDefault="00902B2F">
      <w:pPr>
        <w:pStyle w:val="LD10"/>
      </w:pPr>
      <w:r>
        <w:t xml:space="preserve">      -2525 * 2,     -7214 * 2,    -13270 * 2,    -14143 * 2,</w:t>
      </w:r>
    </w:p>
    <w:p w14:paraId="34A4F2B9" w14:textId="77777777" w:rsidR="00902B2F" w:rsidRDefault="00902B2F">
      <w:pPr>
        <w:pStyle w:val="LD10"/>
      </w:pPr>
      <w:r>
        <w:t xml:space="preserve">      -2688 * 2,     -5151 * 2,    -12312 * 2,    -14060 * 2,</w:t>
      </w:r>
    </w:p>
    <w:p w14:paraId="370071A8" w14:textId="77777777" w:rsidR="00902B2F" w:rsidRDefault="00902B2F">
      <w:pPr>
        <w:pStyle w:val="LD10"/>
      </w:pPr>
      <w:r>
        <w:t xml:space="preserve">      -2841 * 2,     -4505 * 2,    -12737 * 2,    -14704 * 2,</w:t>
      </w:r>
    </w:p>
    <w:p w14:paraId="27151AB1" w14:textId="77777777" w:rsidR="00902B2F" w:rsidRDefault="00902B2F">
      <w:pPr>
        <w:pStyle w:val="LD10"/>
      </w:pPr>
      <w:r>
        <w:t xml:space="preserve">      -2167 * 2,     -4432 * 2,    -13236 * 2,    -14351 * 2,</w:t>
      </w:r>
    </w:p>
    <w:p w14:paraId="6FADB7EA" w14:textId="77777777" w:rsidR="00902B2F" w:rsidRDefault="00902B2F">
      <w:pPr>
        <w:pStyle w:val="LD10"/>
      </w:pPr>
      <w:r>
        <w:t xml:space="preserve">      -1674 * 2,     -5285 * 2,    -13542 * 2,    -14729 * 2,</w:t>
      </w:r>
    </w:p>
    <w:p w14:paraId="76756E03" w14:textId="77777777" w:rsidR="00902B2F" w:rsidRDefault="00902B2F">
      <w:pPr>
        <w:pStyle w:val="LD10"/>
      </w:pPr>
      <w:r>
        <w:t xml:space="preserve">      -1682 * 2,     -5312 * 2,    -12819 * 2,    -13912 * 2,</w:t>
      </w:r>
    </w:p>
    <w:p w14:paraId="120A5969" w14:textId="77777777" w:rsidR="00902B2F" w:rsidRDefault="00902B2F">
      <w:pPr>
        <w:pStyle w:val="LD10"/>
      </w:pPr>
      <w:r>
        <w:t xml:space="preserve">      -2689 * 2,     -5766 * 2,    -12461 * 2,    -13395 * 2,</w:t>
      </w:r>
    </w:p>
    <w:p w14:paraId="3214CF69" w14:textId="77777777" w:rsidR="00902B2F" w:rsidRDefault="00902B2F">
      <w:pPr>
        <w:pStyle w:val="LD10"/>
      </w:pPr>
      <w:r>
        <w:t xml:space="preserve">       -522 * 2,     -5970 * 2,    -12628 * 2,    -14436 * 2,</w:t>
      </w:r>
    </w:p>
    <w:p w14:paraId="6365C6CF" w14:textId="77777777" w:rsidR="00902B2F" w:rsidRDefault="00902B2F">
      <w:pPr>
        <w:pStyle w:val="LD10"/>
      </w:pPr>
      <w:r>
        <w:t xml:space="preserve">        -37 * 2,     -6079 * 2,    -13267 * 2,    -14165 * 2,</w:t>
      </w:r>
    </w:p>
    <w:p w14:paraId="5288E0F8" w14:textId="77777777" w:rsidR="00902B2F" w:rsidRDefault="00902B2F">
      <w:pPr>
        <w:pStyle w:val="LD10"/>
      </w:pPr>
      <w:r>
        <w:t xml:space="preserve">      -1251 * 2,     -3344 * 2,    -12940 * 2,    -14242 * 2,</w:t>
      </w:r>
    </w:p>
    <w:p w14:paraId="682B67E7" w14:textId="77777777" w:rsidR="00902B2F" w:rsidRDefault="00902B2F">
      <w:pPr>
        <w:pStyle w:val="LD10"/>
      </w:pPr>
      <w:r>
        <w:t xml:space="preserve">      -2042 * 2,     -3653 * 2,    -12979 * 2,    -14880 * 2,</w:t>
      </w:r>
    </w:p>
    <w:p w14:paraId="643DF2A4" w14:textId="77777777" w:rsidR="00902B2F" w:rsidRDefault="00902B2F">
      <w:pPr>
        <w:pStyle w:val="LD10"/>
      </w:pPr>
      <w:r>
        <w:t xml:space="preserve">      -1563 * 2,     -4470 * 2,    -11756 * 2,    -14774 * 2,</w:t>
      </w:r>
    </w:p>
    <w:p w14:paraId="379262BB" w14:textId="77777777" w:rsidR="00902B2F" w:rsidRDefault="00902B2F">
      <w:pPr>
        <w:pStyle w:val="LD10"/>
      </w:pPr>
      <w:r>
        <w:t xml:space="preserve">       -252 * 2,     -4094 * 2,    -12046 * 2,    -14881 * 2,</w:t>
      </w:r>
    </w:p>
    <w:p w14:paraId="05E28205" w14:textId="77777777" w:rsidR="00902B2F" w:rsidRDefault="00902B2F">
      <w:pPr>
        <w:pStyle w:val="LD10"/>
      </w:pPr>
      <w:r>
        <w:t xml:space="preserve">      -2590 * 2,     -4088 * 2,    -11559 * 2,    -14093 * 2,</w:t>
      </w:r>
    </w:p>
    <w:p w14:paraId="5DA2A460" w14:textId="77777777" w:rsidR="00902B2F" w:rsidRDefault="00902B2F">
      <w:pPr>
        <w:pStyle w:val="LD10"/>
      </w:pPr>
      <w:r>
        <w:t xml:space="preserve">      -1817 * 2,     -3406 * 2,    -11146 * 2,    -14214 * 2,</w:t>
      </w:r>
    </w:p>
    <w:p w14:paraId="4388D74F" w14:textId="77777777" w:rsidR="00902B2F" w:rsidRDefault="00902B2F">
      <w:pPr>
        <w:pStyle w:val="LD10"/>
      </w:pPr>
      <w:r>
        <w:t xml:space="preserve">      -2347 * 2,     -4840 * 2,    -10723 * 2,    -14719 * 2,</w:t>
      </w:r>
    </w:p>
    <w:p w14:paraId="73B8C2C5" w14:textId="77777777" w:rsidR="00902B2F" w:rsidRDefault="00902B2F">
      <w:pPr>
        <w:pStyle w:val="LD10"/>
      </w:pPr>
      <w:r>
        <w:t xml:space="preserve">       -333 * 2,     -4997 * 2,    -10524 * 2,    -14779 * 2,</w:t>
      </w:r>
    </w:p>
    <w:p w14:paraId="1214EDF0" w14:textId="77777777" w:rsidR="00902B2F" w:rsidRDefault="00902B2F">
      <w:pPr>
        <w:pStyle w:val="LD10"/>
      </w:pPr>
      <w:r>
        <w:t xml:space="preserve">      -1048 * 2,     -3769 * 2,    -10195 * 2,    -14339 * 2,</w:t>
      </w:r>
    </w:p>
    <w:p w14:paraId="47F8D918" w14:textId="77777777" w:rsidR="00902B2F" w:rsidRDefault="00902B2F">
      <w:pPr>
        <w:pStyle w:val="LD10"/>
      </w:pPr>
      <w:r>
        <w:t xml:space="preserve">      -2502 * 2,     -5724 * 2,    -10197 * 2,    -14570 * 2,</w:t>
      </w:r>
    </w:p>
    <w:p w14:paraId="30AD3D72" w14:textId="77777777" w:rsidR="00902B2F" w:rsidRDefault="00902B2F">
      <w:pPr>
        <w:pStyle w:val="LD10"/>
      </w:pPr>
      <w:r>
        <w:t xml:space="preserve">      -2069 * 2,     -4009 * 2,     -9460 * 2,    -14313 * 2,</w:t>
      </w:r>
    </w:p>
    <w:p w14:paraId="011AFC16" w14:textId="77777777" w:rsidR="00902B2F" w:rsidRDefault="00902B2F">
      <w:pPr>
        <w:pStyle w:val="LD10"/>
      </w:pPr>
      <w:r>
        <w:t xml:space="preserve">      -3075 * 2,     -4500 * 2,     -9738 * 2,    -14703 * 2,</w:t>
      </w:r>
    </w:p>
    <w:p w14:paraId="034577EA" w14:textId="77777777" w:rsidR="00902B2F" w:rsidRDefault="00902B2F">
      <w:pPr>
        <w:pStyle w:val="LD10"/>
      </w:pPr>
      <w:r>
        <w:t xml:space="preserve">      -3665 * 2,     -5650 * 2,    -10968 * 2,    -14696 * 2,</w:t>
      </w:r>
    </w:p>
    <w:p w14:paraId="1B160E06" w14:textId="77777777" w:rsidR="00902B2F" w:rsidRDefault="00902B2F">
      <w:pPr>
        <w:pStyle w:val="LD10"/>
      </w:pPr>
      <w:r>
        <w:t xml:space="preserve">      -3038 * 2,     -5592 * 2,     -9134 * 2,    -14096 * 2,</w:t>
      </w:r>
    </w:p>
    <w:p w14:paraId="3824BC21" w14:textId="77777777" w:rsidR="00902B2F" w:rsidRDefault="00902B2F">
      <w:pPr>
        <w:pStyle w:val="LD10"/>
      </w:pPr>
      <w:r>
        <w:t xml:space="preserve">      -1683 * 2,     -5635 * 2,     -8743 * 2,    -14555 * 2,</w:t>
      </w:r>
    </w:p>
    <w:p w14:paraId="7452152A" w14:textId="77777777" w:rsidR="00902B2F" w:rsidRDefault="00902B2F">
      <w:pPr>
        <w:pStyle w:val="LD10"/>
      </w:pPr>
      <w:r>
        <w:t xml:space="preserve">      -3478 * 2,     -6306 * 2,     -9632 * 2,    -14834 * 2,</w:t>
      </w:r>
    </w:p>
    <w:p w14:paraId="0C02E63F" w14:textId="77777777" w:rsidR="00902B2F" w:rsidRDefault="00902B2F">
      <w:pPr>
        <w:pStyle w:val="LD10"/>
      </w:pPr>
      <w:r>
        <w:t xml:space="preserve">      -2310 * 2,     -6941 * 2,     -9412 * 2,    -14113 * 2,</w:t>
      </w:r>
    </w:p>
    <w:p w14:paraId="6647A745" w14:textId="77777777" w:rsidR="00902B2F" w:rsidRDefault="00902B2F">
      <w:pPr>
        <w:pStyle w:val="LD10"/>
      </w:pPr>
      <w:r>
        <w:t xml:space="preserve">      -1789 * 2,     -7180 * 2,    -10026 * 2,    -14917 * 2,</w:t>
      </w:r>
    </w:p>
    <w:p w14:paraId="65E8FE98" w14:textId="77777777" w:rsidR="00902B2F" w:rsidRDefault="00902B2F">
      <w:pPr>
        <w:pStyle w:val="LD10"/>
      </w:pPr>
      <w:r>
        <w:t xml:space="preserve">      -3649 * 2,     -7174 * 2,    -10798 * 2,    -14964 * 2,</w:t>
      </w:r>
    </w:p>
    <w:p w14:paraId="367C0913" w14:textId="77777777" w:rsidR="00902B2F" w:rsidRDefault="00902B2F">
      <w:pPr>
        <w:pStyle w:val="LD10"/>
      </w:pPr>
      <w:r>
        <w:t xml:space="preserve">      -4884 * 2,     -6782 * 2,     -9331 * 2,    -14539 * 2,</w:t>
      </w:r>
    </w:p>
    <w:p w14:paraId="4F750168" w14:textId="77777777" w:rsidR="00902B2F" w:rsidRDefault="00902B2F">
      <w:pPr>
        <w:pStyle w:val="LD10"/>
      </w:pPr>
      <w:r>
        <w:t xml:space="preserve">      -4130 * 2,     -7783 * 2,     -9704 * 2,    -14296 * 2,</w:t>
      </w:r>
    </w:p>
    <w:p w14:paraId="56C3D503" w14:textId="77777777" w:rsidR="00902B2F" w:rsidRDefault="00902B2F">
      <w:pPr>
        <w:pStyle w:val="LD10"/>
      </w:pPr>
      <w:r>
        <w:t xml:space="preserve">      -3209 * 2,     -8267 * 2,    -10448 * 2,    -14139 * 2,</w:t>
      </w:r>
    </w:p>
    <w:p w14:paraId="31CFB2F3" w14:textId="77777777" w:rsidR="00902B2F" w:rsidRDefault="00902B2F">
      <w:pPr>
        <w:pStyle w:val="LD10"/>
      </w:pPr>
      <w:r>
        <w:t xml:space="preserve">      -1523 * 2,     -8503 * 2,    -10050 * 2,    -14744 * 2,</w:t>
      </w:r>
    </w:p>
    <w:p w14:paraId="0810EC79" w14:textId="77777777" w:rsidR="00902B2F" w:rsidRDefault="00902B2F">
      <w:pPr>
        <w:pStyle w:val="LD10"/>
      </w:pPr>
      <w:r>
        <w:t xml:space="preserve">      -4967 * 2,     -7233 * 2,    -10980 * 2,    -14622 * 2,</w:t>
      </w:r>
    </w:p>
    <w:p w14:paraId="0C4C896B" w14:textId="77777777" w:rsidR="00902B2F" w:rsidRDefault="00902B2F">
      <w:pPr>
        <w:pStyle w:val="LD10"/>
      </w:pPr>
      <w:r>
        <w:t xml:space="preserve">      -4405 * 2,     -8268 * 2,    -11101 * 2,    -14164 * 2,</w:t>
      </w:r>
    </w:p>
    <w:p w14:paraId="6F408ED5" w14:textId="77777777" w:rsidR="00902B2F" w:rsidRDefault="00902B2F">
      <w:pPr>
        <w:pStyle w:val="LD10"/>
      </w:pPr>
      <w:r>
        <w:t xml:space="preserve">      -4444 * 2,     -7988 * 2,    -11414 * 2,    -15169 * 2,</w:t>
      </w:r>
    </w:p>
    <w:p w14:paraId="1AB46DBA" w14:textId="77777777" w:rsidR="00902B2F" w:rsidRDefault="00902B2F">
      <w:pPr>
        <w:pStyle w:val="LD10"/>
      </w:pPr>
      <w:r>
        <w:t xml:space="preserve">      -5731 * 2,     -7986 * 2,    -10506 * 2,    -14819 * 2,</w:t>
      </w:r>
    </w:p>
    <w:p w14:paraId="16E2453A" w14:textId="77777777" w:rsidR="00902B2F" w:rsidRDefault="00902B2F">
      <w:pPr>
        <w:pStyle w:val="LD10"/>
      </w:pPr>
      <w:r>
        <w:t xml:space="preserve">      -3533 * 2,     -8866 * 2,    -11731 * 2,    -14582 * 2,</w:t>
      </w:r>
    </w:p>
    <w:p w14:paraId="01866E95" w14:textId="77777777" w:rsidR="00902B2F" w:rsidRDefault="00902B2F">
      <w:pPr>
        <w:pStyle w:val="LD10"/>
      </w:pPr>
      <w:r>
        <w:t xml:space="preserve">      -3904 * 2,     -9181 * 2,    -11170 * 2,    -13855 * 2,</w:t>
      </w:r>
    </w:p>
    <w:p w14:paraId="1D4CF990" w14:textId="77777777" w:rsidR="00902B2F" w:rsidRDefault="00902B2F">
      <w:pPr>
        <w:pStyle w:val="LD10"/>
      </w:pPr>
      <w:r>
        <w:t xml:space="preserve">      -2560 * 2,     -9499 * 2,    -11078 * 2,    -14844 * 2,</w:t>
      </w:r>
    </w:p>
    <w:p w14:paraId="2D0EBBF7" w14:textId="77777777" w:rsidR="00902B2F" w:rsidRDefault="00902B2F">
      <w:pPr>
        <w:pStyle w:val="LD10"/>
      </w:pPr>
      <w:r>
        <w:t xml:space="preserve">      -5102 * 2,     -9641 * 2,    -11597 * 2,    -14571 * 2,</w:t>
      </w:r>
    </w:p>
    <w:p w14:paraId="294DCFFB" w14:textId="77777777" w:rsidR="00902B2F" w:rsidRDefault="00902B2F">
      <w:pPr>
        <w:pStyle w:val="LD10"/>
      </w:pPr>
      <w:r>
        <w:t xml:space="preserve">      -5762 * 2,     -8671 * 2,    -11671 * 2,    -14272 * 2,</w:t>
      </w:r>
    </w:p>
    <w:p w14:paraId="293098D4" w14:textId="77777777" w:rsidR="00902B2F" w:rsidRDefault="00902B2F">
      <w:pPr>
        <w:pStyle w:val="LD10"/>
      </w:pPr>
      <w:r>
        <w:t xml:space="preserve">      -5555 * 2,     -7699 * 2,    -12183 * 2,    -14734 * 2,</w:t>
      </w:r>
    </w:p>
    <w:p w14:paraId="4863C788" w14:textId="77777777" w:rsidR="00902B2F" w:rsidRDefault="00902B2F">
      <w:pPr>
        <w:pStyle w:val="LD10"/>
      </w:pPr>
      <w:r>
        <w:t xml:space="preserve">      -3257 * 2,     -8774 * 2,    -12130 * 2,    -15150 * 2,</w:t>
      </w:r>
    </w:p>
    <w:p w14:paraId="36EA8BAE" w14:textId="77777777" w:rsidR="00902B2F" w:rsidRDefault="00902B2F">
      <w:pPr>
        <w:pStyle w:val="LD10"/>
      </w:pPr>
      <w:r>
        <w:t xml:space="preserve">      -6385 * 2,     -8877 * 2,    -10879 * 2,    -14952 * 2,</w:t>
      </w:r>
    </w:p>
    <w:p w14:paraId="5EFD5725" w14:textId="77777777" w:rsidR="00902B2F" w:rsidRDefault="00902B2F">
      <w:pPr>
        <w:pStyle w:val="LD10"/>
      </w:pPr>
      <w:r>
        <w:t xml:space="preserve">      -2639 * 2,     -9484 * 2,    -12495 * 2,    -14502 * 2,</w:t>
      </w:r>
    </w:p>
    <w:p w14:paraId="3805047A" w14:textId="77777777" w:rsidR="00902B2F" w:rsidRDefault="00902B2F">
      <w:pPr>
        <w:pStyle w:val="LD10"/>
      </w:pPr>
      <w:r>
        <w:t xml:space="preserve">      -4573 * 2,    -10038 * 2,    -12044 * 2,    -13615 * 2,</w:t>
      </w:r>
    </w:p>
    <w:p w14:paraId="33899496" w14:textId="77777777" w:rsidR="00902B2F" w:rsidRDefault="00902B2F">
      <w:pPr>
        <w:pStyle w:val="LD10"/>
      </w:pPr>
      <w:r>
        <w:t xml:space="preserve">      -2839 * 2,     -9657 * 2,    -11759 * 2,    -13773 * 2,</w:t>
      </w:r>
    </w:p>
    <w:p w14:paraId="40161748" w14:textId="77777777" w:rsidR="00902B2F" w:rsidRDefault="00902B2F">
      <w:pPr>
        <w:pStyle w:val="LD10"/>
      </w:pPr>
      <w:r>
        <w:t xml:space="preserve">      -4563 * 2,     -8769 * 2,    -12475 * 2,    -13275 * 2,</w:t>
      </w:r>
    </w:p>
    <w:p w14:paraId="2A88085D" w14:textId="77777777" w:rsidR="00902B2F" w:rsidRDefault="00902B2F">
      <w:pPr>
        <w:pStyle w:val="LD10"/>
      </w:pPr>
      <w:r>
        <w:t xml:space="preserve">      -3931 * 2,     -9965 * 2,    -12686 * 2,    -13508 * 2,</w:t>
      </w:r>
    </w:p>
    <w:p w14:paraId="3FB59E25" w14:textId="77777777" w:rsidR="00902B2F" w:rsidRDefault="00902B2F">
      <w:pPr>
        <w:pStyle w:val="LD10"/>
      </w:pPr>
      <w:r>
        <w:t xml:space="preserve">      -2446 * 2,     -9300 * 2,    -12342 * 2,    -13708 * 2,</w:t>
      </w:r>
    </w:p>
    <w:p w14:paraId="3580BA6C" w14:textId="77777777" w:rsidR="00902B2F" w:rsidRDefault="00902B2F">
      <w:pPr>
        <w:pStyle w:val="LD10"/>
      </w:pPr>
      <w:r>
        <w:t xml:space="preserve">      -2678 * 2,     -8421 * 2,    -12910 * 2,    -13811 * 2,</w:t>
      </w:r>
    </w:p>
    <w:p w14:paraId="267C97EE" w14:textId="77777777" w:rsidR="00902B2F" w:rsidRDefault="00902B2F">
      <w:pPr>
        <w:pStyle w:val="LD10"/>
      </w:pPr>
      <w:r>
        <w:t xml:space="preserve">      -4683 * 2,     -9297 * 2,    -12269 * 2,    -12973 * 2,</w:t>
      </w:r>
    </w:p>
    <w:p w14:paraId="14DD3F02" w14:textId="77777777" w:rsidR="00902B2F" w:rsidRDefault="00902B2F">
      <w:pPr>
        <w:pStyle w:val="LD10"/>
      </w:pPr>
      <w:r>
        <w:lastRenderedPageBreak/>
        <w:t xml:space="preserve">      -2442 * 2,    -10261 * 2,    -13015 * 2,    -14122 * 2,</w:t>
      </w:r>
    </w:p>
    <w:p w14:paraId="06C6F663" w14:textId="77777777" w:rsidR="00902B2F" w:rsidRDefault="00902B2F">
      <w:pPr>
        <w:pStyle w:val="LD10"/>
      </w:pPr>
      <w:r>
        <w:t xml:space="preserve">      -4892 * 2,     -9479 * 2,    -11754 * 2,    -12898 * 2,</w:t>
      </w:r>
    </w:p>
    <w:p w14:paraId="19E6F275" w14:textId="77777777" w:rsidR="00902B2F" w:rsidRDefault="00902B2F">
      <w:pPr>
        <w:pStyle w:val="LD10"/>
      </w:pPr>
      <w:r>
        <w:t xml:space="preserve">      -5478 * 2,     -9556 * 2,    -13200 * 2,    -13844 * 2,</w:t>
      </w:r>
    </w:p>
    <w:p w14:paraId="4BF038B6" w14:textId="77777777" w:rsidR="00902B2F" w:rsidRDefault="00902B2F">
      <w:pPr>
        <w:pStyle w:val="LD10"/>
      </w:pPr>
      <w:r>
        <w:t xml:space="preserve">      -4707 * 2,    -10400 * 2,    -13392 * 2,    -14169 * 2,</w:t>
      </w:r>
    </w:p>
    <w:p w14:paraId="59BC7F86" w14:textId="77777777" w:rsidR="00902B2F" w:rsidRDefault="00902B2F">
      <w:pPr>
        <w:pStyle w:val="LD10"/>
      </w:pPr>
      <w:r>
        <w:t xml:space="preserve">      -3466 * 2,     -9494 * 2,    -13865 * 2,    -14327 * 2,</w:t>
      </w:r>
    </w:p>
    <w:p w14:paraId="2F75169D" w14:textId="77777777" w:rsidR="00902B2F" w:rsidRDefault="00902B2F">
      <w:pPr>
        <w:pStyle w:val="LD10"/>
      </w:pPr>
      <w:r>
        <w:t xml:space="preserve">      -3353 * 2,     -8233 * 2,    -13869 * 2,    -14575 * 2,</w:t>
      </w:r>
    </w:p>
    <w:p w14:paraId="39F16432" w14:textId="77777777" w:rsidR="00902B2F" w:rsidRDefault="00902B2F">
      <w:pPr>
        <w:pStyle w:val="LD10"/>
      </w:pPr>
      <w:r>
        <w:t xml:space="preserve">      -5703 * 2,     -8553 * 2,    -13673 * 2,    -14414 * 2,</w:t>
      </w:r>
    </w:p>
    <w:p w14:paraId="7C9D9FDD" w14:textId="77777777" w:rsidR="00902B2F" w:rsidRDefault="00902B2F">
      <w:pPr>
        <w:pStyle w:val="LD10"/>
      </w:pPr>
      <w:r>
        <w:t xml:space="preserve">      -4650 * 2,     -9988 * 2,    -14209 * 2,    -14789 * 2,</w:t>
      </w:r>
    </w:p>
    <w:p w14:paraId="460AC8FC" w14:textId="77777777" w:rsidR="00902B2F" w:rsidRDefault="00902B2F">
      <w:pPr>
        <w:pStyle w:val="LD10"/>
      </w:pPr>
      <w:r>
        <w:t xml:space="preserve">      -5839 * 2,     -8786 * 2,    -13931 * 2,    -14949 * 2,</w:t>
      </w:r>
    </w:p>
    <w:p w14:paraId="26CD5460" w14:textId="77777777" w:rsidR="00902B2F" w:rsidRDefault="00902B2F">
      <w:pPr>
        <w:pStyle w:val="LD10"/>
      </w:pPr>
      <w:r>
        <w:t xml:space="preserve">      -5016 * 2,     -7751 * 2,    -13859 * 2,    -14823 * 2,</w:t>
      </w:r>
    </w:p>
    <w:p w14:paraId="2E2A9EC6" w14:textId="77777777" w:rsidR="00902B2F" w:rsidRDefault="00902B2F">
      <w:pPr>
        <w:pStyle w:val="LD10"/>
      </w:pPr>
      <w:r>
        <w:t xml:space="preserve">      -3606 * 2,     -8092 * 2,    -14241 * 2,    -14949 * 2,</w:t>
      </w:r>
    </w:p>
    <w:p w14:paraId="3419D8BD" w14:textId="77777777" w:rsidR="00902B2F" w:rsidRDefault="00902B2F">
      <w:pPr>
        <w:pStyle w:val="LD10"/>
      </w:pPr>
      <w:r>
        <w:t xml:space="preserve">      -4620 * 2,     -7842 * 2,    -14347 * 2,    -15262 * 2,</w:t>
      </w:r>
    </w:p>
    <w:p w14:paraId="5E9C9716" w14:textId="77777777" w:rsidR="00902B2F" w:rsidRDefault="00902B2F">
      <w:pPr>
        <w:pStyle w:val="LD10"/>
      </w:pPr>
      <w:r>
        <w:t xml:space="preserve">      -3504 * 2,     -7468 * 2,    -13683 * 2,    -15120 * 2,</w:t>
      </w:r>
    </w:p>
    <w:p w14:paraId="385D0B52" w14:textId="77777777" w:rsidR="00902B2F" w:rsidRDefault="00902B2F">
      <w:pPr>
        <w:pStyle w:val="LD10"/>
      </w:pPr>
      <w:r>
        <w:t xml:space="preserve">      -4662 * 2,     -8042 * 2,    -12990 * 2,    -15281 * 2,</w:t>
      </w:r>
    </w:p>
    <w:p w14:paraId="64882AF1" w14:textId="77777777" w:rsidR="00902B2F" w:rsidRDefault="00902B2F">
      <w:pPr>
        <w:pStyle w:val="LD10"/>
      </w:pPr>
      <w:r>
        <w:t xml:space="preserve">      -5991 * 2,     -7721 * 2,    -13275 * 2,    -15019 * 2,</w:t>
      </w:r>
    </w:p>
    <w:p w14:paraId="56E45DCE" w14:textId="77777777" w:rsidR="00902B2F" w:rsidRDefault="00902B2F">
      <w:pPr>
        <w:pStyle w:val="LD10"/>
      </w:pPr>
      <w:r>
        <w:t xml:space="preserve">      -5360 * 2,     -7044 * 2,    -13474 * 2,    -15424 * 2,</w:t>
      </w:r>
    </w:p>
    <w:p w14:paraId="11EF8427" w14:textId="77777777" w:rsidR="00902B2F" w:rsidRDefault="00902B2F">
      <w:pPr>
        <w:pStyle w:val="LD10"/>
      </w:pPr>
      <w:r>
        <w:t xml:space="preserve">      -4058 * 2,     -8833 * 2,    -12783 * 2,    -15391 * 2,</w:t>
      </w:r>
    </w:p>
    <w:p w14:paraId="2CAD7741" w14:textId="77777777" w:rsidR="00902B2F" w:rsidRDefault="00902B2F">
      <w:pPr>
        <w:pStyle w:val="LD10"/>
      </w:pPr>
      <w:r>
        <w:t xml:space="preserve">      -3911 * 2,     -8840 * 2,    -13626 * 2,    -15721 * 2,</w:t>
      </w:r>
    </w:p>
    <w:p w14:paraId="15C4BD1A" w14:textId="77777777" w:rsidR="00902B2F" w:rsidRDefault="00902B2F">
      <w:pPr>
        <w:pStyle w:val="LD10"/>
      </w:pPr>
      <w:r>
        <w:t xml:space="preserve">      -4785 * 2,     -9441 * 2,    -13014 * 2,    -15382 * 2,</w:t>
      </w:r>
    </w:p>
    <w:p w14:paraId="379742AC" w14:textId="77777777" w:rsidR="00902B2F" w:rsidRDefault="00902B2F">
      <w:pPr>
        <w:pStyle w:val="LD10"/>
      </w:pPr>
      <w:r>
        <w:t xml:space="preserve">      -5789 * 2,     -8844 * 2,    -12818 * 2,    -15475 * 2,</w:t>
      </w:r>
    </w:p>
    <w:p w14:paraId="40E58B1D" w14:textId="77777777" w:rsidR="00902B2F" w:rsidRDefault="00902B2F">
      <w:pPr>
        <w:pStyle w:val="LD10"/>
      </w:pPr>
      <w:r>
        <w:t xml:space="preserve">      -3056 * 2,     -8107 * 2,    -12624 * 2,    -15369 * 2,</w:t>
      </w:r>
    </w:p>
    <w:p w14:paraId="4116AE14" w14:textId="77777777" w:rsidR="00902B2F" w:rsidRDefault="00902B2F">
      <w:pPr>
        <w:pStyle w:val="LD10"/>
      </w:pPr>
      <w:r>
        <w:t xml:space="preserve">      -3757 * 2,     -6875 * 2,    -12637 * 2,    -15623 * 2,</w:t>
      </w:r>
    </w:p>
    <w:p w14:paraId="1E21073D" w14:textId="77777777" w:rsidR="00902B2F" w:rsidRDefault="00902B2F">
      <w:pPr>
        <w:pStyle w:val="LD10"/>
      </w:pPr>
      <w:r>
        <w:t xml:space="preserve">      -2557 * 2,     -8635 * 2,    -13284 * 2,    -15087 * 2,</w:t>
      </w:r>
    </w:p>
    <w:p w14:paraId="741F7E0F" w14:textId="77777777" w:rsidR="00902B2F" w:rsidRDefault="00902B2F">
      <w:pPr>
        <w:pStyle w:val="LD10"/>
      </w:pPr>
      <w:r>
        <w:t xml:space="preserve">      -3702 * 2,     -9042 * 2,    -12656 * 2,    -15986 * 2,</w:t>
      </w:r>
    </w:p>
    <w:p w14:paraId="7733E98D" w14:textId="77777777" w:rsidR="00902B2F" w:rsidRDefault="00902B2F">
      <w:pPr>
        <w:pStyle w:val="LD10"/>
      </w:pPr>
      <w:r>
        <w:t xml:space="preserve">      -4066 * 2,    -10051 * 2,    -12271 * 2,    -15442 * 2,</w:t>
      </w:r>
    </w:p>
    <w:p w14:paraId="1D93B9D7" w14:textId="77777777" w:rsidR="00902B2F" w:rsidRDefault="00902B2F">
      <w:pPr>
        <w:pStyle w:val="LD10"/>
      </w:pPr>
      <w:r>
        <w:t xml:space="preserve">      -2533 * 2,    -10409 * 2,    -13255 * 2,    -15462 * 2,</w:t>
      </w:r>
    </w:p>
    <w:p w14:paraId="474D2B12" w14:textId="77777777" w:rsidR="00902B2F" w:rsidRDefault="00902B2F">
      <w:pPr>
        <w:pStyle w:val="LD10"/>
      </w:pPr>
      <w:r>
        <w:t xml:space="preserve">      -5357 * 2,    -10545 * 2,    -13401 * 2,    -15642 * 2,</w:t>
      </w:r>
    </w:p>
    <w:p w14:paraId="767A33B1" w14:textId="77777777" w:rsidR="00902B2F" w:rsidRDefault="00902B2F">
      <w:pPr>
        <w:pStyle w:val="LD10"/>
      </w:pPr>
      <w:r>
        <w:t xml:space="preserve">      -4009 * 2,    -10553 * 2,    -13868 * 2,    -15118 * 2,</w:t>
      </w:r>
    </w:p>
    <w:p w14:paraId="491E0B8E" w14:textId="77777777" w:rsidR="00902B2F" w:rsidRDefault="00902B2F">
      <w:pPr>
        <w:pStyle w:val="LD10"/>
      </w:pPr>
      <w:r>
        <w:t xml:space="preserve">      -3004 * 2,     -9401 * 2,    -14284 * 2,    -15227 * 2,</w:t>
      </w:r>
    </w:p>
    <w:p w14:paraId="20AE22FA" w14:textId="77777777" w:rsidR="00902B2F" w:rsidRDefault="00902B2F">
      <w:pPr>
        <w:pStyle w:val="LD10"/>
      </w:pPr>
      <w:r>
        <w:t xml:space="preserve">      -3917 * 2,    -10672 * 2,    -14563 * 2,    -15613 * 2,</w:t>
      </w:r>
    </w:p>
    <w:p w14:paraId="538082DF" w14:textId="77777777" w:rsidR="00902B2F" w:rsidRDefault="00902B2F">
      <w:pPr>
        <w:pStyle w:val="LD10"/>
      </w:pPr>
      <w:r>
        <w:t xml:space="preserve">      -1729 * 2,     -9887 * 2,    -13941 * 2,    -14722 * 2,</w:t>
      </w:r>
    </w:p>
    <w:p w14:paraId="04298BBE" w14:textId="77777777" w:rsidR="00902B2F" w:rsidRDefault="00902B2F">
      <w:pPr>
        <w:pStyle w:val="LD10"/>
      </w:pPr>
      <w:r>
        <w:t xml:space="preserve">      -5558 * 2,    -10041 * 2,    -14600 * 2,    -15447 * 2,</w:t>
      </w:r>
    </w:p>
    <w:p w14:paraId="48E2AC9F" w14:textId="77777777" w:rsidR="00902B2F" w:rsidRDefault="00902B2F">
      <w:pPr>
        <w:pStyle w:val="LD10"/>
      </w:pPr>
      <w:r>
        <w:t xml:space="preserve">      -4949 * 2,    -11441 * 2,    -14321 * 2,    -14933 * 2,</w:t>
      </w:r>
    </w:p>
    <w:p w14:paraId="3B053D3C" w14:textId="77777777" w:rsidR="00902B2F" w:rsidRDefault="00902B2F">
      <w:pPr>
        <w:pStyle w:val="LD10"/>
      </w:pPr>
      <w:r>
        <w:t xml:space="preserve">      -3688 * 2,    -11414 * 2,    -13850 * 2,    -14526 * 2,</w:t>
      </w:r>
    </w:p>
    <w:p w14:paraId="530AE8BC" w14:textId="77777777" w:rsidR="00902B2F" w:rsidRDefault="00902B2F">
      <w:pPr>
        <w:pStyle w:val="LD10"/>
      </w:pPr>
      <w:r>
        <w:t xml:space="preserve">      -5148 * 2,    -12634 * 2,    -14279 * 2,    -15609 * 2,</w:t>
      </w:r>
    </w:p>
    <w:p w14:paraId="648F4824" w14:textId="77777777" w:rsidR="00902B2F" w:rsidRDefault="00902B2F">
      <w:pPr>
        <w:pStyle w:val="LD10"/>
      </w:pPr>
      <w:r>
        <w:t xml:space="preserve">      -5913 * 2,    -11034 * 2,    -14790 * 2,    -15975 * 2,</w:t>
      </w:r>
    </w:p>
    <w:p w14:paraId="67CF70BB" w14:textId="77777777" w:rsidR="00902B2F" w:rsidRDefault="00902B2F">
      <w:pPr>
        <w:pStyle w:val="LD10"/>
      </w:pPr>
      <w:r>
        <w:t xml:space="preserve">      -6840 * 2,    -12206 * 2,    -14079 * 2,    -15646 * 2,</w:t>
      </w:r>
    </w:p>
    <w:p w14:paraId="1C24A61B" w14:textId="77777777" w:rsidR="00902B2F" w:rsidRDefault="00902B2F">
      <w:pPr>
        <w:pStyle w:val="LD10"/>
      </w:pPr>
      <w:r>
        <w:t xml:space="preserve">      -7445 * 2,    -11687 * 2,    -14823 * 2,    -15405 * 2,</w:t>
      </w:r>
    </w:p>
    <w:p w14:paraId="45050A10" w14:textId="77777777" w:rsidR="00902B2F" w:rsidRDefault="00902B2F">
      <w:pPr>
        <w:pStyle w:val="LD10"/>
      </w:pPr>
      <w:r>
        <w:t xml:space="preserve">      -7657 * 2,    -11124 * 2,    -14105 * 2,    -15748 * 2,</w:t>
      </w:r>
    </w:p>
    <w:p w14:paraId="6D5FE0C0" w14:textId="77777777" w:rsidR="00902B2F" w:rsidRDefault="00902B2F">
      <w:pPr>
        <w:pStyle w:val="LD10"/>
      </w:pPr>
      <w:r>
        <w:t xml:space="preserve">      -7460 * 2,    -11012 * 2,    -13241 * 2,    -15590 * 2,</w:t>
      </w:r>
    </w:p>
    <w:p w14:paraId="123E16E5" w14:textId="77777777" w:rsidR="00902B2F" w:rsidRDefault="00902B2F">
      <w:pPr>
        <w:pStyle w:val="LD10"/>
      </w:pPr>
      <w:r>
        <w:t xml:space="preserve">      -7816 * 2,    -11903 * 2,    -15113 * 2,    -15635 * 2,</w:t>
      </w:r>
    </w:p>
    <w:p w14:paraId="73010D74" w14:textId="77777777" w:rsidR="00902B2F" w:rsidRDefault="00902B2F">
      <w:pPr>
        <w:pStyle w:val="LD10"/>
      </w:pPr>
      <w:r>
        <w:t xml:space="preserve">      -7283 * 2,    -12023 * 2,    -14984 * 2,    -16015 * 2,</w:t>
      </w:r>
    </w:p>
    <w:p w14:paraId="0A6E192C" w14:textId="77777777" w:rsidR="00902B2F" w:rsidRDefault="00902B2F">
      <w:pPr>
        <w:pStyle w:val="LD10"/>
      </w:pPr>
      <w:r>
        <w:t xml:space="preserve">      -8586 * 2,    -12702 * 2,    -14420 * 2,    -15665 * 2,</w:t>
      </w:r>
    </w:p>
    <w:p w14:paraId="3CC8748B" w14:textId="77777777" w:rsidR="00902B2F" w:rsidRDefault="00902B2F">
      <w:pPr>
        <w:pStyle w:val="LD10"/>
      </w:pPr>
      <w:r>
        <w:t xml:space="preserve">      -8768 * 2,    -11668 * 2,    -14871 * 2,    -16066 * 2,</w:t>
      </w:r>
    </w:p>
    <w:p w14:paraId="712BBDE1" w14:textId="77777777" w:rsidR="00902B2F" w:rsidRDefault="00902B2F">
      <w:pPr>
        <w:pStyle w:val="LD10"/>
      </w:pPr>
      <w:r>
        <w:t xml:space="preserve">      -8938 * 2,    -11004 * 2,    -14763 * 2,    -15378 * 2,</w:t>
      </w:r>
    </w:p>
    <w:p w14:paraId="36204239" w14:textId="77777777" w:rsidR="00902B2F" w:rsidRDefault="00902B2F">
      <w:pPr>
        <w:pStyle w:val="LD10"/>
      </w:pPr>
      <w:r>
        <w:t xml:space="preserve">      -8517 * 2,    -10255 * 2,    -14626 * 2,    -15736 * 2,</w:t>
      </w:r>
    </w:p>
    <w:p w14:paraId="0E994453" w14:textId="77777777" w:rsidR="00902B2F" w:rsidRDefault="00902B2F">
      <w:pPr>
        <w:pStyle w:val="LD10"/>
      </w:pPr>
      <w:r>
        <w:t xml:space="preserve">      -9509 * 2,    -10924 * 2,    -14371 * 2,    -15669 * 2,</w:t>
      </w:r>
    </w:p>
    <w:p w14:paraId="28DEDFCC" w14:textId="77777777" w:rsidR="00902B2F" w:rsidRDefault="00902B2F">
      <w:pPr>
        <w:pStyle w:val="LD10"/>
      </w:pPr>
      <w:r>
        <w:t xml:space="preserve">      -9560 * 2,    -12148 * 2,    -14681 * 2,    -15573 * 2,</w:t>
      </w:r>
    </w:p>
    <w:p w14:paraId="093C5F11" w14:textId="77777777" w:rsidR="00902B2F" w:rsidRDefault="00902B2F">
      <w:pPr>
        <w:pStyle w:val="LD10"/>
      </w:pPr>
      <w:r>
        <w:t xml:space="preserve">      -9524 * 2,    -11637 * 2,    -13931 * 2,    -15687 * 2,</w:t>
      </w:r>
    </w:p>
    <w:p w14:paraId="6C17CD5D" w14:textId="77777777" w:rsidR="00902B2F" w:rsidRDefault="00902B2F">
      <w:pPr>
        <w:pStyle w:val="LD10"/>
      </w:pPr>
      <w:r>
        <w:t xml:space="preserve">      -9952 * 2,    -11446 * 2,    -14749 * 2,    -16022 * 2,</w:t>
      </w:r>
    </w:p>
    <w:p w14:paraId="682E5FD8" w14:textId="77777777" w:rsidR="00902B2F" w:rsidRDefault="00902B2F">
      <w:pPr>
        <w:pStyle w:val="LD10"/>
      </w:pPr>
      <w:r>
        <w:t xml:space="preserve">     -10589 * 2,    -11733 * 2,    -14404 * 2,    -15410 * 2,</w:t>
      </w:r>
    </w:p>
    <w:p w14:paraId="561FD36F" w14:textId="77777777" w:rsidR="00902B2F" w:rsidRDefault="00902B2F">
      <w:pPr>
        <w:pStyle w:val="LD10"/>
      </w:pPr>
      <w:r>
        <w:t xml:space="preserve">     -10599 * 2,    -12143 * 2,    -14897 * 2,    -15877 * 2,</w:t>
      </w:r>
    </w:p>
    <w:p w14:paraId="1DFF2DBB" w14:textId="77777777" w:rsidR="00902B2F" w:rsidRDefault="00902B2F">
      <w:pPr>
        <w:pStyle w:val="LD10"/>
      </w:pPr>
      <w:r>
        <w:t xml:space="preserve">      -9402 * 2,    -12839 * 2,    -14943 * 2,    -15516 * 2,</w:t>
      </w:r>
    </w:p>
    <w:p w14:paraId="618A21B1" w14:textId="77777777" w:rsidR="00902B2F" w:rsidRDefault="00902B2F">
      <w:pPr>
        <w:pStyle w:val="LD10"/>
      </w:pPr>
      <w:r>
        <w:t xml:space="preserve">      -8972 * 2,    -12682 * 2,    -14666 * 2,    -15233 * 2,</w:t>
      </w:r>
    </w:p>
    <w:p w14:paraId="0B3B7D70" w14:textId="77777777" w:rsidR="00902B2F" w:rsidRDefault="00902B2F">
      <w:pPr>
        <w:pStyle w:val="LD10"/>
      </w:pPr>
      <w:r>
        <w:t xml:space="preserve">     -10771 * 2,    -13173 * 2,    -14355 * 2,    -15621 * 2,</w:t>
      </w:r>
    </w:p>
    <w:p w14:paraId="0447E804" w14:textId="77777777" w:rsidR="00902B2F" w:rsidRDefault="00902B2F">
      <w:pPr>
        <w:pStyle w:val="LD10"/>
      </w:pPr>
      <w:r>
        <w:t xml:space="preserve">     -10297 * 2,    -13564 * 2,    -14733 * 2,    -15734 * 2,</w:t>
      </w:r>
    </w:p>
    <w:p w14:paraId="559C8904" w14:textId="77777777" w:rsidR="00902B2F" w:rsidRDefault="00902B2F">
      <w:pPr>
        <w:pStyle w:val="LD10"/>
      </w:pPr>
      <w:r>
        <w:t xml:space="preserve">     -10822 * 2,    -12937 * 2,    -14477 * 2,    -15042 * 2,</w:t>
      </w:r>
    </w:p>
    <w:p w14:paraId="714134B1" w14:textId="77777777" w:rsidR="00902B2F" w:rsidRDefault="00902B2F">
      <w:pPr>
        <w:pStyle w:val="LD10"/>
      </w:pPr>
      <w:r>
        <w:t xml:space="preserve">     -11142 * 2,    -12785 * 2,    -15139 * 2,    -15905 * 2,</w:t>
      </w:r>
    </w:p>
    <w:p w14:paraId="6D8F6D20" w14:textId="77777777" w:rsidR="00902B2F" w:rsidRDefault="00902B2F">
      <w:pPr>
        <w:pStyle w:val="LD10"/>
      </w:pPr>
      <w:r>
        <w:t xml:space="preserve">     -10101 * 2,    -12649 * 2,    -14283 * 2,    -14883 * 2,</w:t>
      </w:r>
    </w:p>
    <w:p w14:paraId="325A4429" w14:textId="77777777" w:rsidR="00902B2F" w:rsidRDefault="00902B2F">
      <w:pPr>
        <w:pStyle w:val="LD10"/>
      </w:pPr>
      <w:r>
        <w:t xml:space="preserve">     -10035 * 2,    -12902 * 2,    -13731 * 2,    -15264 * 2,</w:t>
      </w:r>
    </w:p>
    <w:p w14:paraId="4BF5A326" w14:textId="77777777" w:rsidR="00902B2F" w:rsidRDefault="00902B2F">
      <w:pPr>
        <w:pStyle w:val="LD10"/>
      </w:pPr>
      <w:r>
        <w:t xml:space="preserve">     -11322 * 2,    -13805 * 2,    -15031 * 2,    -15382 * 2,</w:t>
      </w:r>
    </w:p>
    <w:p w14:paraId="2980C2DF" w14:textId="77777777" w:rsidR="00902B2F" w:rsidRDefault="00902B2F">
      <w:pPr>
        <w:pStyle w:val="LD10"/>
      </w:pPr>
      <w:r>
        <w:t xml:space="preserve">     -12119 * 2,    -13184 * 2,    -14533 * 2,    -15272 * 2,</w:t>
      </w:r>
    </w:p>
    <w:p w14:paraId="4BC0A53A" w14:textId="77777777" w:rsidR="00902B2F" w:rsidRDefault="00902B2F">
      <w:pPr>
        <w:pStyle w:val="LD10"/>
      </w:pPr>
      <w:r>
        <w:t xml:space="preserve">     -10453 * 2,    -12308 * 2,    -14055 * 2,    -14623 * 2,</w:t>
      </w:r>
    </w:p>
    <w:p w14:paraId="388F6F19" w14:textId="77777777" w:rsidR="00902B2F" w:rsidRDefault="00902B2F">
      <w:pPr>
        <w:pStyle w:val="LD10"/>
      </w:pPr>
      <w:r>
        <w:t xml:space="preserve">     -10909 * 2,    -12027 * 2,    -13531 * 2,    -15149 * 2,</w:t>
      </w:r>
    </w:p>
    <w:p w14:paraId="71A5E16E" w14:textId="77777777" w:rsidR="00902B2F" w:rsidRDefault="00902B2F">
      <w:pPr>
        <w:pStyle w:val="LD10"/>
      </w:pPr>
      <w:r>
        <w:lastRenderedPageBreak/>
        <w:t xml:space="preserve">     -10569 * 2,    -12502 * 2,    -13783 * 2,    -14390 * 2,</w:t>
      </w:r>
    </w:p>
    <w:p w14:paraId="03C62084" w14:textId="77777777" w:rsidR="00902B2F" w:rsidRDefault="00902B2F">
      <w:pPr>
        <w:pStyle w:val="LD10"/>
      </w:pPr>
      <w:r>
        <w:t xml:space="preserve">     -12295 * 2,    -13452 * 2,    -14519 * 2,    -16014 * 2,</w:t>
      </w:r>
    </w:p>
    <w:p w14:paraId="62DA1CA0" w14:textId="77777777" w:rsidR="00902B2F" w:rsidRDefault="00902B2F">
      <w:pPr>
        <w:pStyle w:val="LD10"/>
      </w:pPr>
      <w:r>
        <w:t xml:space="preserve">      -9070 * 2,    -13916 * 2,    -15100 * 2,    -15778 * 2,</w:t>
      </w:r>
    </w:p>
    <w:p w14:paraId="64891A90" w14:textId="77777777" w:rsidR="00902B2F" w:rsidRDefault="00902B2F">
      <w:pPr>
        <w:pStyle w:val="LD10"/>
      </w:pPr>
      <w:r>
        <w:t xml:space="preserve">      -9173 * 2,    -13031 * 2,    -15055 * 2,    -16027 * 2,</w:t>
      </w:r>
    </w:p>
    <w:p w14:paraId="7ACCEA7D" w14:textId="77777777" w:rsidR="00902B2F" w:rsidRDefault="00902B2F">
      <w:pPr>
        <w:pStyle w:val="LD10"/>
      </w:pPr>
      <w:r>
        <w:t xml:space="preserve">     -10759 * 2,    -13738 * 2,    -15398 * 2,    -16195 * 2,</w:t>
      </w:r>
    </w:p>
    <w:p w14:paraId="224CB7FF" w14:textId="77777777" w:rsidR="00902B2F" w:rsidRDefault="00902B2F">
      <w:pPr>
        <w:pStyle w:val="LD10"/>
      </w:pPr>
      <w:r>
        <w:t xml:space="preserve">     -10454 * 2,    -11762 * 2,    -15233 * 2,    -16185 * 2,</w:t>
      </w:r>
    </w:p>
    <w:p w14:paraId="743B6B67" w14:textId="77777777" w:rsidR="00902B2F" w:rsidRDefault="00902B2F">
      <w:pPr>
        <w:pStyle w:val="LD10"/>
      </w:pPr>
      <w:r>
        <w:t xml:space="preserve">      -8931 * 2,    -13657 * 2,    -15532 * 2,    -15997 * 2,</w:t>
      </w:r>
    </w:p>
    <w:p w14:paraId="26945058" w14:textId="77777777" w:rsidR="00902B2F" w:rsidRDefault="00902B2F">
      <w:pPr>
        <w:pStyle w:val="LD10"/>
      </w:pPr>
      <w:r>
        <w:t xml:space="preserve">     -10846 * 2,    -14286 * 2,    -15519 * 2,    -16176 * 2,</w:t>
      </w:r>
    </w:p>
    <w:p w14:paraId="22DB189C" w14:textId="77777777" w:rsidR="00902B2F" w:rsidRDefault="00902B2F">
      <w:pPr>
        <w:pStyle w:val="LD10"/>
      </w:pPr>
      <w:r>
        <w:t xml:space="preserve">      -7775 * 2,    -10326 * 2,    -15224 * 2,    -15794 * 2,</w:t>
      </w:r>
    </w:p>
    <w:p w14:paraId="4A4BEDF1" w14:textId="77777777" w:rsidR="00902B2F" w:rsidRDefault="00902B2F">
      <w:pPr>
        <w:pStyle w:val="LD10"/>
      </w:pPr>
      <w:r>
        <w:t xml:space="preserve">      -8874 * 2,    -10860 * 2,    -13493 * 2,    -15558 * 2,</w:t>
      </w:r>
    </w:p>
    <w:p w14:paraId="5DF40526" w14:textId="77777777" w:rsidR="00902B2F" w:rsidRDefault="00902B2F">
      <w:pPr>
        <w:pStyle w:val="LD10"/>
      </w:pPr>
      <w:r>
        <w:t xml:space="preserve">      -7842 * 2,    -10236 * 2,    -14047 * 2,    -15982 * 2,</w:t>
      </w:r>
    </w:p>
    <w:p w14:paraId="75767165" w14:textId="77777777" w:rsidR="00902B2F" w:rsidRDefault="00902B2F">
      <w:pPr>
        <w:pStyle w:val="LD10"/>
      </w:pPr>
      <w:r>
        <w:t xml:space="preserve">      -8241 * 2,     -9518 * 2,    -14118 * 2,    -15253 * 2,</w:t>
      </w:r>
    </w:p>
    <w:p w14:paraId="5BE933CA" w14:textId="77777777" w:rsidR="00902B2F" w:rsidRDefault="00902B2F">
      <w:pPr>
        <w:pStyle w:val="LD10"/>
      </w:pPr>
      <w:r>
        <w:t xml:space="preserve">      -7417 * 2,     -8839 * 2,    -14502 * 2,    -15988 * 2,</w:t>
      </w:r>
    </w:p>
    <w:p w14:paraId="1C74AF37" w14:textId="77777777" w:rsidR="00902B2F" w:rsidRDefault="00902B2F">
      <w:pPr>
        <w:pStyle w:val="LD10"/>
      </w:pPr>
      <w:r>
        <w:t xml:space="preserve">      -6511 * 2,     -8764 * 2,    -14745 * 2,    -15662 * 2,</w:t>
      </w:r>
    </w:p>
    <w:p w14:paraId="43729ADC" w14:textId="77777777" w:rsidR="00902B2F" w:rsidRDefault="00902B2F">
      <w:pPr>
        <w:pStyle w:val="LD10"/>
      </w:pPr>
      <w:r>
        <w:t xml:space="preserve">      -6592 * 2,     -9218 * 2,    -13452 * 2,    -15816 * 2,</w:t>
      </w:r>
    </w:p>
    <w:p w14:paraId="1EABC782" w14:textId="77777777" w:rsidR="00902B2F" w:rsidRDefault="00902B2F">
      <w:pPr>
        <w:pStyle w:val="LD10"/>
      </w:pPr>
      <w:r>
        <w:t xml:space="preserve">      -8666 * 2,    -10330 * 2,    -12824 * 2,    -15364 * 2,</w:t>
      </w:r>
    </w:p>
    <w:p w14:paraId="3F119B0C" w14:textId="77777777" w:rsidR="00902B2F" w:rsidRDefault="00902B2F">
      <w:pPr>
        <w:pStyle w:val="LD10"/>
      </w:pPr>
      <w:r>
        <w:t xml:space="preserve">      -6878 * 2,     -8214 * 2,    -14008 * 2,    -15242 * 2,</w:t>
      </w:r>
    </w:p>
    <w:p w14:paraId="2175E684" w14:textId="77777777" w:rsidR="00902B2F" w:rsidRDefault="00902B2F">
      <w:pPr>
        <w:pStyle w:val="LD10"/>
      </w:pPr>
      <w:r>
        <w:t xml:space="preserve">      -6472 * 2,     -9944 * 2,    -12580 * 2,    -15630 * 2,</w:t>
      </w:r>
    </w:p>
    <w:p w14:paraId="4319108C" w14:textId="77777777" w:rsidR="00902B2F" w:rsidRDefault="00902B2F">
      <w:pPr>
        <w:pStyle w:val="LD10"/>
      </w:pPr>
      <w:r>
        <w:t xml:space="preserve">      -6093 * 2,     -7786 * 2,    -14146 * 2,    -15705 * 2,</w:t>
      </w:r>
    </w:p>
    <w:p w14:paraId="339CA659" w14:textId="77777777" w:rsidR="00902B2F" w:rsidRDefault="00902B2F">
      <w:pPr>
        <w:pStyle w:val="LD10"/>
      </w:pPr>
      <w:r>
        <w:t xml:space="preserve">      -7140 * 2,     -9175 * 2,    -12134 * 2,    -15479 * 2,</w:t>
      </w:r>
    </w:p>
    <w:p w14:paraId="1BA675DB" w14:textId="77777777" w:rsidR="00902B2F" w:rsidRDefault="00902B2F">
      <w:pPr>
        <w:pStyle w:val="LD10"/>
      </w:pPr>
      <w:r>
        <w:t xml:space="preserve">      -7465 * 2,    -10291 * 2,    -12240 * 2,    -15235 * 2,</w:t>
      </w:r>
    </w:p>
    <w:p w14:paraId="5C041E03" w14:textId="77777777" w:rsidR="00902B2F" w:rsidRDefault="00902B2F">
      <w:pPr>
        <w:pStyle w:val="LD10"/>
      </w:pPr>
      <w:r>
        <w:t xml:space="preserve">      -6556 * 2,     -8071 * 2,    -13251 * 2,    -14474 * 2,</w:t>
      </w:r>
    </w:p>
    <w:p w14:paraId="25002F8F" w14:textId="77777777" w:rsidR="00902B2F" w:rsidRDefault="00902B2F">
      <w:pPr>
        <w:pStyle w:val="LD10"/>
      </w:pPr>
      <w:r>
        <w:t xml:space="preserve">      -6529 * 2,     -8031 * 2,    -12129 * 2,    -14681 * 2,</w:t>
      </w:r>
    </w:p>
    <w:p w14:paraId="132D4BF5" w14:textId="77777777" w:rsidR="00902B2F" w:rsidRDefault="00902B2F">
      <w:pPr>
        <w:pStyle w:val="LD10"/>
      </w:pPr>
      <w:r>
        <w:t xml:space="preserve">      -5876 * 2,    -10227 * 2,    -11466 * 2,    -15307 * 2,</w:t>
      </w:r>
    </w:p>
    <w:p w14:paraId="4BC7A2A9" w14:textId="77777777" w:rsidR="00902B2F" w:rsidRDefault="00902B2F">
      <w:pPr>
        <w:pStyle w:val="LD10"/>
      </w:pPr>
      <w:r>
        <w:t xml:space="preserve">      -5654 * 2,     -6943 * 2,    -12564 * 2,    -14736 * 2,</w:t>
      </w:r>
    </w:p>
    <w:p w14:paraId="44B81120" w14:textId="77777777" w:rsidR="00902B2F" w:rsidRDefault="00902B2F">
      <w:pPr>
        <w:pStyle w:val="LD10"/>
      </w:pPr>
      <w:r>
        <w:t xml:space="preserve">      -6353 * 2,     -7469 * 2,    -12201 * 2,    -14350 * 2,</w:t>
      </w:r>
    </w:p>
    <w:p w14:paraId="6475C965" w14:textId="77777777" w:rsidR="00902B2F" w:rsidRDefault="00902B2F">
      <w:pPr>
        <w:pStyle w:val="LD10"/>
      </w:pPr>
      <w:r>
        <w:t xml:space="preserve">      -5627 * 2,     -7728 * 2,    -11689 * 2,    -15788 * 2,</w:t>
      </w:r>
    </w:p>
    <w:p w14:paraId="15BC208E" w14:textId="77777777" w:rsidR="00902B2F" w:rsidRDefault="00902B2F">
      <w:pPr>
        <w:pStyle w:val="LD10"/>
      </w:pPr>
      <w:r>
        <w:t xml:space="preserve">      -5197 * 2,     -6409 * 2,    -11655 * 2,    -14597 * 2,</w:t>
      </w:r>
    </w:p>
    <w:p w14:paraId="6D399A89" w14:textId="77777777" w:rsidR="00902B2F" w:rsidRDefault="00902B2F">
      <w:pPr>
        <w:pStyle w:val="LD10"/>
      </w:pPr>
      <w:r>
        <w:t xml:space="preserve">      -4239 * 2,     -6118 * 2,    -11432 * 2,    -15123 * 2,</w:t>
      </w:r>
    </w:p>
    <w:p w14:paraId="55EA6763" w14:textId="77777777" w:rsidR="00902B2F" w:rsidRDefault="00902B2F">
      <w:pPr>
        <w:pStyle w:val="LD10"/>
      </w:pPr>
      <w:r>
        <w:t xml:space="preserve">      -4436 * 2,     -9115 * 2,    -10839 * 2,    -15679 * 2,</w:t>
      </w:r>
    </w:p>
    <w:p w14:paraId="1C8D3747" w14:textId="77777777" w:rsidR="00902B2F" w:rsidRDefault="00902B2F">
      <w:pPr>
        <w:pStyle w:val="LD10"/>
      </w:pPr>
      <w:r>
        <w:t xml:space="preserve">      -3548 * 2,     -8408 * 2,    -10345 * 2,    -15621 * 2,</w:t>
      </w:r>
    </w:p>
    <w:p w14:paraId="708E715C" w14:textId="77777777" w:rsidR="00902B2F" w:rsidRDefault="00902B2F">
      <w:pPr>
        <w:pStyle w:val="LD10"/>
      </w:pPr>
      <w:r>
        <w:t xml:space="preserve">      -4227 * 2,     -7315 * 2,     -9749 * 2,    -15819 * 2,</w:t>
      </w:r>
    </w:p>
    <w:p w14:paraId="239FDD12" w14:textId="77777777" w:rsidR="00902B2F" w:rsidRDefault="00902B2F">
      <w:pPr>
        <w:pStyle w:val="LD10"/>
      </w:pPr>
      <w:r>
        <w:t xml:space="preserve">      -3051 * 2,     -6359 * 2,    -10763 * 2,    -15801 * 2,</w:t>
      </w:r>
    </w:p>
    <w:p w14:paraId="46F0BEC0" w14:textId="77777777" w:rsidR="00902B2F" w:rsidRDefault="00902B2F">
      <w:pPr>
        <w:pStyle w:val="LD10"/>
      </w:pPr>
      <w:r>
        <w:t xml:space="preserve">      -1744 * 2,     -8688 * 2,    -11352 * 2,    -15519 * 2,</w:t>
      </w:r>
    </w:p>
    <w:p w14:paraId="1CD2A2F8" w14:textId="77777777" w:rsidR="00902B2F" w:rsidRDefault="00902B2F">
      <w:pPr>
        <w:pStyle w:val="LD10"/>
      </w:pPr>
      <w:r>
        <w:t xml:space="preserve">      -1507 * 2,     -7789 * 2,    -12284 * 2,    -15213 * 2,</w:t>
      </w:r>
    </w:p>
    <w:p w14:paraId="57C2C80D" w14:textId="77777777" w:rsidR="00902B2F" w:rsidRDefault="00902B2F">
      <w:pPr>
        <w:pStyle w:val="LD10"/>
      </w:pPr>
      <w:r>
        <w:t xml:space="preserve">       -898 * 2,     -8081 * 2,    -12437 * 2,    -15816 * 2,</w:t>
      </w:r>
    </w:p>
    <w:p w14:paraId="66819142" w14:textId="77777777" w:rsidR="00902B2F" w:rsidRDefault="00902B2F">
      <w:pPr>
        <w:pStyle w:val="LD10"/>
      </w:pPr>
      <w:r>
        <w:t xml:space="preserve">      -1027 * 2,    -10079 * 2,    -11965 * 2,    -15213 * 2,</w:t>
      </w:r>
    </w:p>
    <w:p w14:paraId="13AE7875" w14:textId="77777777" w:rsidR="00902B2F" w:rsidRDefault="00902B2F">
      <w:pPr>
        <w:pStyle w:val="LD10"/>
      </w:pPr>
      <w:r>
        <w:t xml:space="preserve">       -734 * 2,     -7974 * 2,    -12549 * 2,    -14605 * 2,</w:t>
      </w:r>
    </w:p>
    <w:p w14:paraId="274FCE10" w14:textId="77777777" w:rsidR="00902B2F" w:rsidRDefault="00902B2F">
      <w:pPr>
        <w:pStyle w:val="LD10"/>
      </w:pPr>
      <w:r>
        <w:t xml:space="preserve">        827 * 2,     -7472 * 2,    -12192 * 2,    -15324 * 2,</w:t>
      </w:r>
    </w:p>
    <w:p w14:paraId="3BA10013" w14:textId="77777777" w:rsidR="00902B2F" w:rsidRDefault="00902B2F">
      <w:pPr>
        <w:pStyle w:val="LD10"/>
      </w:pPr>
      <w:r>
        <w:t xml:space="preserve">       -511 * 2,     -9088 * 2,    -11661 * 2,    -14363 * 2,</w:t>
      </w:r>
    </w:p>
    <w:p w14:paraId="2A8C9E96" w14:textId="77777777" w:rsidR="00902B2F" w:rsidRDefault="00902B2F">
      <w:pPr>
        <w:pStyle w:val="LD10"/>
      </w:pPr>
      <w:r>
        <w:t xml:space="preserve">      -1296 * 2,     -8962 * 2,    -13040 * 2,    -14289 * 2,</w:t>
      </w:r>
    </w:p>
    <w:p w14:paraId="6FACB77B" w14:textId="77777777" w:rsidR="00902B2F" w:rsidRDefault="00902B2F">
      <w:pPr>
        <w:pStyle w:val="LD10"/>
      </w:pPr>
      <w:r>
        <w:t xml:space="preserve">      -1798 * 2,     -7790 * 2,    -13720 * 2,    -14889 * 2,</w:t>
      </w:r>
    </w:p>
    <w:p w14:paraId="5007E577" w14:textId="77777777" w:rsidR="00902B2F" w:rsidRDefault="00902B2F">
      <w:pPr>
        <w:pStyle w:val="LD10"/>
      </w:pPr>
      <w:r>
        <w:t xml:space="preserve">      -1027 * 2,     -7855 * 2,    -13842 * 2,    -15336 * 2,</w:t>
      </w:r>
    </w:p>
    <w:p w14:paraId="59FAE2C4" w14:textId="77777777" w:rsidR="00902B2F" w:rsidRDefault="00902B2F">
      <w:pPr>
        <w:pStyle w:val="LD10"/>
      </w:pPr>
      <w:r>
        <w:t xml:space="preserve">       -438 * 2,     -6447 * 2,    -13350 * 2,    -15000 * 2,</w:t>
      </w:r>
    </w:p>
    <w:p w14:paraId="08DA5F8F" w14:textId="77777777" w:rsidR="00902B2F" w:rsidRDefault="00902B2F">
      <w:pPr>
        <w:pStyle w:val="LD10"/>
      </w:pPr>
      <w:r>
        <w:t xml:space="preserve">      -1645 * 2,     -7871 * 2,    -13618 * 2,    -14276 * 2,</w:t>
      </w:r>
    </w:p>
    <w:p w14:paraId="3C90A912" w14:textId="77777777" w:rsidR="00902B2F" w:rsidRDefault="00902B2F">
      <w:pPr>
        <w:pStyle w:val="LD10"/>
      </w:pPr>
      <w:r>
        <w:t xml:space="preserve">      -1796 * 2,     -7857 * 2,    -14187 * 2,    -14647 * 2,</w:t>
      </w:r>
    </w:p>
    <w:p w14:paraId="14B2F341" w14:textId="77777777" w:rsidR="00902B2F" w:rsidRDefault="00902B2F">
      <w:pPr>
        <w:pStyle w:val="LD10"/>
      </w:pPr>
      <w:r>
        <w:t xml:space="preserve">       1419 * 2,     -7430 * 2,    -13326 * 2,    -14604 * 2,</w:t>
      </w:r>
    </w:p>
    <w:p w14:paraId="302AC4AE" w14:textId="77777777" w:rsidR="00902B2F" w:rsidRDefault="00902B2F">
      <w:pPr>
        <w:pStyle w:val="LD10"/>
      </w:pPr>
      <w:r>
        <w:t xml:space="preserve">        968 * 2,     -8714 * 2,    -14064 * 2,    -14746 * 2,</w:t>
      </w:r>
    </w:p>
    <w:p w14:paraId="73C8064C" w14:textId="77777777" w:rsidR="00902B2F" w:rsidRDefault="00902B2F">
      <w:pPr>
        <w:pStyle w:val="LD10"/>
      </w:pPr>
      <w:r>
        <w:t xml:space="preserve">      -1389 * 2,     -8443 * 2,    -14591 * 2,    -15035 * 2,</w:t>
      </w:r>
    </w:p>
    <w:p w14:paraId="5BA68F90" w14:textId="77777777" w:rsidR="00902B2F" w:rsidRDefault="00902B2F">
      <w:pPr>
        <w:pStyle w:val="LD10"/>
      </w:pPr>
      <w:r>
        <w:t xml:space="preserve">      -2376 * 2,     -6547 * 2,    -14289 * 2,    -15131 * 2,</w:t>
      </w:r>
    </w:p>
    <w:p w14:paraId="1FDE6E31" w14:textId="77777777" w:rsidR="00902B2F" w:rsidRDefault="00902B2F">
      <w:pPr>
        <w:pStyle w:val="LD10"/>
      </w:pPr>
      <w:r>
        <w:t xml:space="preserve">        681 * 2,     -6039 * 2,    -14174 * 2,    -15261 * 2,</w:t>
      </w:r>
    </w:p>
    <w:p w14:paraId="33361057" w14:textId="77777777" w:rsidR="00902B2F" w:rsidRDefault="00902B2F">
      <w:pPr>
        <w:pStyle w:val="LD10"/>
      </w:pPr>
      <w:r>
        <w:t xml:space="preserve">      -1278 * 2,     -7426 * 2,    -14995 * 2,    -15460 * 2,</w:t>
      </w:r>
    </w:p>
    <w:p w14:paraId="3C1D9879" w14:textId="77777777" w:rsidR="00902B2F" w:rsidRDefault="00902B2F">
      <w:pPr>
        <w:pStyle w:val="LD10"/>
      </w:pPr>
      <w:r>
        <w:t xml:space="preserve">      -1650 * 2,     -5306 * 2,    -14072 * 2,    -15417 * 2,</w:t>
      </w:r>
    </w:p>
    <w:p w14:paraId="566F1CA4" w14:textId="77777777" w:rsidR="00902B2F" w:rsidRDefault="00902B2F">
      <w:pPr>
        <w:pStyle w:val="LD10"/>
      </w:pPr>
      <w:r>
        <w:t xml:space="preserve">       1179 * 2,     -5908 * 2,    -12475 * 2,    -14644 * 2,</w:t>
      </w:r>
    </w:p>
    <w:p w14:paraId="7FAAB2BD" w14:textId="77777777" w:rsidR="00902B2F" w:rsidRDefault="00902B2F">
      <w:pPr>
        <w:pStyle w:val="LD10"/>
      </w:pPr>
      <w:r>
        <w:t xml:space="preserve">        156 * 2,     -7873 * 2,    -12697 * 2,    -13694 * 2,</w:t>
      </w:r>
    </w:p>
    <w:p w14:paraId="529803D4" w14:textId="77777777" w:rsidR="00902B2F" w:rsidRDefault="00902B2F">
      <w:pPr>
        <w:pStyle w:val="LD10"/>
      </w:pPr>
      <w:r>
        <w:t xml:space="preserve">       -624 * 2,     -4770 * 2,    -12873 * 2,    -15838 * 2,</w:t>
      </w:r>
    </w:p>
    <w:p w14:paraId="2CD7CFEE" w14:textId="77777777" w:rsidR="00902B2F" w:rsidRDefault="00902B2F">
      <w:pPr>
        <w:pStyle w:val="LD10"/>
      </w:pPr>
      <w:r>
        <w:t xml:space="preserve">      -3129 * 2,     -4907 * 2,    -13467 * 2,    -15778 * 2,</w:t>
      </w:r>
    </w:p>
    <w:p w14:paraId="6E50B739" w14:textId="77777777" w:rsidR="00902B2F" w:rsidRDefault="00902B2F">
      <w:pPr>
        <w:pStyle w:val="LD10"/>
      </w:pPr>
      <w:r>
        <w:t xml:space="preserve">      -4247 * 2,     -5883 * 2,    -14196 * 2,    -15500 * 2,</w:t>
      </w:r>
    </w:p>
    <w:p w14:paraId="2991F6C7" w14:textId="77777777" w:rsidR="00902B2F" w:rsidRDefault="00902B2F">
      <w:pPr>
        <w:pStyle w:val="LD10"/>
      </w:pPr>
      <w:r>
        <w:t xml:space="preserve">      -4086 * 2,     -7081 * 2,    -14616 * 2,    -15684 * 2,</w:t>
      </w:r>
    </w:p>
    <w:p w14:paraId="5FB4E783" w14:textId="77777777" w:rsidR="00902B2F" w:rsidRDefault="00902B2F">
      <w:pPr>
        <w:pStyle w:val="LD10"/>
      </w:pPr>
      <w:r>
        <w:t xml:space="preserve">      -2201 * 2,     -7651 * 2,    -12663 * 2,    -13344 * 2,</w:t>
      </w:r>
    </w:p>
    <w:p w14:paraId="3A2287C6" w14:textId="77777777" w:rsidR="00902B2F" w:rsidRDefault="00902B2F">
      <w:pPr>
        <w:pStyle w:val="LD10"/>
      </w:pPr>
      <w:r>
        <w:t xml:space="preserve">      -3453 * 2,     -6630 * 2,    -12004 * 2,    -12864 * 2,</w:t>
      </w:r>
    </w:p>
    <w:p w14:paraId="59BF8215" w14:textId="77777777" w:rsidR="00902B2F" w:rsidRDefault="00902B2F">
      <w:pPr>
        <w:pStyle w:val="LD10"/>
      </w:pPr>
      <w:r>
        <w:t xml:space="preserve">        856 * 2,     -8323 * 2,    -11736 * 2,    -13622 * 2,</w:t>
      </w:r>
    </w:p>
    <w:p w14:paraId="22EE4097" w14:textId="77777777" w:rsidR="00902B2F" w:rsidRDefault="00902B2F">
      <w:pPr>
        <w:pStyle w:val="LD10"/>
      </w:pPr>
      <w:r>
        <w:t xml:space="preserve">      -2646 * 2,     -7110 * 2,    -11587 * 2,    -12505 * 2,</w:t>
      </w:r>
    </w:p>
    <w:p w14:paraId="293095FB" w14:textId="77777777" w:rsidR="00902B2F" w:rsidRDefault="00902B2F">
      <w:pPr>
        <w:pStyle w:val="LD10"/>
      </w:pPr>
      <w:r>
        <w:t xml:space="preserve">      -5336 * 2,     -7532 * 2,    -11484 * 2,    -12670 * 2,</w:t>
      </w:r>
    </w:p>
    <w:p w14:paraId="47F68FB5" w14:textId="77777777" w:rsidR="00902B2F" w:rsidRDefault="00902B2F">
      <w:pPr>
        <w:pStyle w:val="LD10"/>
      </w:pPr>
      <w:r>
        <w:lastRenderedPageBreak/>
        <w:t xml:space="preserve">      -5033 * 2,     -8705 * 2,    -10678 * 2,    -12334 * 2,</w:t>
      </w:r>
    </w:p>
    <w:p w14:paraId="58F3DE35" w14:textId="77777777" w:rsidR="00902B2F" w:rsidRDefault="00902B2F">
      <w:pPr>
        <w:pStyle w:val="LD10"/>
      </w:pPr>
      <w:r>
        <w:t xml:space="preserve">      -4970 * 2,     -7667 * 2,    -10717 * 2,    -11807 * 2,</w:t>
      </w:r>
    </w:p>
    <w:p w14:paraId="1EA06DB9" w14:textId="77777777" w:rsidR="00902B2F" w:rsidRDefault="00902B2F">
      <w:pPr>
        <w:pStyle w:val="LD10"/>
      </w:pPr>
      <w:r>
        <w:t xml:space="preserve">      -5795 * 2,     -8993 * 2,    -11290 * 2,    -12255 * 2,</w:t>
      </w:r>
    </w:p>
    <w:p w14:paraId="0B9E1D37" w14:textId="77777777" w:rsidR="00902B2F" w:rsidRDefault="00902B2F">
      <w:pPr>
        <w:pStyle w:val="LD10"/>
      </w:pPr>
      <w:r>
        <w:t xml:space="preserve">      -4249 * 2,     -8531 * 2,     -9938 * 2,    -12187 * 2,</w:t>
      </w:r>
    </w:p>
    <w:p w14:paraId="4BD373A3" w14:textId="77777777" w:rsidR="00902B2F" w:rsidRDefault="00902B2F">
      <w:pPr>
        <w:pStyle w:val="LD10"/>
      </w:pPr>
      <w:r>
        <w:t xml:space="preserve">      -5502 * 2,     -7806 * 2,     -9865 * 2,    -12731 * 2,</w:t>
      </w:r>
    </w:p>
    <w:p w14:paraId="0A0817F3" w14:textId="77777777" w:rsidR="00902B2F" w:rsidRDefault="00902B2F">
      <w:pPr>
        <w:pStyle w:val="LD10"/>
      </w:pPr>
      <w:r>
        <w:t xml:space="preserve">      -5921 * 2,     -8823 * 2,    -10290 * 2,    -13093 * 2,</w:t>
      </w:r>
    </w:p>
    <w:p w14:paraId="738B6FAF" w14:textId="77777777" w:rsidR="00902B2F" w:rsidRDefault="00902B2F">
      <w:pPr>
        <w:pStyle w:val="LD10"/>
      </w:pPr>
      <w:r>
        <w:t xml:space="preserve">      -6168 * 2,     -8325 * 2,    -10247 * 2,    -11776 * 2,</w:t>
      </w:r>
    </w:p>
    <w:p w14:paraId="4748856F" w14:textId="77777777" w:rsidR="00902B2F" w:rsidRDefault="00902B2F">
      <w:pPr>
        <w:pStyle w:val="LD10"/>
      </w:pPr>
      <w:r>
        <w:t xml:space="preserve">      -6218 * 2,     -7581 * 2,     -9573 * 2,    -12938 * 2,</w:t>
      </w:r>
    </w:p>
    <w:p w14:paraId="4433CCB7" w14:textId="77777777" w:rsidR="00902B2F" w:rsidRDefault="00902B2F">
      <w:pPr>
        <w:pStyle w:val="LD10"/>
      </w:pPr>
      <w:r>
        <w:t xml:space="preserve">      -4793 * 2,     -7741 * 2,     -9545 * 2,    -11334 * 2,</w:t>
      </w:r>
    </w:p>
    <w:p w14:paraId="124156B5" w14:textId="77777777" w:rsidR="00902B2F" w:rsidRDefault="00902B2F">
      <w:pPr>
        <w:pStyle w:val="LD10"/>
      </w:pPr>
      <w:r>
        <w:t xml:space="preserve">      -6263 * 2,     -9720 * 2,    -11069 * 2,    -12886 * 2,</w:t>
      </w:r>
    </w:p>
    <w:p w14:paraId="6FA82981" w14:textId="77777777" w:rsidR="00902B2F" w:rsidRDefault="00902B2F">
      <w:pPr>
        <w:pStyle w:val="LD10"/>
      </w:pPr>
      <w:r>
        <w:t xml:space="preserve">      -6931 * 2,     -9690 * 2,    -11618 * 2,    -12771 * 2,</w:t>
      </w:r>
    </w:p>
    <w:p w14:paraId="214D2C35" w14:textId="77777777" w:rsidR="00902B2F" w:rsidRDefault="00902B2F">
      <w:pPr>
        <w:pStyle w:val="LD10"/>
      </w:pPr>
      <w:r>
        <w:t xml:space="preserve">      -4180 * 2,     -6051 * 2,     -8002 * 2,    -10238 * 2,</w:t>
      </w:r>
    </w:p>
    <w:p w14:paraId="28A5A7ED" w14:textId="77777777" w:rsidR="00902B2F" w:rsidRDefault="00902B2F">
      <w:pPr>
        <w:pStyle w:val="LD10"/>
      </w:pPr>
      <w:r>
        <w:t xml:space="preserve">      -2494 * 2,     -5755 * 2,     -7791 * 2,    -13517 * 2,</w:t>
      </w:r>
    </w:p>
    <w:p w14:paraId="7627EB30" w14:textId="77777777" w:rsidR="00902B2F" w:rsidRDefault="00902B2F">
      <w:pPr>
        <w:pStyle w:val="LD10"/>
      </w:pPr>
      <w:r>
        <w:t xml:space="preserve">      -2327 * 2,     -4509 * 2,     -8991 * 2,    -12941 * 2,</w:t>
      </w:r>
    </w:p>
    <w:p w14:paraId="74768433" w14:textId="77777777" w:rsidR="00902B2F" w:rsidRDefault="00902B2F">
      <w:pPr>
        <w:pStyle w:val="LD10"/>
      </w:pPr>
      <w:r>
        <w:t xml:space="preserve">      -2882 * 2,     -5563 * 2,     -7443 * 2,    -10727 * 2,</w:t>
      </w:r>
    </w:p>
    <w:p w14:paraId="01BA8ACC" w14:textId="77777777" w:rsidR="00902B2F" w:rsidRDefault="00902B2F">
      <w:pPr>
        <w:pStyle w:val="LD10"/>
      </w:pPr>
      <w:r>
        <w:t xml:space="preserve">      -1012 * 2,     -5319 * 2,     -9297 * 2,    -12505 * 2,</w:t>
      </w:r>
    </w:p>
    <w:p w14:paraId="6C6B67BC" w14:textId="77777777" w:rsidR="00902B2F" w:rsidRDefault="00902B2F">
      <w:pPr>
        <w:pStyle w:val="LD10"/>
      </w:pPr>
      <w:r>
        <w:t xml:space="preserve">      -1512 * 2,     -5510 * 2,     -7537 * 2,    -11602 * 2,</w:t>
      </w:r>
    </w:p>
    <w:p w14:paraId="6F7776E8" w14:textId="77777777" w:rsidR="00902B2F" w:rsidRDefault="00902B2F">
      <w:pPr>
        <w:pStyle w:val="LD10"/>
      </w:pPr>
      <w:r>
        <w:t xml:space="preserve">      -1865 * 2,     -4284 * 2,     -8937 * 2,    -11243 * 2,</w:t>
      </w:r>
    </w:p>
    <w:p w14:paraId="55198A81" w14:textId="77777777" w:rsidR="00902B2F" w:rsidRDefault="00902B2F">
      <w:pPr>
        <w:pStyle w:val="LD10"/>
      </w:pPr>
      <w:r>
        <w:t xml:space="preserve">       -675 * 2,     -5828 * 2,     -9165 * 2,    -11035 * 2,</w:t>
      </w:r>
    </w:p>
    <w:p w14:paraId="4FE36A2D" w14:textId="77777777" w:rsidR="00902B2F" w:rsidRDefault="00902B2F">
      <w:pPr>
        <w:pStyle w:val="LD10"/>
      </w:pPr>
      <w:r>
        <w:t xml:space="preserve">        121 * 2,     -5394 * 2,     -8187 * 2,    -12358 * 2,</w:t>
      </w:r>
    </w:p>
    <w:p w14:paraId="626D2F17" w14:textId="77777777" w:rsidR="00902B2F" w:rsidRDefault="00902B2F">
      <w:pPr>
        <w:pStyle w:val="LD10"/>
      </w:pPr>
      <w:r>
        <w:t xml:space="preserve">      -1828 * 2,     -3798 * 2,     -7161 * 2,    -12607 * 2,</w:t>
      </w:r>
    </w:p>
    <w:p w14:paraId="11B47108" w14:textId="77777777" w:rsidR="00902B2F" w:rsidRDefault="00902B2F">
      <w:pPr>
        <w:pStyle w:val="LD10"/>
      </w:pPr>
      <w:r>
        <w:t xml:space="preserve">      -1250 * 2,     -3403 * 2,     -8971 * 2,    -12892 * 2,</w:t>
      </w:r>
    </w:p>
    <w:p w14:paraId="5260F40E" w14:textId="77777777" w:rsidR="00902B2F" w:rsidRDefault="00902B2F">
      <w:pPr>
        <w:pStyle w:val="LD10"/>
      </w:pPr>
      <w:r>
        <w:t xml:space="preserve">         82 * 2,     -3228 * 2,     -8165 * 2,    -12383 * 2,</w:t>
      </w:r>
    </w:p>
    <w:p w14:paraId="6C7FA71B" w14:textId="77777777" w:rsidR="00902B2F" w:rsidRDefault="00902B2F">
      <w:pPr>
        <w:pStyle w:val="LD10"/>
      </w:pPr>
      <w:r>
        <w:t xml:space="preserve">       -205 * 2,     -4263 * 2,     -9511 * 2,    -13198 * 2,</w:t>
      </w:r>
    </w:p>
    <w:p w14:paraId="783AB7D5" w14:textId="77777777" w:rsidR="00902B2F" w:rsidRDefault="00902B2F">
      <w:pPr>
        <w:pStyle w:val="LD10"/>
      </w:pPr>
      <w:r>
        <w:t xml:space="preserve">       -970 * 2,     -4326 * 2,    -10376 * 2,    -12376 * 2,</w:t>
      </w:r>
    </w:p>
    <w:p w14:paraId="7FAB5E7C" w14:textId="77777777" w:rsidR="00902B2F" w:rsidRDefault="00902B2F">
      <w:pPr>
        <w:pStyle w:val="LD10"/>
      </w:pPr>
      <w:r>
        <w:t xml:space="preserve">        771 * 2,     -5818 * 2,     -9306 * 2,    -12364 * 2,</w:t>
      </w:r>
    </w:p>
    <w:p w14:paraId="6C54C1D7" w14:textId="77777777" w:rsidR="00902B2F" w:rsidRDefault="00902B2F">
      <w:pPr>
        <w:pStyle w:val="LD10"/>
      </w:pPr>
      <w:r>
        <w:t xml:space="preserve">       1200 * 2,     -4560 * 2,     -9731 * 2,    -11691 * 2,</w:t>
      </w:r>
    </w:p>
    <w:p w14:paraId="0A9D4C9F" w14:textId="77777777" w:rsidR="00902B2F" w:rsidRDefault="00902B2F">
      <w:pPr>
        <w:pStyle w:val="LD10"/>
      </w:pPr>
      <w:r>
        <w:t xml:space="preserve">        373 * 2,     -3855 * 2,    -10589 * 2,    -11908 * 2,</w:t>
      </w:r>
    </w:p>
    <w:p w14:paraId="4F911872" w14:textId="77777777" w:rsidR="00902B2F" w:rsidRDefault="00902B2F">
      <w:pPr>
        <w:pStyle w:val="LD10"/>
      </w:pPr>
      <w:r>
        <w:t xml:space="preserve">       -806 * 2,     -2391 * 2,     -9914 * 2,    -12909 * 2,</w:t>
      </w:r>
    </w:p>
    <w:p w14:paraId="0C63BF75" w14:textId="77777777" w:rsidR="00902B2F" w:rsidRDefault="00902B2F">
      <w:pPr>
        <w:pStyle w:val="LD10"/>
      </w:pPr>
      <w:r>
        <w:t xml:space="preserve">       -340 * 2,     -5531 * 2,    -10039 * 2,    -11121 * 2,</w:t>
      </w:r>
    </w:p>
    <w:p w14:paraId="69B4B083" w14:textId="77777777" w:rsidR="00902B2F" w:rsidRDefault="00902B2F">
      <w:pPr>
        <w:pStyle w:val="LD10"/>
      </w:pPr>
      <w:r>
        <w:t xml:space="preserve">        -29 * 2,     -4047 * 2,     -9090 * 2,    -10202 * 2,</w:t>
      </w:r>
    </w:p>
    <w:p w14:paraId="53E47698" w14:textId="77777777" w:rsidR="00902B2F" w:rsidRDefault="00902B2F">
      <w:pPr>
        <w:pStyle w:val="LD10"/>
      </w:pPr>
      <w:r>
        <w:t xml:space="preserve">       -118 * 2,     -6292 * 2,     -9474 * 2,    -13728 * 2,</w:t>
      </w:r>
    </w:p>
    <w:p w14:paraId="7EA6795C" w14:textId="77777777" w:rsidR="00902B2F" w:rsidRDefault="00902B2F">
      <w:pPr>
        <w:pStyle w:val="LD10"/>
      </w:pPr>
      <w:r>
        <w:t xml:space="preserve">       2151 * 2,     -6644 * 2,    -10546 * 2,    -13000 * 2,</w:t>
      </w:r>
    </w:p>
    <w:p w14:paraId="538ABDF3" w14:textId="77777777" w:rsidR="00902B2F" w:rsidRDefault="00902B2F">
      <w:pPr>
        <w:pStyle w:val="LD10"/>
      </w:pPr>
      <w:r>
        <w:t xml:space="preserve">       3581 * 2,     -3940 * 2,    -10803 * 2,    -12157 * 2,</w:t>
      </w:r>
    </w:p>
    <w:p w14:paraId="0CA5F31D" w14:textId="77777777" w:rsidR="00902B2F" w:rsidRDefault="00902B2F">
      <w:pPr>
        <w:pStyle w:val="LD10"/>
      </w:pPr>
      <w:r>
        <w:t xml:space="preserve">        281 * 2,     -3753 * 2,     -9785 * 2,    -14179 * 2,</w:t>
      </w:r>
    </w:p>
    <w:p w14:paraId="556C5F39" w14:textId="77777777" w:rsidR="00902B2F" w:rsidRDefault="00902B2F">
      <w:pPr>
        <w:pStyle w:val="LD10"/>
      </w:pPr>
      <w:r>
        <w:t xml:space="preserve">       -970 * 2,     -4782 * 2,     -7680 * 2,    -13979 * 2,</w:t>
      </w:r>
    </w:p>
    <w:p w14:paraId="398DF6AF" w14:textId="77777777" w:rsidR="00902B2F" w:rsidRDefault="00902B2F">
      <w:pPr>
        <w:pStyle w:val="LD10"/>
      </w:pPr>
      <w:r>
        <w:t xml:space="preserve">        616 * 2,     -2056 * 2,     -9585 * 2,    -14312 * 2,</w:t>
      </w:r>
    </w:p>
    <w:p w14:paraId="163D5D69" w14:textId="77777777" w:rsidR="00902B2F" w:rsidRDefault="00902B2F">
      <w:pPr>
        <w:pStyle w:val="LD10"/>
      </w:pPr>
      <w:r>
        <w:t xml:space="preserve">        301 * 2,     -1319 * 2,     -7377 * 2,    -12987 * 2,</w:t>
      </w:r>
    </w:p>
    <w:p w14:paraId="4B3543B6" w14:textId="77777777" w:rsidR="00902B2F" w:rsidRDefault="00902B2F">
      <w:pPr>
        <w:pStyle w:val="LD10"/>
      </w:pPr>
      <w:r>
        <w:t xml:space="preserve">      -2860 * 2,     -4579 * 2,     -7377 * 2,    -13190 * 2,</w:t>
      </w:r>
    </w:p>
    <w:p w14:paraId="55736A4B" w14:textId="77777777" w:rsidR="00902B2F" w:rsidRDefault="00902B2F">
      <w:pPr>
        <w:pStyle w:val="LD10"/>
      </w:pPr>
      <w:r>
        <w:t xml:space="preserve">       1579 * 2,     -3254 * 2,     -5673 * 2,    -12155 * 2,</w:t>
      </w:r>
    </w:p>
    <w:p w14:paraId="47C19C88" w14:textId="77777777" w:rsidR="00902B2F" w:rsidRDefault="00902B2F">
      <w:pPr>
        <w:pStyle w:val="LD10"/>
      </w:pPr>
      <w:r>
        <w:t xml:space="preserve">       -670 * 2,     -3002 * 2,     -6917 * 2,    -10909 * 2,</w:t>
      </w:r>
    </w:p>
    <w:p w14:paraId="699EECB6" w14:textId="77777777" w:rsidR="00902B2F" w:rsidRDefault="00902B2F">
      <w:pPr>
        <w:pStyle w:val="LD10"/>
      </w:pPr>
      <w:r>
        <w:t xml:space="preserve">       1148 * 2,      -112 * 2,     -6676 * 2,    -13294 * 2,</w:t>
      </w:r>
    </w:p>
    <w:p w14:paraId="10EC041F" w14:textId="77777777" w:rsidR="00902B2F" w:rsidRDefault="00902B2F">
      <w:pPr>
        <w:pStyle w:val="LD10"/>
      </w:pPr>
      <w:r>
        <w:t xml:space="preserve">      -1456 * 2,     -4559 * 2,     -6359 * 2,    -11251 * 2,</w:t>
      </w:r>
    </w:p>
    <w:p w14:paraId="4966D25B" w14:textId="77777777" w:rsidR="00902B2F" w:rsidRDefault="00902B2F">
      <w:pPr>
        <w:pStyle w:val="LD10"/>
      </w:pPr>
      <w:r>
        <w:t xml:space="preserve">       2315 * 2,     -4495 * 2,     -6938 * 2,    -10622 * 2,</w:t>
      </w:r>
    </w:p>
    <w:p w14:paraId="08A0D6A3" w14:textId="77777777" w:rsidR="00902B2F" w:rsidRDefault="00902B2F">
      <w:pPr>
        <w:pStyle w:val="LD10"/>
      </w:pPr>
      <w:r>
        <w:t xml:space="preserve">       -910 * 2,     -4965 * 2,     -7196 * 2,     -9729 * 2,</w:t>
      </w:r>
    </w:p>
    <w:p w14:paraId="1D56DC12" w14:textId="77777777" w:rsidR="00902B2F" w:rsidRDefault="00902B2F">
      <w:pPr>
        <w:pStyle w:val="LD10"/>
      </w:pPr>
      <w:r>
        <w:t xml:space="preserve">      -3313 * 2,     -5078 * 2,     -7349 * 2,     -9257 * 2,</w:t>
      </w:r>
    </w:p>
    <w:p w14:paraId="28456280" w14:textId="77777777" w:rsidR="00902B2F" w:rsidRDefault="00902B2F">
      <w:pPr>
        <w:pStyle w:val="LD10"/>
      </w:pPr>
      <w:r>
        <w:t xml:space="preserve">       2995 * 2,        30 * 2,     -6398 * 2,    -14337 * 2,</w:t>
      </w:r>
    </w:p>
    <w:p w14:paraId="08E098AD" w14:textId="77777777" w:rsidR="00902B2F" w:rsidRDefault="00902B2F">
      <w:pPr>
        <w:pStyle w:val="LD10"/>
      </w:pPr>
      <w:r>
        <w:t xml:space="preserve">       2728 * 2,      1352 * 2,     -6451 * 2,    -14372 * 2,</w:t>
      </w:r>
    </w:p>
    <w:p w14:paraId="2B4DE5F6" w14:textId="77777777" w:rsidR="00902B2F" w:rsidRDefault="00902B2F">
      <w:pPr>
        <w:pStyle w:val="LD10"/>
      </w:pPr>
      <w:r>
        <w:t xml:space="preserve">       4050 * 2,     -5770 * 2,    -10681 * 2,    -14211 * 2,</w:t>
      </w:r>
    </w:p>
    <w:p w14:paraId="667BE249" w14:textId="77777777" w:rsidR="00902B2F" w:rsidRDefault="00902B2F">
      <w:pPr>
        <w:pStyle w:val="LD10"/>
      </w:pPr>
      <w:r>
        <w:t xml:space="preserve">       3555 * 2,      2365 * 2,     -8304 * 2,    -14656 * 2,</w:t>
      </w:r>
    </w:p>
    <w:p w14:paraId="39A4F525" w14:textId="77777777" w:rsidR="00902B2F" w:rsidRDefault="00902B2F">
      <w:pPr>
        <w:pStyle w:val="LD10"/>
      </w:pPr>
      <w:r>
        <w:t xml:space="preserve">       3378 * 2,       470 * 2,    -11318 * 2,    -14972 * 2,</w:t>
      </w:r>
    </w:p>
    <w:p w14:paraId="085D5221" w14:textId="77777777" w:rsidR="00902B2F" w:rsidRDefault="00902B2F">
      <w:pPr>
        <w:pStyle w:val="LD10"/>
      </w:pPr>
      <w:r>
        <w:t xml:space="preserve">       4295 * 2,       920 * 2,    -11156 * 2,    -14996 * 2,</w:t>
      </w:r>
    </w:p>
    <w:p w14:paraId="7F246C9D" w14:textId="77777777" w:rsidR="00902B2F" w:rsidRDefault="00902B2F">
      <w:pPr>
        <w:pStyle w:val="LD10"/>
      </w:pPr>
      <w:r>
        <w:t xml:space="preserve">       4690 * 2,      2206 * 2,    -10216 * 2,    -14946 * 2,</w:t>
      </w:r>
    </w:p>
    <w:p w14:paraId="3367BED1" w14:textId="77777777" w:rsidR="00902B2F" w:rsidRDefault="00902B2F">
      <w:pPr>
        <w:pStyle w:val="LD10"/>
      </w:pPr>
      <w:r>
        <w:t xml:space="preserve">       5240 * 2,       661 * 2,    -11119 * 2,    -14998 * 2,</w:t>
      </w:r>
    </w:p>
    <w:p w14:paraId="2E103477" w14:textId="77777777" w:rsidR="00902B2F" w:rsidRDefault="00902B2F">
      <w:pPr>
        <w:pStyle w:val="LD10"/>
      </w:pPr>
      <w:r>
        <w:t xml:space="preserve">       6099 * 2,      1695 * 2,     -9999 * 2,    -14947 * 2,</w:t>
      </w:r>
    </w:p>
    <w:p w14:paraId="3EB97938" w14:textId="77777777" w:rsidR="00902B2F" w:rsidRDefault="00902B2F">
      <w:pPr>
        <w:pStyle w:val="LD10"/>
      </w:pPr>
      <w:r>
        <w:t xml:space="preserve">       4890 * 2,     -1618 * 2,    -11589 * 2,    -15054 * 2,</w:t>
      </w:r>
    </w:p>
    <w:p w14:paraId="6C6C37D3" w14:textId="77777777" w:rsidR="00902B2F" w:rsidRDefault="00902B2F">
      <w:pPr>
        <w:pStyle w:val="LD10"/>
      </w:pPr>
      <w:r>
        <w:t xml:space="preserve">       6603 * 2,     -2072 * 2,    -11463 * 2,    -15067 * 2,</w:t>
      </w:r>
    </w:p>
    <w:p w14:paraId="0EA69BBB" w14:textId="77777777" w:rsidR="00902B2F" w:rsidRDefault="00902B2F">
      <w:pPr>
        <w:pStyle w:val="LD10"/>
      </w:pPr>
      <w:r>
        <w:t xml:space="preserve">       5215 * 2,      3325 * 2,     -9190 * 2,    -14925 * 2,</w:t>
      </w:r>
    </w:p>
    <w:p w14:paraId="28B11500" w14:textId="77777777" w:rsidR="00902B2F" w:rsidRDefault="00902B2F">
      <w:pPr>
        <w:pStyle w:val="LD10"/>
      </w:pPr>
      <w:r>
        <w:t xml:space="preserve">       4800 * 2,     -1018 * 2,    -12645 * 2,    -13591 * 2,</w:t>
      </w:r>
    </w:p>
    <w:p w14:paraId="2C7F6017" w14:textId="77777777" w:rsidR="00902B2F" w:rsidRDefault="00902B2F">
      <w:pPr>
        <w:pStyle w:val="LD10"/>
      </w:pPr>
      <w:r>
        <w:t xml:space="preserve">       5953 * 2,      3144 * 2,     -7673 * 2,    -14850 * 2,</w:t>
      </w:r>
    </w:p>
    <w:p w14:paraId="2D9629F3" w14:textId="77777777" w:rsidR="00902B2F" w:rsidRDefault="00902B2F">
      <w:pPr>
        <w:pStyle w:val="LD10"/>
      </w:pPr>
      <w:r>
        <w:t xml:space="preserve">       4467 * 2,      3391 * 2,     -6908 * 2,    -14827 * 2,</w:t>
      </w:r>
    </w:p>
    <w:p w14:paraId="74D40FB6" w14:textId="77777777" w:rsidR="00902B2F" w:rsidRDefault="00902B2F">
      <w:pPr>
        <w:pStyle w:val="LD10"/>
      </w:pPr>
      <w:r>
        <w:t xml:space="preserve">       6908 * 2,      4412 * 2,     -7205 * 2,    -14816 * 2,</w:t>
      </w:r>
    </w:p>
    <w:p w14:paraId="066BC16A" w14:textId="77777777" w:rsidR="00902B2F" w:rsidRDefault="00902B2F">
      <w:pPr>
        <w:pStyle w:val="LD10"/>
      </w:pPr>
      <w:r>
        <w:t xml:space="preserve">       5090 * 2,      3105 * 2,     -5817 * 2,    -14749 * 2,</w:t>
      </w:r>
    </w:p>
    <w:p w14:paraId="6EE7C291" w14:textId="77777777" w:rsidR="00902B2F" w:rsidRDefault="00902B2F">
      <w:pPr>
        <w:pStyle w:val="LD10"/>
      </w:pPr>
      <w:r>
        <w:t xml:space="preserve">       5482 * 2,      3606 * 2,     -3761 * 2,    -14629 * 2,</w:t>
      </w:r>
    </w:p>
    <w:p w14:paraId="4C202452" w14:textId="77777777" w:rsidR="00902B2F" w:rsidRDefault="00902B2F">
      <w:pPr>
        <w:pStyle w:val="LD10"/>
      </w:pPr>
      <w:r>
        <w:lastRenderedPageBreak/>
        <w:t xml:space="preserve">       4139 * 2,      2850 * 2,     -1782 * 2,    -14239 * 2,</w:t>
      </w:r>
    </w:p>
    <w:p w14:paraId="081E2A25" w14:textId="77777777" w:rsidR="00902B2F" w:rsidRDefault="00902B2F">
      <w:pPr>
        <w:pStyle w:val="LD10"/>
      </w:pPr>
      <w:r>
        <w:t xml:space="preserve">       5611 * 2,      4106 * 2,      -669 * 2,    -14497 * 2,</w:t>
      </w:r>
    </w:p>
    <w:p w14:paraId="08438471" w14:textId="77777777" w:rsidR="00902B2F" w:rsidRDefault="00902B2F">
      <w:pPr>
        <w:pStyle w:val="LD10"/>
      </w:pPr>
      <w:r>
        <w:t xml:space="preserve">       7300 * 2,      3950 * 2,       736 * 2,    -13497 * 2,</w:t>
      </w:r>
    </w:p>
    <w:p w14:paraId="213CA2F8" w14:textId="77777777" w:rsidR="00902B2F" w:rsidRDefault="00902B2F">
      <w:pPr>
        <w:pStyle w:val="LD10"/>
      </w:pPr>
      <w:r>
        <w:t xml:space="preserve">       5376 * 2,     -5185 * 2,    -11826 * 2,    -15194 * 2,</w:t>
      </w:r>
    </w:p>
    <w:p w14:paraId="2E44B540" w14:textId="77777777" w:rsidR="00902B2F" w:rsidRDefault="00902B2F">
      <w:pPr>
        <w:pStyle w:val="LD10"/>
      </w:pPr>
      <w:r>
        <w:t xml:space="preserve">       2924 * 2,     -6522 * 2,    -12052 * 2,    -15281 * 2,</w:t>
      </w:r>
    </w:p>
    <w:p w14:paraId="1CEA11B9" w14:textId="77777777" w:rsidR="00902B2F" w:rsidRDefault="00902B2F">
      <w:pPr>
        <w:pStyle w:val="LD10"/>
      </w:pPr>
      <w:r>
        <w:t xml:space="preserve">      -6084 * 2,    -11147 * 2,    -12964 * 2,    -14025 * 2,</w:t>
      </w:r>
    </w:p>
    <w:p w14:paraId="5AB6A5E5" w14:textId="77777777" w:rsidR="00902B2F" w:rsidRDefault="00902B2F">
      <w:pPr>
        <w:pStyle w:val="LD10"/>
      </w:pPr>
      <w:r>
        <w:t xml:space="preserve">      -7054 * 2,    -11706 * 2,    -13153 * 2,    -14339 * 2 };</w:t>
      </w:r>
    </w:p>
    <w:p w14:paraId="2C072B2B" w14:textId="77777777" w:rsidR="00902B2F" w:rsidRDefault="00902B2F">
      <w:pPr>
        <w:pStyle w:val="WP"/>
      </w:pPr>
    </w:p>
    <w:p w14:paraId="2A0FD675" w14:textId="77777777" w:rsidR="00902B2F" w:rsidRDefault="00902B2F">
      <w:pPr>
        <w:pStyle w:val="WP"/>
      </w:pPr>
      <w:r>
        <w:br w:type="page"/>
      </w:r>
    </w:p>
    <w:p w14:paraId="3CA30512" w14:textId="77777777" w:rsidR="00902B2F" w:rsidRDefault="00902B2F">
      <w:pPr>
        <w:pStyle w:val="WP"/>
      </w:pPr>
      <w:r>
        <w:t>/************************************************************************</w:t>
      </w:r>
    </w:p>
    <w:p w14:paraId="550650B7" w14:textId="77777777" w:rsidR="00902B2F" w:rsidRDefault="00902B2F">
      <w:pPr>
        <w:pStyle w:val="WP"/>
        <w:ind w:right="282"/>
      </w:pPr>
      <w:r>
        <w:t>*</w:t>
      </w:r>
    </w:p>
    <w:p w14:paraId="6E5359C4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3" w:name="ener_qua_tab"/>
      <w:bookmarkEnd w:id="13"/>
      <w:r>
        <w:tab/>
      </w:r>
      <w:r>
        <w:tab/>
        <w:t>:</w:t>
      </w:r>
      <w:r>
        <w:tab/>
        <w:t>ener_qua.tab</w:t>
      </w:r>
    </w:p>
    <w:p w14:paraId="0EA79384" w14:textId="77777777" w:rsidR="00902B2F" w:rsidRDefault="00902B2F">
      <w:pPr>
        <w:pStyle w:val="WP"/>
        <w:ind w:right="282"/>
      </w:pPr>
      <w:r>
        <w:t>*</w:t>
      </w:r>
    </w:p>
    <w:p w14:paraId="4DD2E43A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Energy codebook in Q8.</w:t>
      </w:r>
    </w:p>
    <w:p w14:paraId="2E8A6488" w14:textId="77777777" w:rsidR="00902B2F" w:rsidRDefault="00902B2F">
      <w:pPr>
        <w:pStyle w:val="WP"/>
        <w:ind w:right="282"/>
      </w:pPr>
      <w:r>
        <w:t>*</w:t>
      </w:r>
    </w:p>
    <w:p w14:paraId="0E3F789F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34031C9E" w14:textId="77777777" w:rsidR="00902B2F" w:rsidRDefault="00902B2F">
      <w:pPr>
        <w:pStyle w:val="LD10"/>
        <w:keepNext w:val="0"/>
      </w:pPr>
    </w:p>
    <w:p w14:paraId="766D9D5B" w14:textId="77777777" w:rsidR="00902B2F" w:rsidRDefault="00902B2F">
      <w:pPr>
        <w:pStyle w:val="LD10"/>
        <w:keepNext w:val="0"/>
      </w:pPr>
      <w:r>
        <w:t>#define nb_qua_ener 64</w:t>
      </w:r>
    </w:p>
    <w:p w14:paraId="663AA298" w14:textId="77777777" w:rsidR="00902B2F" w:rsidRDefault="00902B2F">
      <w:pPr>
        <w:pStyle w:val="LD10"/>
        <w:keepNext w:val="0"/>
      </w:pPr>
    </w:p>
    <w:p w14:paraId="727C88D8" w14:textId="77777777" w:rsidR="00902B2F" w:rsidRDefault="00902B2F">
      <w:pPr>
        <w:pStyle w:val="LD10"/>
        <w:keepNext w:val="0"/>
      </w:pPr>
      <w:r>
        <w:t>static Word16 t_qua_ener[64*2] = {</w:t>
      </w:r>
    </w:p>
    <w:p w14:paraId="2E9AA854" w14:textId="77777777" w:rsidR="00902B2F" w:rsidRDefault="00902B2F">
      <w:pPr>
        <w:pStyle w:val="LD10"/>
        <w:keepNext w:val="0"/>
      </w:pPr>
      <w:r>
        <w:t xml:space="preserve">      12,       48,</w:t>
      </w:r>
    </w:p>
    <w:p w14:paraId="7E385AAE" w14:textId="77777777" w:rsidR="00902B2F" w:rsidRDefault="00902B2F">
      <w:pPr>
        <w:pStyle w:val="LD10"/>
        <w:keepNext w:val="0"/>
      </w:pPr>
      <w:r>
        <w:t xml:space="preserve">      69,      287,</w:t>
      </w:r>
    </w:p>
    <w:p w14:paraId="52FBBFF1" w14:textId="77777777" w:rsidR="00902B2F" w:rsidRDefault="00902B2F">
      <w:pPr>
        <w:pStyle w:val="LD10"/>
        <w:keepNext w:val="0"/>
      </w:pPr>
      <w:r>
        <w:t xml:space="preserve">      98,      589,</w:t>
      </w:r>
    </w:p>
    <w:p w14:paraId="1EFF6EC6" w14:textId="77777777" w:rsidR="00902B2F" w:rsidRDefault="00902B2F">
      <w:pPr>
        <w:pStyle w:val="LD10"/>
        <w:keepNext w:val="0"/>
      </w:pPr>
      <w:r>
        <w:t xml:space="preserve">     103,      865,</w:t>
      </w:r>
    </w:p>
    <w:p w14:paraId="48495CD3" w14:textId="77777777" w:rsidR="00902B2F" w:rsidRDefault="00902B2F">
      <w:pPr>
        <w:pStyle w:val="LD10"/>
        <w:keepNext w:val="0"/>
      </w:pPr>
      <w:r>
        <w:t xml:space="preserve">     406,      561,</w:t>
      </w:r>
    </w:p>
    <w:p w14:paraId="417ADBA6" w14:textId="77777777" w:rsidR="00902B2F" w:rsidRDefault="00902B2F">
      <w:pPr>
        <w:pStyle w:val="LD10"/>
        <w:keepNext w:val="0"/>
      </w:pPr>
      <w:r>
        <w:t xml:space="preserve">      95,     1161,</w:t>
      </w:r>
    </w:p>
    <w:p w14:paraId="214956B5" w14:textId="77777777" w:rsidR="00902B2F" w:rsidRDefault="00902B2F">
      <w:pPr>
        <w:pStyle w:val="LD10"/>
        <w:keepNext w:val="0"/>
      </w:pPr>
      <w:r>
        <w:t xml:space="preserve">     418,      913,</w:t>
      </w:r>
    </w:p>
    <w:p w14:paraId="15902AB5" w14:textId="77777777" w:rsidR="00902B2F" w:rsidRDefault="00902B2F">
      <w:pPr>
        <w:pStyle w:val="LD10"/>
        <w:keepNext w:val="0"/>
      </w:pPr>
      <w:r>
        <w:t xml:space="preserve">     465,     1288,</w:t>
      </w:r>
    </w:p>
    <w:p w14:paraId="56C32A22" w14:textId="77777777" w:rsidR="00902B2F" w:rsidRDefault="00902B2F">
      <w:pPr>
        <w:pStyle w:val="LD10"/>
        <w:keepNext w:val="0"/>
      </w:pPr>
      <w:r>
        <w:t xml:space="preserve">     705,     1056,</w:t>
      </w:r>
    </w:p>
    <w:p w14:paraId="18344607" w14:textId="77777777" w:rsidR="00902B2F" w:rsidRDefault="00902B2F">
      <w:pPr>
        <w:pStyle w:val="LD10"/>
        <w:keepNext w:val="0"/>
      </w:pPr>
      <w:r>
        <w:t xml:space="preserve">     822,      699,</w:t>
      </w:r>
    </w:p>
    <w:p w14:paraId="286F2EB2" w14:textId="77777777" w:rsidR="00902B2F" w:rsidRDefault="00902B2F">
      <w:pPr>
        <w:pStyle w:val="LD10"/>
        <w:keepNext w:val="0"/>
      </w:pPr>
      <w:r>
        <w:t xml:space="preserve">    1036,     1016,</w:t>
      </w:r>
    </w:p>
    <w:p w14:paraId="4C5F2653" w14:textId="77777777" w:rsidR="00902B2F" w:rsidRDefault="00902B2F">
      <w:pPr>
        <w:pStyle w:val="LD10"/>
        <w:keepNext w:val="0"/>
      </w:pPr>
      <w:r>
        <w:t xml:space="preserve">     842,     1353,</w:t>
      </w:r>
    </w:p>
    <w:p w14:paraId="794E18D0" w14:textId="77777777" w:rsidR="00902B2F" w:rsidRDefault="00902B2F">
      <w:pPr>
        <w:pStyle w:val="LD10"/>
        <w:keepNext w:val="0"/>
      </w:pPr>
      <w:r>
        <w:t xml:space="preserve">     555,     1646,</w:t>
      </w:r>
    </w:p>
    <w:p w14:paraId="441ADB86" w14:textId="77777777" w:rsidR="00902B2F" w:rsidRDefault="00902B2F">
      <w:pPr>
        <w:pStyle w:val="LD10"/>
        <w:keepNext w:val="0"/>
      </w:pPr>
      <w:r>
        <w:t xml:space="preserve">     681,     2119,</w:t>
      </w:r>
    </w:p>
    <w:p w14:paraId="5564762D" w14:textId="77777777" w:rsidR="00902B2F" w:rsidRDefault="00902B2F">
      <w:pPr>
        <w:pStyle w:val="LD10"/>
        <w:keepNext w:val="0"/>
      </w:pPr>
      <w:r>
        <w:t xml:space="preserve">     891,     1758,</w:t>
      </w:r>
    </w:p>
    <w:p w14:paraId="0A1675AA" w14:textId="77777777" w:rsidR="00902B2F" w:rsidRDefault="00902B2F">
      <w:pPr>
        <w:pStyle w:val="LD10"/>
        <w:keepNext w:val="0"/>
      </w:pPr>
      <w:r>
        <w:t xml:space="preserve">    1071,     1529,</w:t>
      </w:r>
    </w:p>
    <w:p w14:paraId="1AACC204" w14:textId="77777777" w:rsidR="00902B2F" w:rsidRDefault="00902B2F">
      <w:pPr>
        <w:pStyle w:val="LD10"/>
        <w:keepNext w:val="0"/>
      </w:pPr>
      <w:r>
        <w:t xml:space="preserve">    1236,     1281,</w:t>
      </w:r>
    </w:p>
    <w:p w14:paraId="709BE353" w14:textId="77777777" w:rsidR="00902B2F" w:rsidRDefault="00902B2F">
      <w:pPr>
        <w:pStyle w:val="LD10"/>
        <w:keepNext w:val="0"/>
      </w:pPr>
      <w:r>
        <w:t xml:space="preserve">    1455,      962,</w:t>
      </w:r>
    </w:p>
    <w:p w14:paraId="276CD91F" w14:textId="77777777" w:rsidR="00902B2F" w:rsidRDefault="00902B2F">
      <w:pPr>
        <w:pStyle w:val="LD10"/>
        <w:keepNext w:val="0"/>
      </w:pPr>
      <w:r>
        <w:t xml:space="preserve">    1661,     1279,</w:t>
      </w:r>
    </w:p>
    <w:p w14:paraId="15D23861" w14:textId="77777777" w:rsidR="00902B2F" w:rsidRDefault="00902B2F">
      <w:pPr>
        <w:pStyle w:val="LD10"/>
        <w:keepNext w:val="0"/>
      </w:pPr>
      <w:r>
        <w:t xml:space="preserve">    1416,     1514,</w:t>
      </w:r>
    </w:p>
    <w:p w14:paraId="3CC9AAF8" w14:textId="77777777" w:rsidR="00902B2F" w:rsidRDefault="00902B2F">
      <w:pPr>
        <w:pStyle w:val="LD10"/>
        <w:keepNext w:val="0"/>
      </w:pPr>
      <w:r>
        <w:t xml:space="preserve">    1243,     1768,</w:t>
      </w:r>
    </w:p>
    <w:p w14:paraId="1FB0BBBF" w14:textId="77777777" w:rsidR="00902B2F" w:rsidRDefault="00902B2F">
      <w:pPr>
        <w:pStyle w:val="LD10"/>
        <w:keepNext w:val="0"/>
      </w:pPr>
      <w:r>
        <w:t xml:space="preserve">    1110,     2088,</w:t>
      </w:r>
    </w:p>
    <w:p w14:paraId="5A1F4515" w14:textId="77777777" w:rsidR="00902B2F" w:rsidRDefault="00902B2F">
      <w:pPr>
        <w:pStyle w:val="LD10"/>
        <w:keepNext w:val="0"/>
      </w:pPr>
      <w:r>
        <w:t xml:space="preserve">    1349,     2406,</w:t>
      </w:r>
    </w:p>
    <w:p w14:paraId="7CAA2765" w14:textId="77777777" w:rsidR="00902B2F" w:rsidRDefault="00902B2F">
      <w:pPr>
        <w:pStyle w:val="LD10"/>
        <w:keepNext w:val="0"/>
      </w:pPr>
      <w:r>
        <w:t xml:space="preserve">    1480,     2035,</w:t>
      </w:r>
    </w:p>
    <w:p w14:paraId="26B635B2" w14:textId="77777777" w:rsidR="00902B2F" w:rsidRDefault="00902B2F">
      <w:pPr>
        <w:pStyle w:val="LD10"/>
        <w:keepNext w:val="0"/>
      </w:pPr>
      <w:r>
        <w:t xml:space="preserve">    1558,     1762,</w:t>
      </w:r>
    </w:p>
    <w:p w14:paraId="3736A5A3" w14:textId="77777777" w:rsidR="00902B2F" w:rsidRDefault="00902B2F">
      <w:pPr>
        <w:pStyle w:val="LD10"/>
        <w:keepNext w:val="0"/>
      </w:pPr>
      <w:r>
        <w:t xml:space="preserve">    1770,     1554,</w:t>
      </w:r>
    </w:p>
    <w:p w14:paraId="467D2BFE" w14:textId="77777777" w:rsidR="00902B2F" w:rsidRDefault="00902B2F">
      <w:pPr>
        <w:pStyle w:val="LD10"/>
        <w:keepNext w:val="0"/>
      </w:pPr>
      <w:r>
        <w:t xml:space="preserve">    2027,     1319,</w:t>
      </w:r>
    </w:p>
    <w:p w14:paraId="4B0D7794" w14:textId="77777777" w:rsidR="00902B2F" w:rsidRDefault="00902B2F">
      <w:pPr>
        <w:pStyle w:val="LD10"/>
        <w:keepNext w:val="0"/>
      </w:pPr>
      <w:r>
        <w:t xml:space="preserve">    1952,     1030,</w:t>
      </w:r>
    </w:p>
    <w:p w14:paraId="5EB14D78" w14:textId="77777777" w:rsidR="00902B2F" w:rsidRDefault="00902B2F">
      <w:pPr>
        <w:pStyle w:val="LD10"/>
        <w:keepNext w:val="0"/>
      </w:pPr>
      <w:r>
        <w:t xml:space="preserve">    2281,      914,</w:t>
      </w:r>
    </w:p>
    <w:p w14:paraId="52F5D33A" w14:textId="77777777" w:rsidR="00902B2F" w:rsidRDefault="00902B2F">
      <w:pPr>
        <w:pStyle w:val="LD10"/>
        <w:keepNext w:val="0"/>
      </w:pPr>
      <w:r>
        <w:t xml:space="preserve">    2337,     1209,</w:t>
      </w:r>
    </w:p>
    <w:p w14:paraId="3BB541B8" w14:textId="77777777" w:rsidR="00902B2F" w:rsidRDefault="00902B2F">
      <w:pPr>
        <w:pStyle w:val="LD10"/>
        <w:keepNext w:val="0"/>
      </w:pPr>
      <w:r>
        <w:t xml:space="preserve">    2451,     1441,</w:t>
      </w:r>
    </w:p>
    <w:p w14:paraId="33A70E08" w14:textId="77777777" w:rsidR="00902B2F" w:rsidRDefault="00902B2F">
      <w:pPr>
        <w:pStyle w:val="LD10"/>
        <w:keepNext w:val="0"/>
      </w:pPr>
      <w:r>
        <w:t xml:space="preserve">    2234,     1441,</w:t>
      </w:r>
    </w:p>
    <w:p w14:paraId="2AD208BF" w14:textId="77777777" w:rsidR="00902B2F" w:rsidRDefault="00902B2F">
      <w:pPr>
        <w:pStyle w:val="LD10"/>
        <w:keepNext w:val="0"/>
      </w:pPr>
      <w:r>
        <w:t xml:space="preserve">    2033,     1592,</w:t>
      </w:r>
    </w:p>
    <w:p w14:paraId="56A657EF" w14:textId="77777777" w:rsidR="00902B2F" w:rsidRDefault="00902B2F">
      <w:pPr>
        <w:pStyle w:val="LD10"/>
        <w:keepNext w:val="0"/>
      </w:pPr>
      <w:r>
        <w:t xml:space="preserve">    2279,     1644,</w:t>
      </w:r>
    </w:p>
    <w:p w14:paraId="46884FC7" w14:textId="77777777" w:rsidR="00902B2F" w:rsidRDefault="00902B2F">
      <w:pPr>
        <w:pStyle w:val="LD10"/>
        <w:keepNext w:val="0"/>
      </w:pPr>
      <w:r>
        <w:t xml:space="preserve">    2109,     1808,</w:t>
      </w:r>
    </w:p>
    <w:p w14:paraId="76696AF8" w14:textId="77777777" w:rsidR="00902B2F" w:rsidRDefault="00902B2F">
      <w:pPr>
        <w:pStyle w:val="LD10"/>
        <w:keepNext w:val="0"/>
      </w:pPr>
      <w:r>
        <w:t xml:space="preserve">    2319,     1859,</w:t>
      </w:r>
    </w:p>
    <w:p w14:paraId="45399897" w14:textId="77777777" w:rsidR="00902B2F" w:rsidRDefault="00902B2F">
      <w:pPr>
        <w:pStyle w:val="LD10"/>
        <w:keepNext w:val="0"/>
      </w:pPr>
      <w:r>
        <w:t xml:space="preserve">    2469,     1656,</w:t>
      </w:r>
    </w:p>
    <w:p w14:paraId="4D9FB34B" w14:textId="77777777" w:rsidR="00902B2F" w:rsidRDefault="00902B2F">
      <w:pPr>
        <w:pStyle w:val="LD10"/>
        <w:keepNext w:val="0"/>
      </w:pPr>
      <w:r>
        <w:t xml:space="preserve">    2533,     1857,</w:t>
      </w:r>
    </w:p>
    <w:p w14:paraId="02AE274E" w14:textId="77777777" w:rsidR="00902B2F" w:rsidRDefault="00902B2F">
      <w:pPr>
        <w:pStyle w:val="LD10"/>
        <w:keepNext w:val="0"/>
      </w:pPr>
      <w:r>
        <w:t xml:space="preserve">    2414,     2084,</w:t>
      </w:r>
    </w:p>
    <w:p w14:paraId="6E2693C1" w14:textId="77777777" w:rsidR="00902B2F" w:rsidRDefault="00902B2F">
      <w:pPr>
        <w:pStyle w:val="LD10"/>
        <w:keepNext w:val="0"/>
      </w:pPr>
      <w:r>
        <w:t xml:space="preserve">    2114,     2087,</w:t>
      </w:r>
    </w:p>
    <w:p w14:paraId="58FF4AB3" w14:textId="77777777" w:rsidR="00902B2F" w:rsidRDefault="00902B2F">
      <w:pPr>
        <w:pStyle w:val="LD10"/>
        <w:keepNext w:val="0"/>
      </w:pPr>
      <w:r>
        <w:t xml:space="preserve">    1834,     1887,</w:t>
      </w:r>
    </w:p>
    <w:p w14:paraId="54E1A20C" w14:textId="77777777" w:rsidR="00902B2F" w:rsidRDefault="00902B2F">
      <w:pPr>
        <w:pStyle w:val="LD10"/>
        <w:keepNext w:val="0"/>
      </w:pPr>
      <w:r>
        <w:t xml:space="preserve">    1769,     2242,</w:t>
      </w:r>
    </w:p>
    <w:p w14:paraId="6F128B36" w14:textId="77777777" w:rsidR="00902B2F" w:rsidRDefault="00902B2F">
      <w:pPr>
        <w:pStyle w:val="LD10"/>
        <w:keepNext w:val="0"/>
      </w:pPr>
      <w:r>
        <w:t xml:space="preserve">    1977,     2560,</w:t>
      </w:r>
    </w:p>
    <w:p w14:paraId="35738330" w14:textId="77777777" w:rsidR="00902B2F" w:rsidRDefault="00902B2F">
      <w:pPr>
        <w:pStyle w:val="LD10"/>
        <w:keepNext w:val="0"/>
      </w:pPr>
      <w:r>
        <w:t xml:space="preserve">    2278,     2344,</w:t>
      </w:r>
    </w:p>
    <w:p w14:paraId="2B7CA9EC" w14:textId="77777777" w:rsidR="00902B2F" w:rsidRDefault="00902B2F">
      <w:pPr>
        <w:pStyle w:val="LD10"/>
        <w:keepNext w:val="0"/>
      </w:pPr>
      <w:r>
        <w:t xml:space="preserve">    2343,     2749,</w:t>
      </w:r>
    </w:p>
    <w:p w14:paraId="688F8245" w14:textId="77777777" w:rsidR="00902B2F" w:rsidRDefault="00902B2F">
      <w:pPr>
        <w:pStyle w:val="LD10"/>
        <w:keepNext w:val="0"/>
      </w:pPr>
      <w:r>
        <w:t xml:space="preserve">    2661,     2416,</w:t>
      </w:r>
    </w:p>
    <w:p w14:paraId="64859277" w14:textId="77777777" w:rsidR="00902B2F" w:rsidRDefault="00902B2F">
      <w:pPr>
        <w:pStyle w:val="LD10"/>
        <w:keepNext w:val="0"/>
      </w:pPr>
      <w:r>
        <w:t xml:space="preserve">    2857,     2037,</w:t>
      </w:r>
    </w:p>
    <w:p w14:paraId="7350D3AB" w14:textId="77777777" w:rsidR="00902B2F" w:rsidRDefault="00902B2F">
      <w:pPr>
        <w:pStyle w:val="LD10"/>
        <w:keepNext w:val="0"/>
      </w:pPr>
      <w:r>
        <w:t xml:space="preserve">    3239,     2405,</w:t>
      </w:r>
    </w:p>
    <w:p w14:paraId="7ED52B4C" w14:textId="77777777" w:rsidR="00902B2F" w:rsidRDefault="00902B2F">
      <w:pPr>
        <w:pStyle w:val="LD10"/>
        <w:keepNext w:val="0"/>
      </w:pPr>
      <w:r>
        <w:t xml:space="preserve">    2848,     2836,</w:t>
      </w:r>
    </w:p>
    <w:p w14:paraId="52EAFD44" w14:textId="77777777" w:rsidR="00902B2F" w:rsidRDefault="00902B2F">
      <w:pPr>
        <w:pStyle w:val="LD10"/>
        <w:keepNext w:val="0"/>
      </w:pPr>
      <w:r>
        <w:t xml:space="preserve">    3426,     2863,</w:t>
      </w:r>
    </w:p>
    <w:p w14:paraId="1C0300E2" w14:textId="77777777" w:rsidR="00902B2F" w:rsidRDefault="00902B2F">
      <w:pPr>
        <w:pStyle w:val="LD10"/>
        <w:keepNext w:val="0"/>
      </w:pPr>
      <w:r>
        <w:t xml:space="preserve">    3475,     3416,</w:t>
      </w:r>
    </w:p>
    <w:p w14:paraId="3A459626" w14:textId="77777777" w:rsidR="00902B2F" w:rsidRDefault="00902B2F">
      <w:pPr>
        <w:pStyle w:val="LD10"/>
        <w:keepNext w:val="0"/>
      </w:pPr>
      <w:r>
        <w:lastRenderedPageBreak/>
        <w:t xml:space="preserve">    2831,     3409,</w:t>
      </w:r>
    </w:p>
    <w:p w14:paraId="1A9E048D" w14:textId="77777777" w:rsidR="00902B2F" w:rsidRDefault="00902B2F">
      <w:pPr>
        <w:pStyle w:val="LD10"/>
        <w:keepNext w:val="0"/>
      </w:pPr>
      <w:r>
        <w:t xml:space="preserve">    2410,     3322,</w:t>
      </w:r>
    </w:p>
    <w:p w14:paraId="3B215968" w14:textId="77777777" w:rsidR="00902B2F" w:rsidRDefault="00902B2F">
      <w:pPr>
        <w:pStyle w:val="LD10"/>
        <w:keepNext w:val="0"/>
      </w:pPr>
      <w:r>
        <w:t xml:space="preserve">    2033,     3303,</w:t>
      </w:r>
    </w:p>
    <w:p w14:paraId="096FCFDD" w14:textId="77777777" w:rsidR="00902B2F" w:rsidRDefault="00902B2F">
      <w:pPr>
        <w:pStyle w:val="LD10"/>
        <w:keepNext w:val="0"/>
      </w:pPr>
      <w:r>
        <w:t xml:space="preserve">    1609,     3514,</w:t>
      </w:r>
    </w:p>
    <w:p w14:paraId="21860609" w14:textId="77777777" w:rsidR="00902B2F" w:rsidRDefault="00902B2F">
      <w:pPr>
        <w:pStyle w:val="LD10"/>
        <w:keepNext w:val="0"/>
      </w:pPr>
      <w:r>
        <w:t xml:space="preserve">    1625,     2836,</w:t>
      </w:r>
    </w:p>
    <w:p w14:paraId="2DA25C51" w14:textId="77777777" w:rsidR="00902B2F" w:rsidRDefault="00902B2F">
      <w:pPr>
        <w:pStyle w:val="LD10"/>
        <w:keepNext w:val="0"/>
      </w:pPr>
      <w:r>
        <w:t xml:space="preserve">     880,     2775,</w:t>
      </w:r>
    </w:p>
    <w:p w14:paraId="48BC491F" w14:textId="77777777" w:rsidR="00902B2F" w:rsidRDefault="00902B2F">
      <w:pPr>
        <w:pStyle w:val="LD10"/>
        <w:keepNext w:val="0"/>
      </w:pPr>
      <w:r>
        <w:t xml:space="preserve">    1122,     3500,</w:t>
      </w:r>
    </w:p>
    <w:p w14:paraId="7A4DFEDA" w14:textId="77777777" w:rsidR="00902B2F" w:rsidRDefault="00902B2F">
      <w:pPr>
        <w:pStyle w:val="LD10"/>
        <w:keepNext w:val="0"/>
      </w:pPr>
      <w:r>
        <w:t xml:space="preserve">     605,     3517,</w:t>
      </w:r>
    </w:p>
    <w:p w14:paraId="1D36F42C" w14:textId="77777777" w:rsidR="00902B2F" w:rsidRDefault="00902B2F">
      <w:pPr>
        <w:pStyle w:val="LD10"/>
        <w:keepNext w:val="0"/>
      </w:pPr>
      <w:r>
        <w:t xml:space="preserve">      88,     3532,</w:t>
      </w:r>
    </w:p>
    <w:p w14:paraId="604202F1" w14:textId="77777777" w:rsidR="00902B2F" w:rsidRDefault="00902B2F">
      <w:pPr>
        <w:pStyle w:val="LD10"/>
        <w:keepNext w:val="0"/>
      </w:pPr>
      <w:r>
        <w:t xml:space="preserve">     111,     2956,</w:t>
      </w:r>
    </w:p>
    <w:p w14:paraId="5F77B1EA" w14:textId="77777777" w:rsidR="00902B2F" w:rsidRDefault="00902B2F">
      <w:pPr>
        <w:pStyle w:val="LD10"/>
        <w:keepNext w:val="0"/>
      </w:pPr>
      <w:r>
        <w:t xml:space="preserve">      89,     2436,</w:t>
      </w:r>
    </w:p>
    <w:p w14:paraId="0DF13A19" w14:textId="77777777" w:rsidR="00902B2F" w:rsidRDefault="00902B2F">
      <w:pPr>
        <w:pStyle w:val="LD10"/>
        <w:keepNext w:val="0"/>
      </w:pPr>
      <w:r>
        <w:t xml:space="preserve">      88,     1938,</w:t>
      </w:r>
    </w:p>
    <w:p w14:paraId="7A4E8D9F" w14:textId="77777777" w:rsidR="00902B2F" w:rsidRDefault="00902B2F">
      <w:pPr>
        <w:pStyle w:val="LD10"/>
        <w:keepNext w:val="0"/>
      </w:pPr>
      <w:r>
        <w:t xml:space="preserve">      74,     1526};</w:t>
      </w:r>
    </w:p>
    <w:p w14:paraId="329C03F9" w14:textId="77777777" w:rsidR="00902B2F" w:rsidRDefault="00902B2F">
      <w:pPr>
        <w:pStyle w:val="WP"/>
      </w:pPr>
    </w:p>
    <w:p w14:paraId="26514100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163752CD" w14:textId="77777777" w:rsidR="00902B2F" w:rsidRDefault="00902B2F">
      <w:pPr>
        <w:pStyle w:val="WP"/>
        <w:ind w:right="282"/>
      </w:pPr>
      <w:r>
        <w:t>*</w:t>
      </w:r>
    </w:p>
    <w:p w14:paraId="637045FB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4" w:name="grid_tab"/>
      <w:bookmarkEnd w:id="14"/>
      <w:r>
        <w:tab/>
      </w:r>
      <w:r>
        <w:tab/>
        <w:t>:</w:t>
      </w:r>
      <w:r>
        <w:tab/>
        <w:t>grid.tab</w:t>
      </w:r>
    </w:p>
    <w:p w14:paraId="6539A146" w14:textId="77777777" w:rsidR="00902B2F" w:rsidRDefault="00902B2F">
      <w:pPr>
        <w:pStyle w:val="WP"/>
        <w:ind w:right="282"/>
      </w:pPr>
      <w:r>
        <w:t>*</w:t>
      </w:r>
    </w:p>
    <w:p w14:paraId="6EECD444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Table for routine Az_Lsp().</w:t>
      </w:r>
    </w:p>
    <w:p w14:paraId="0E982CBE" w14:textId="77777777" w:rsidR="00902B2F" w:rsidRDefault="00902B2F">
      <w:pPr>
        <w:pStyle w:val="WP"/>
        <w:ind w:right="282"/>
      </w:pPr>
      <w:r>
        <w:t>*</w:t>
      </w:r>
    </w:p>
    <w:p w14:paraId="7EF92832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  <w:t>Vector grid[] is in Q15</w:t>
      </w:r>
    </w:p>
    <w:p w14:paraId="378808B1" w14:textId="77777777" w:rsidR="00902B2F" w:rsidRDefault="00902B2F">
      <w:pPr>
        <w:pStyle w:val="WP"/>
      </w:pPr>
      <w:r>
        <w:t>*</w:t>
      </w:r>
    </w:p>
    <w:p w14:paraId="78C231F5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grid[0] = 1.0</w:t>
      </w:r>
    </w:p>
    <w:p w14:paraId="4D03850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grid[grid_points+1] = -1.0</w:t>
      </w:r>
    </w:p>
    <w:p w14:paraId="1B1355A8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for (i = 1; i &lt; grid_points; i++)</w:t>
      </w:r>
    </w:p>
    <w:p w14:paraId="4FC9C806" w14:textId="77777777" w:rsidR="00902B2F" w:rsidRDefault="00902B2F">
      <w:pPr>
        <w:pStyle w:val="WP"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grid[i] = cos((6.283185307*i)/(2.0*grid_points))</w:t>
      </w:r>
    </w:p>
    <w:p w14:paraId="0B0B7EA7" w14:textId="77777777" w:rsidR="00902B2F" w:rsidRDefault="00902B2F">
      <w:pPr>
        <w:pStyle w:val="WP"/>
        <w:ind w:right="282"/>
      </w:pPr>
      <w:r>
        <w:t>*</w:t>
      </w:r>
    </w:p>
    <w:p w14:paraId="5306726E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3960D4C8" w14:textId="77777777" w:rsidR="00902B2F" w:rsidRDefault="00902B2F">
      <w:pPr>
        <w:pStyle w:val="LD10"/>
      </w:pPr>
    </w:p>
    <w:p w14:paraId="52CFC8EF" w14:textId="77777777" w:rsidR="00902B2F" w:rsidRDefault="00902B2F">
      <w:pPr>
        <w:pStyle w:val="LD10"/>
      </w:pPr>
      <w:r>
        <w:t>#define grid_points 60</w:t>
      </w:r>
    </w:p>
    <w:p w14:paraId="085C4F38" w14:textId="77777777" w:rsidR="00902B2F" w:rsidRDefault="00902B2F">
      <w:pPr>
        <w:pStyle w:val="LD10"/>
      </w:pPr>
    </w:p>
    <w:p w14:paraId="5857DB61" w14:textId="77777777" w:rsidR="00902B2F" w:rsidRDefault="00902B2F">
      <w:pPr>
        <w:pStyle w:val="LD10"/>
      </w:pPr>
      <w:r>
        <w:t>static Word16 grid[grid_points+1] ={</w:t>
      </w:r>
    </w:p>
    <w:p w14:paraId="3D87EF61" w14:textId="77777777" w:rsidR="00902B2F" w:rsidRDefault="00902B2F">
      <w:pPr>
        <w:pStyle w:val="LD10"/>
      </w:pPr>
      <w:r>
        <w:t xml:space="preserve">  32760,     32723,     32588,     32364,     32051,     31651,</w:t>
      </w:r>
    </w:p>
    <w:p w14:paraId="22F73F98" w14:textId="77777777" w:rsidR="00902B2F" w:rsidRDefault="00902B2F">
      <w:pPr>
        <w:pStyle w:val="LD10"/>
      </w:pPr>
      <w:r>
        <w:t xml:space="preserve">  31164,     30591,     29935,     29196,     28377,     27481,</w:t>
      </w:r>
    </w:p>
    <w:p w14:paraId="024F7E84" w14:textId="77777777" w:rsidR="00902B2F" w:rsidRDefault="00902B2F">
      <w:pPr>
        <w:pStyle w:val="LD10"/>
      </w:pPr>
      <w:r>
        <w:t xml:space="preserve">  26509,     25465,     24351,     23170,     21926,     20621,</w:t>
      </w:r>
    </w:p>
    <w:p w14:paraId="3EB54EB1" w14:textId="77777777" w:rsidR="00902B2F" w:rsidRDefault="00902B2F">
      <w:pPr>
        <w:pStyle w:val="LD10"/>
      </w:pPr>
      <w:r>
        <w:t xml:space="preserve">  19260,     17846,     16384,     14876,     13327,     11743,</w:t>
      </w:r>
    </w:p>
    <w:p w14:paraId="4C98B3BE" w14:textId="77777777" w:rsidR="00902B2F" w:rsidRDefault="00902B2F">
      <w:pPr>
        <w:pStyle w:val="LD10"/>
      </w:pPr>
      <w:r>
        <w:t xml:space="preserve">  10125,      8480,      6812,      5126,      3425,      1714,</w:t>
      </w:r>
    </w:p>
    <w:p w14:paraId="19346FE5" w14:textId="77777777" w:rsidR="00902B2F" w:rsidRDefault="00902B2F">
      <w:pPr>
        <w:pStyle w:val="LD10"/>
      </w:pPr>
      <w:r>
        <w:t xml:space="preserve">     -1,     -1715,     -3426,     -5127,     -6813,     -8481,</w:t>
      </w:r>
    </w:p>
    <w:p w14:paraId="0BB55EF0" w14:textId="77777777" w:rsidR="00902B2F" w:rsidRDefault="00902B2F">
      <w:pPr>
        <w:pStyle w:val="LD10"/>
      </w:pPr>
      <w:r>
        <w:t xml:space="preserve"> -10126,    -11744,    -13328,    -14877,    -16385,    -17847,</w:t>
      </w:r>
    </w:p>
    <w:p w14:paraId="4807E040" w14:textId="77777777" w:rsidR="00902B2F" w:rsidRDefault="00902B2F">
      <w:pPr>
        <w:pStyle w:val="LD10"/>
      </w:pPr>
      <w:r>
        <w:t xml:space="preserve"> -19261,    -20622,    -21927,    -23171,    -24352,    -25466,</w:t>
      </w:r>
    </w:p>
    <w:p w14:paraId="7132C087" w14:textId="77777777" w:rsidR="00902B2F" w:rsidRDefault="00902B2F">
      <w:pPr>
        <w:pStyle w:val="LD10"/>
      </w:pPr>
      <w:r>
        <w:t xml:space="preserve"> -26510,    -27482,    -28378,    -29197,    -29936,    -30592,</w:t>
      </w:r>
    </w:p>
    <w:p w14:paraId="4310ED9C" w14:textId="77777777" w:rsidR="00902B2F" w:rsidRDefault="00902B2F">
      <w:pPr>
        <w:pStyle w:val="LD10"/>
      </w:pPr>
      <w:r>
        <w:t xml:space="preserve"> -31165,    -31652,    -32052,    -32365,    -32589,    -32724,</w:t>
      </w:r>
    </w:p>
    <w:p w14:paraId="7B78492B" w14:textId="77777777" w:rsidR="00902B2F" w:rsidRDefault="00902B2F">
      <w:pPr>
        <w:pStyle w:val="LD10"/>
      </w:pPr>
      <w:r>
        <w:t xml:space="preserve"> -32760};</w:t>
      </w:r>
    </w:p>
    <w:p w14:paraId="509BEC1C" w14:textId="77777777" w:rsidR="00902B2F" w:rsidRDefault="00902B2F">
      <w:pPr>
        <w:pStyle w:val="WP"/>
      </w:pPr>
    </w:p>
    <w:p w14:paraId="08BDC0D2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729AF92D" w14:textId="77777777" w:rsidR="00902B2F" w:rsidRDefault="00902B2F">
      <w:pPr>
        <w:pStyle w:val="WP"/>
        <w:ind w:right="282"/>
      </w:pPr>
      <w:r>
        <w:t>*</w:t>
      </w:r>
    </w:p>
    <w:p w14:paraId="3E5618BA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5" w:name="inv_sqrt_tab"/>
      <w:bookmarkEnd w:id="15"/>
      <w:r>
        <w:tab/>
      </w:r>
      <w:r>
        <w:tab/>
        <w:t>:</w:t>
      </w:r>
      <w:r>
        <w:tab/>
        <w:t>inv_sqrt.tab</w:t>
      </w:r>
    </w:p>
    <w:p w14:paraId="07FF6846" w14:textId="77777777" w:rsidR="00902B2F" w:rsidRDefault="00902B2F">
      <w:pPr>
        <w:pStyle w:val="WP"/>
        <w:ind w:right="282"/>
      </w:pPr>
      <w:r>
        <w:t>*</w:t>
      </w:r>
    </w:p>
    <w:p w14:paraId="6C4FEA97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Table for routine inv_sqrt().</w:t>
      </w:r>
    </w:p>
    <w:p w14:paraId="50E7A6A7" w14:textId="77777777" w:rsidR="00902B2F" w:rsidRDefault="00902B2F">
      <w:pPr>
        <w:pStyle w:val="WP"/>
        <w:ind w:right="282"/>
      </w:pPr>
      <w:r>
        <w:t>*</w:t>
      </w:r>
    </w:p>
    <w:p w14:paraId="61F141FD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7F7D6145" w14:textId="77777777" w:rsidR="00902B2F" w:rsidRDefault="00902B2F">
      <w:pPr>
        <w:pStyle w:val="LD10"/>
        <w:keepNext w:val="0"/>
      </w:pPr>
    </w:p>
    <w:p w14:paraId="08099685" w14:textId="77777777" w:rsidR="00902B2F" w:rsidRDefault="00902B2F">
      <w:pPr>
        <w:pStyle w:val="LD10"/>
        <w:keepNext w:val="0"/>
      </w:pPr>
      <w:r>
        <w:t>static Word16 tab_inv_sqrt[49] = {</w:t>
      </w:r>
    </w:p>
    <w:p w14:paraId="72E028EE" w14:textId="77777777" w:rsidR="00902B2F" w:rsidRDefault="00902B2F">
      <w:pPr>
        <w:pStyle w:val="LD10"/>
        <w:keepNext w:val="0"/>
      </w:pPr>
    </w:p>
    <w:p w14:paraId="1C8F30A5" w14:textId="77777777" w:rsidR="00902B2F" w:rsidRDefault="00902B2F">
      <w:pPr>
        <w:pStyle w:val="LD10"/>
        <w:keepNext w:val="0"/>
      </w:pPr>
      <w:r>
        <w:t xml:space="preserve"> 32767, 31790, 30894, 30070, 29309, 28602, 27945, 27330, 26755, 26214,</w:t>
      </w:r>
    </w:p>
    <w:p w14:paraId="3C49D8EC" w14:textId="77777777" w:rsidR="00902B2F" w:rsidRDefault="00902B2F">
      <w:pPr>
        <w:pStyle w:val="LD10"/>
        <w:keepNext w:val="0"/>
      </w:pPr>
      <w:r>
        <w:t xml:space="preserve"> 25705, 25225, 24770, 24339, 23930, 23541, 23170, 22817, 22479, 22155,</w:t>
      </w:r>
    </w:p>
    <w:p w14:paraId="7813AB4D" w14:textId="77777777" w:rsidR="00902B2F" w:rsidRDefault="00902B2F">
      <w:pPr>
        <w:pStyle w:val="LD10"/>
        <w:keepNext w:val="0"/>
      </w:pPr>
      <w:r>
        <w:t xml:space="preserve"> 21845, 21548, 21263, 20988, 20724, 20470, 20225, 19988, 19760, 19539,</w:t>
      </w:r>
    </w:p>
    <w:p w14:paraId="259F9373" w14:textId="77777777" w:rsidR="00902B2F" w:rsidRDefault="00902B2F">
      <w:pPr>
        <w:pStyle w:val="LD10"/>
        <w:keepNext w:val="0"/>
      </w:pPr>
      <w:r>
        <w:t xml:space="preserve"> 19326, 19119, 18919, 18725, 18536, 18354, 18176, 18004, 17837, 17674,</w:t>
      </w:r>
    </w:p>
    <w:p w14:paraId="75E85A99" w14:textId="77777777" w:rsidR="00902B2F" w:rsidRDefault="00902B2F">
      <w:pPr>
        <w:pStyle w:val="LD10"/>
        <w:keepNext w:val="0"/>
      </w:pPr>
      <w:r>
        <w:t xml:space="preserve"> 17515, 17361, 17211, 17064, 16921, 16782, 16646, 16514, 16384 };</w:t>
      </w:r>
    </w:p>
    <w:p w14:paraId="6DE885C8" w14:textId="77777777" w:rsidR="00902B2F" w:rsidRDefault="00902B2F">
      <w:pPr>
        <w:pStyle w:val="WP"/>
      </w:pPr>
    </w:p>
    <w:p w14:paraId="0C614092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9F6DEB5" w14:textId="77777777" w:rsidR="00902B2F" w:rsidRDefault="00902B2F">
      <w:pPr>
        <w:pStyle w:val="WP"/>
        <w:ind w:right="282"/>
      </w:pPr>
      <w:r>
        <w:t>*</w:t>
      </w:r>
    </w:p>
    <w:p w14:paraId="5ECA8C09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6" w:name="lag_wind_tab"/>
      <w:bookmarkEnd w:id="16"/>
      <w:r>
        <w:tab/>
      </w:r>
      <w:r>
        <w:tab/>
        <w:t>:</w:t>
      </w:r>
      <w:r>
        <w:tab/>
        <w:t>lag_wind.tab</w:t>
      </w:r>
    </w:p>
    <w:p w14:paraId="1B6B1DA6" w14:textId="77777777" w:rsidR="00902B2F" w:rsidRDefault="00902B2F">
      <w:pPr>
        <w:pStyle w:val="WP"/>
        <w:ind w:right="282"/>
      </w:pPr>
      <w:r>
        <w:t>*</w:t>
      </w:r>
    </w:p>
    <w:p w14:paraId="775D1DC0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Table of lag_window coefficents for the autocorrelation.</w:t>
      </w:r>
    </w:p>
    <w:p w14:paraId="4A4B54A6" w14:textId="77777777" w:rsidR="00902B2F" w:rsidRDefault="00902B2F">
      <w:pPr>
        <w:pStyle w:val="WP"/>
        <w:ind w:right="282"/>
      </w:pPr>
      <w:r>
        <w:t>*</w:t>
      </w:r>
    </w:p>
    <w:p w14:paraId="46FB2E8F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lag_wind[0] = 1.00000000 </w:t>
      </w:r>
      <w:r>
        <w:tab/>
        <w:t>(*)</w:t>
      </w:r>
    </w:p>
    <w:p w14:paraId="2D35FE04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lag_wind[1] = 0.99884027</w:t>
      </w:r>
      <w:r>
        <w:tab/>
        <w:t>(**)</w:t>
      </w:r>
    </w:p>
    <w:p w14:paraId="0B5E9FA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lag_wind[2] = 0.99551868</w:t>
      </w:r>
    </w:p>
    <w:p w14:paraId="48203026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lag_wind[3] = 0.99000722</w:t>
      </w:r>
    </w:p>
    <w:p w14:paraId="15E3F12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lag_wind[4] = 0.98234236</w:t>
      </w:r>
    </w:p>
    <w:p w14:paraId="64A74CB8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lag_wind[5] = 0.97257471</w:t>
      </w:r>
    </w:p>
    <w:p w14:paraId="013709BC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lag_wind[6] = 0.96076828</w:t>
      </w:r>
    </w:p>
    <w:p w14:paraId="377D3170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lag_wind[7] = 0.94699991</w:t>
      </w:r>
    </w:p>
    <w:p w14:paraId="58DE5BBF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lag_wind[8] = 0.93135828</w:t>
      </w:r>
    </w:p>
    <w:p w14:paraId="65728D52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lag_wind[9] = 0.91394323</w:t>
      </w:r>
    </w:p>
    <w:p w14:paraId="76A461F2" w14:textId="77777777" w:rsidR="00902B2F" w:rsidRDefault="00902B2F">
      <w:pPr>
        <w:pStyle w:val="WP"/>
        <w:keepLines/>
      </w:pPr>
      <w:r>
        <w:t>*</w:t>
      </w:r>
      <w:r>
        <w:tab/>
      </w:r>
      <w:r>
        <w:tab/>
      </w:r>
      <w:r>
        <w:tab/>
      </w:r>
      <w:r>
        <w:tab/>
      </w:r>
      <w:r>
        <w:tab/>
      </w:r>
      <w:r>
        <w:tab/>
        <w:t>lag_wind[10]= 0.89486438</w:t>
      </w:r>
    </w:p>
    <w:p w14:paraId="1B4E74FB" w14:textId="77777777" w:rsidR="00902B2F" w:rsidRDefault="00902B2F">
      <w:pPr>
        <w:pStyle w:val="WP"/>
        <w:ind w:right="282"/>
      </w:pPr>
      <w:r>
        <w:t>*</w:t>
      </w:r>
    </w:p>
    <w:p w14:paraId="2BEA8299" w14:textId="77777777" w:rsidR="00902B2F" w:rsidRDefault="00902B2F">
      <w:pPr>
        <w:pStyle w:val="WP"/>
        <w:ind w:right="282"/>
      </w:pPr>
      <w:r>
        <w:t>*</w:t>
      </w:r>
      <w:r>
        <w:tab/>
        <w:t>COMMENTS</w:t>
      </w:r>
      <w:r>
        <w:tab/>
      </w:r>
      <w:r>
        <w:tab/>
        <w:t>:</w:t>
      </w:r>
      <w:r>
        <w:tab/>
        <w:t xml:space="preserve">- (*) The first coefficient whose value = 1 is just </w:t>
      </w:r>
    </w:p>
    <w:p w14:paraId="5EA0F103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mentioned for information, but not included in the code</w:t>
      </w:r>
    </w:p>
    <w:p w14:paraId="5F4ADA3A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(**) All the other coefficents incorporate a scaling factor *</w:t>
      </w:r>
      <w:r>
        <w:tab/>
      </w:r>
      <w:r>
        <w:tab/>
      </w:r>
      <w:r>
        <w:tab/>
      </w:r>
      <w:r>
        <w:tab/>
      </w:r>
      <w:r>
        <w:tab/>
        <w:t xml:space="preserve">  of 1,00005 corresponding to a noise floor of -43 dB</w:t>
      </w:r>
    </w:p>
    <w:p w14:paraId="55A2D09D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>- This table uses a special extended precision format</w:t>
      </w:r>
    </w:p>
    <w:p w14:paraId="622A064D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(see "comments" in the header of</w:t>
      </w:r>
    </w:p>
    <w:p w14:paraId="0140AE10" w14:textId="77777777" w:rsidR="00902B2F" w:rsidRDefault="00902B2F">
      <w:pPr>
        <w:pStyle w:val="WP"/>
        <w:ind w:right="282"/>
      </w:pPr>
      <w:r>
        <w:t>*</w:t>
      </w:r>
      <w:r>
        <w:tab/>
      </w:r>
      <w:r>
        <w:tab/>
      </w:r>
      <w:r>
        <w:tab/>
      </w:r>
      <w:r>
        <w:tab/>
      </w:r>
      <w:r>
        <w:tab/>
        <w:t xml:space="preserve">   the file fexp_tet.c - Section A.5.2)</w:t>
      </w:r>
    </w:p>
    <w:p w14:paraId="2962597B" w14:textId="77777777" w:rsidR="00902B2F" w:rsidRDefault="00902B2F">
      <w:pPr>
        <w:pStyle w:val="WP"/>
        <w:keepLines/>
      </w:pPr>
      <w:r>
        <w:t>*</w:t>
      </w:r>
    </w:p>
    <w:p w14:paraId="3D0F89F8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182CBC9C" w14:textId="77777777" w:rsidR="00902B2F" w:rsidRDefault="00902B2F">
      <w:pPr>
        <w:pStyle w:val="LD10"/>
        <w:keepNext w:val="0"/>
      </w:pPr>
    </w:p>
    <w:p w14:paraId="074C6FD0" w14:textId="77777777" w:rsidR="00902B2F" w:rsidRDefault="00902B2F">
      <w:pPr>
        <w:pStyle w:val="LD10"/>
        <w:keepNext w:val="0"/>
      </w:pPr>
      <w:r>
        <w:t>static Word16 lag_h[10] = {</w:t>
      </w:r>
    </w:p>
    <w:p w14:paraId="1A6A2873" w14:textId="77777777" w:rsidR="00902B2F" w:rsidRDefault="00902B2F">
      <w:pPr>
        <w:pStyle w:val="LD10"/>
        <w:keepNext w:val="0"/>
      </w:pPr>
      <w:r>
        <w:t xml:space="preserve">      32729,</w:t>
      </w:r>
    </w:p>
    <w:p w14:paraId="759E8BDB" w14:textId="77777777" w:rsidR="00902B2F" w:rsidRDefault="00902B2F">
      <w:pPr>
        <w:pStyle w:val="LD10"/>
        <w:keepNext w:val="0"/>
      </w:pPr>
      <w:r>
        <w:t xml:space="preserve">      32621,</w:t>
      </w:r>
    </w:p>
    <w:p w14:paraId="5E6846B8" w14:textId="77777777" w:rsidR="00902B2F" w:rsidRDefault="00902B2F">
      <w:pPr>
        <w:pStyle w:val="LD10"/>
        <w:keepNext w:val="0"/>
      </w:pPr>
      <w:r>
        <w:t xml:space="preserve">      32440,</w:t>
      </w:r>
    </w:p>
    <w:p w14:paraId="616DEBEA" w14:textId="77777777" w:rsidR="00902B2F" w:rsidRDefault="00902B2F">
      <w:pPr>
        <w:pStyle w:val="LD10"/>
        <w:keepNext w:val="0"/>
      </w:pPr>
      <w:r>
        <w:t xml:space="preserve">      32189,</w:t>
      </w:r>
    </w:p>
    <w:p w14:paraId="51005F80" w14:textId="77777777" w:rsidR="00902B2F" w:rsidRDefault="00902B2F">
      <w:pPr>
        <w:pStyle w:val="LD10"/>
        <w:keepNext w:val="0"/>
      </w:pPr>
      <w:r>
        <w:t xml:space="preserve">      31869,</w:t>
      </w:r>
    </w:p>
    <w:p w14:paraId="165C9622" w14:textId="77777777" w:rsidR="00902B2F" w:rsidRDefault="00902B2F">
      <w:pPr>
        <w:pStyle w:val="LD10"/>
        <w:keepNext w:val="0"/>
      </w:pPr>
      <w:r>
        <w:t xml:space="preserve">      31482,</w:t>
      </w:r>
    </w:p>
    <w:p w14:paraId="78F847A7" w14:textId="77777777" w:rsidR="00902B2F" w:rsidRDefault="00902B2F">
      <w:pPr>
        <w:pStyle w:val="LD10"/>
        <w:keepNext w:val="0"/>
      </w:pPr>
      <w:r>
        <w:t xml:space="preserve">      31031,</w:t>
      </w:r>
    </w:p>
    <w:p w14:paraId="67E1BF70" w14:textId="77777777" w:rsidR="00902B2F" w:rsidRDefault="00902B2F">
      <w:pPr>
        <w:pStyle w:val="LD10"/>
        <w:keepNext w:val="0"/>
      </w:pPr>
      <w:r>
        <w:t xml:space="preserve">      30518,</w:t>
      </w:r>
    </w:p>
    <w:p w14:paraId="5A7A0992" w14:textId="77777777" w:rsidR="00902B2F" w:rsidRDefault="00902B2F">
      <w:pPr>
        <w:pStyle w:val="LD10"/>
        <w:keepNext w:val="0"/>
      </w:pPr>
      <w:r>
        <w:t xml:space="preserve">      29948,</w:t>
      </w:r>
    </w:p>
    <w:p w14:paraId="16CE16BC" w14:textId="77777777" w:rsidR="00902B2F" w:rsidRDefault="00902B2F">
      <w:pPr>
        <w:pStyle w:val="LD10"/>
        <w:keepNext w:val="0"/>
      </w:pPr>
      <w:r>
        <w:t xml:space="preserve">      29322};</w:t>
      </w:r>
    </w:p>
    <w:p w14:paraId="7B4AE4F6" w14:textId="77777777" w:rsidR="00902B2F" w:rsidRDefault="00902B2F">
      <w:pPr>
        <w:pStyle w:val="LD10"/>
        <w:keepNext w:val="0"/>
      </w:pPr>
    </w:p>
    <w:p w14:paraId="033EBA31" w14:textId="77777777" w:rsidR="00902B2F" w:rsidRDefault="00902B2F">
      <w:pPr>
        <w:pStyle w:val="LD10"/>
        <w:keepNext w:val="0"/>
      </w:pPr>
      <w:r>
        <w:t>static Word16 lag_l[10] = {</w:t>
      </w:r>
    </w:p>
    <w:p w14:paraId="187990FE" w14:textId="77777777" w:rsidR="00902B2F" w:rsidRDefault="00902B2F">
      <w:pPr>
        <w:pStyle w:val="LD10"/>
        <w:keepNext w:val="0"/>
      </w:pPr>
      <w:r>
        <w:t xml:space="preserve">      32704,</w:t>
      </w:r>
    </w:p>
    <w:p w14:paraId="0ABC13AE" w14:textId="77777777" w:rsidR="00902B2F" w:rsidRDefault="00902B2F">
      <w:pPr>
        <w:pStyle w:val="LD10"/>
        <w:keepNext w:val="0"/>
      </w:pPr>
      <w:r>
        <w:t xml:space="preserve">       5120,</w:t>
      </w:r>
    </w:p>
    <w:p w14:paraId="6C4BB58D" w14:textId="77777777" w:rsidR="00902B2F" w:rsidRDefault="00902B2F">
      <w:pPr>
        <w:pStyle w:val="LD10"/>
        <w:keepNext w:val="0"/>
      </w:pPr>
      <w:r>
        <w:t xml:space="preserve">      18240,</w:t>
      </w:r>
    </w:p>
    <w:p w14:paraId="2F80DD08" w14:textId="77777777" w:rsidR="00902B2F" w:rsidRDefault="00902B2F">
      <w:pPr>
        <w:pStyle w:val="LD10"/>
        <w:keepNext w:val="0"/>
      </w:pPr>
      <w:r>
        <w:t xml:space="preserve">      12928,</w:t>
      </w:r>
    </w:p>
    <w:p w14:paraId="7DAC4AA7" w14:textId="77777777" w:rsidR="00902B2F" w:rsidRDefault="00902B2F">
      <w:pPr>
        <w:pStyle w:val="LD10"/>
        <w:keepNext w:val="0"/>
      </w:pPr>
      <w:r>
        <w:t xml:space="preserve">      10752,</w:t>
      </w:r>
    </w:p>
    <w:p w14:paraId="55B8E533" w14:textId="77777777" w:rsidR="00902B2F" w:rsidRDefault="00902B2F">
      <w:pPr>
        <w:pStyle w:val="LD10"/>
        <w:keepNext w:val="0"/>
      </w:pPr>
      <w:r>
        <w:t xml:space="preserve">      14912,</w:t>
      </w:r>
    </w:p>
    <w:p w14:paraId="313DAB2C" w14:textId="77777777" w:rsidR="00902B2F" w:rsidRDefault="00902B2F">
      <w:pPr>
        <w:pStyle w:val="LD10"/>
        <w:keepNext w:val="0"/>
      </w:pPr>
      <w:r>
        <w:t xml:space="preserve">       9600,</w:t>
      </w:r>
    </w:p>
    <w:p w14:paraId="25DC8210" w14:textId="77777777" w:rsidR="00902B2F" w:rsidRDefault="00902B2F">
      <w:pPr>
        <w:pStyle w:val="LD10"/>
        <w:keepNext w:val="0"/>
      </w:pPr>
      <w:r>
        <w:t xml:space="preserve">      24512,</w:t>
      </w:r>
    </w:p>
    <w:p w14:paraId="177679CE" w14:textId="77777777" w:rsidR="00902B2F" w:rsidRDefault="00902B2F">
      <w:pPr>
        <w:pStyle w:val="LD10"/>
        <w:keepNext w:val="0"/>
      </w:pPr>
      <w:r>
        <w:t xml:space="preserve">       3008,</w:t>
      </w:r>
    </w:p>
    <w:p w14:paraId="372B8D15" w14:textId="77777777" w:rsidR="00902B2F" w:rsidRDefault="00902B2F">
      <w:pPr>
        <w:pStyle w:val="LD10"/>
        <w:keepNext w:val="0"/>
      </w:pPr>
      <w:r>
        <w:t xml:space="preserve">      30016};</w:t>
      </w:r>
    </w:p>
    <w:p w14:paraId="1CD02FC7" w14:textId="77777777" w:rsidR="00902B2F" w:rsidRDefault="00902B2F">
      <w:pPr>
        <w:pStyle w:val="WP"/>
      </w:pPr>
    </w:p>
    <w:p w14:paraId="79C5B444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30A17FC7" w14:textId="77777777" w:rsidR="00902B2F" w:rsidRDefault="00902B2F">
      <w:pPr>
        <w:pStyle w:val="WP"/>
        <w:ind w:right="282"/>
      </w:pPr>
      <w:r>
        <w:t>*</w:t>
      </w:r>
    </w:p>
    <w:p w14:paraId="3EAFBE80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7" w:name="log2_tab"/>
      <w:bookmarkEnd w:id="17"/>
      <w:r>
        <w:tab/>
      </w:r>
      <w:r>
        <w:tab/>
        <w:t>:</w:t>
      </w:r>
      <w:r>
        <w:tab/>
        <w:t>log2.tab</w:t>
      </w:r>
    </w:p>
    <w:p w14:paraId="772BF9BB" w14:textId="77777777" w:rsidR="00902B2F" w:rsidRDefault="00902B2F">
      <w:pPr>
        <w:pStyle w:val="WP"/>
        <w:ind w:right="282"/>
      </w:pPr>
      <w:r>
        <w:t>*</w:t>
      </w:r>
    </w:p>
    <w:p w14:paraId="6D1874D7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Table for routine Log2().</w:t>
      </w:r>
    </w:p>
    <w:p w14:paraId="5E474A53" w14:textId="77777777" w:rsidR="00902B2F" w:rsidRDefault="00902B2F">
      <w:pPr>
        <w:pStyle w:val="WP"/>
        <w:ind w:right="282"/>
      </w:pPr>
      <w:r>
        <w:t>*</w:t>
      </w:r>
    </w:p>
    <w:p w14:paraId="6FFB337B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12F2F404" w14:textId="77777777" w:rsidR="00902B2F" w:rsidRDefault="00902B2F">
      <w:pPr>
        <w:pStyle w:val="LD10"/>
        <w:keepNext w:val="0"/>
      </w:pPr>
    </w:p>
    <w:p w14:paraId="0D87FA86" w14:textId="77777777" w:rsidR="00902B2F" w:rsidRDefault="00902B2F">
      <w:pPr>
        <w:pStyle w:val="LD10"/>
        <w:keepNext w:val="0"/>
      </w:pPr>
      <w:r>
        <w:t>static Word16 tab_log2[33] = {</w:t>
      </w:r>
    </w:p>
    <w:p w14:paraId="34A29B95" w14:textId="77777777" w:rsidR="00902B2F" w:rsidRDefault="00902B2F">
      <w:pPr>
        <w:pStyle w:val="LD10"/>
        <w:keepNext w:val="0"/>
      </w:pPr>
      <w:r>
        <w:t xml:space="preserve">     0,  1455,  2866,  4236,  5568,  6863,  8124,  9352, 10549, 11716,</w:t>
      </w:r>
    </w:p>
    <w:p w14:paraId="5D375FBF" w14:textId="77777777" w:rsidR="00902B2F" w:rsidRDefault="00902B2F">
      <w:pPr>
        <w:pStyle w:val="LD10"/>
        <w:keepNext w:val="0"/>
      </w:pPr>
      <w:r>
        <w:t xml:space="preserve"> 12855, 13967, 15054, 16117, 17156, 18172, 19167, 20142, 21097, 22033,</w:t>
      </w:r>
    </w:p>
    <w:p w14:paraId="3060FA34" w14:textId="77777777" w:rsidR="00902B2F" w:rsidRDefault="00902B2F">
      <w:pPr>
        <w:pStyle w:val="LD10"/>
        <w:keepNext w:val="0"/>
      </w:pPr>
      <w:r>
        <w:t xml:space="preserve"> 22951, 23852, 24735, 25603, 26455, 27291, 28113, 28922, 29716, 30497,</w:t>
      </w:r>
    </w:p>
    <w:p w14:paraId="136B723D" w14:textId="77777777" w:rsidR="00902B2F" w:rsidRDefault="00902B2F">
      <w:pPr>
        <w:pStyle w:val="LD10"/>
        <w:keepNext w:val="0"/>
      </w:pPr>
      <w:r>
        <w:t xml:space="preserve"> 31266, 32023, 32767 };</w:t>
      </w:r>
    </w:p>
    <w:p w14:paraId="1C0A3D5E" w14:textId="77777777" w:rsidR="00902B2F" w:rsidRDefault="00902B2F">
      <w:pPr>
        <w:pStyle w:val="WP"/>
      </w:pPr>
    </w:p>
    <w:p w14:paraId="4FE10342" w14:textId="77777777" w:rsidR="00902B2F" w:rsidRDefault="00902B2F">
      <w:pPr>
        <w:pStyle w:val="WP"/>
      </w:pPr>
      <w:r>
        <w:br w:type="page"/>
      </w:r>
      <w:r>
        <w:lastRenderedPageBreak/>
        <w:t>/************************************************************************</w:t>
      </w:r>
    </w:p>
    <w:p w14:paraId="0646D917" w14:textId="77777777" w:rsidR="00902B2F" w:rsidRDefault="00902B2F">
      <w:pPr>
        <w:pStyle w:val="WP"/>
        <w:ind w:right="282"/>
      </w:pPr>
      <w:r>
        <w:t>*</w:t>
      </w:r>
    </w:p>
    <w:p w14:paraId="67030039" w14:textId="77777777" w:rsidR="00902B2F" w:rsidRDefault="00902B2F">
      <w:pPr>
        <w:pStyle w:val="WP"/>
        <w:ind w:right="282"/>
      </w:pPr>
      <w:r>
        <w:t>*</w:t>
      </w:r>
      <w:r>
        <w:tab/>
        <w:t>FILENAME</w:t>
      </w:r>
      <w:bookmarkStart w:id="18" w:name="pow2_tab"/>
      <w:bookmarkEnd w:id="18"/>
      <w:r>
        <w:tab/>
      </w:r>
      <w:r>
        <w:tab/>
        <w:t>:</w:t>
      </w:r>
      <w:r>
        <w:tab/>
        <w:t>pow2.tab</w:t>
      </w:r>
    </w:p>
    <w:p w14:paraId="792C85BC" w14:textId="77777777" w:rsidR="00902B2F" w:rsidRDefault="00902B2F">
      <w:pPr>
        <w:pStyle w:val="WP"/>
        <w:ind w:right="282"/>
      </w:pPr>
      <w:r>
        <w:t>*</w:t>
      </w:r>
    </w:p>
    <w:p w14:paraId="3C13873E" w14:textId="77777777" w:rsidR="00902B2F" w:rsidRDefault="00902B2F">
      <w:pPr>
        <w:pStyle w:val="WP"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Table for routine pow2().</w:t>
      </w:r>
    </w:p>
    <w:p w14:paraId="5438186F" w14:textId="77777777" w:rsidR="00902B2F" w:rsidRDefault="00902B2F">
      <w:pPr>
        <w:pStyle w:val="WP"/>
        <w:ind w:right="282"/>
      </w:pPr>
      <w:r>
        <w:t>*</w:t>
      </w:r>
    </w:p>
    <w:p w14:paraId="070E3C09" w14:textId="77777777" w:rsidR="00902B2F" w:rsidRDefault="00902B2F">
      <w:pPr>
        <w:pStyle w:val="WP"/>
      </w:pPr>
      <w:r>
        <w:t>************************************************************************/</w:t>
      </w:r>
    </w:p>
    <w:p w14:paraId="4821D35A" w14:textId="77777777" w:rsidR="00902B2F" w:rsidRDefault="00902B2F">
      <w:pPr>
        <w:pStyle w:val="LD10"/>
        <w:keepNext w:val="0"/>
      </w:pPr>
    </w:p>
    <w:p w14:paraId="54B5F25E" w14:textId="77777777" w:rsidR="00902B2F" w:rsidRDefault="00902B2F">
      <w:pPr>
        <w:pStyle w:val="LD10"/>
        <w:keepNext w:val="0"/>
      </w:pPr>
      <w:r>
        <w:t>static Word16 tab_pow2[33] = {</w:t>
      </w:r>
    </w:p>
    <w:p w14:paraId="631FF5B6" w14:textId="77777777" w:rsidR="00902B2F" w:rsidRDefault="00902B2F">
      <w:pPr>
        <w:pStyle w:val="LD10"/>
        <w:keepNext w:val="0"/>
      </w:pPr>
      <w:r>
        <w:t xml:space="preserve"> 16384, 16743, 17109, 17484, 17867, 18258, 18658, 19066, 19484, 19911,</w:t>
      </w:r>
    </w:p>
    <w:p w14:paraId="5C2220BB" w14:textId="77777777" w:rsidR="00902B2F" w:rsidRDefault="00902B2F">
      <w:pPr>
        <w:pStyle w:val="LD10"/>
        <w:keepNext w:val="0"/>
      </w:pPr>
      <w:r>
        <w:t xml:space="preserve"> 20347, 20792, 21247, 21713, 22188, 22674, 23170, 23678, 24196, 24726,</w:t>
      </w:r>
    </w:p>
    <w:p w14:paraId="244E8911" w14:textId="77777777" w:rsidR="00902B2F" w:rsidRDefault="00902B2F">
      <w:pPr>
        <w:pStyle w:val="LD10"/>
        <w:keepNext w:val="0"/>
      </w:pPr>
      <w:r>
        <w:t xml:space="preserve"> 25268, 25821, 26386, 26964, 27554, 28158, 28774, 29405, 30048, 30706,</w:t>
      </w:r>
    </w:p>
    <w:p w14:paraId="73ED1090" w14:textId="77777777" w:rsidR="00902B2F" w:rsidRDefault="00902B2F">
      <w:pPr>
        <w:pStyle w:val="LD10"/>
        <w:keepNext w:val="0"/>
      </w:pPr>
      <w:r>
        <w:t xml:space="preserve"> 31379, 32066, 32767 };</w:t>
      </w:r>
    </w:p>
    <w:p w14:paraId="68A157C6" w14:textId="77777777" w:rsidR="00902B2F" w:rsidRDefault="00902B2F">
      <w:pPr>
        <w:pStyle w:val="WP"/>
      </w:pPr>
    </w:p>
    <w:p w14:paraId="10B143B0" w14:textId="77777777" w:rsidR="00902B2F" w:rsidRDefault="00902B2F">
      <w:pPr>
        <w:pStyle w:val="WP"/>
        <w:keepNext/>
        <w:keepLines/>
      </w:pPr>
      <w:r>
        <w:br w:type="page"/>
      </w:r>
      <w:r>
        <w:lastRenderedPageBreak/>
        <w:t>/************************************************************************</w:t>
      </w:r>
    </w:p>
    <w:p w14:paraId="7B7E7AF8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3E407999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  <w:t>FILENAME</w:t>
      </w:r>
      <w:bookmarkStart w:id="19" w:name="window_tab"/>
      <w:bookmarkEnd w:id="19"/>
      <w:r>
        <w:tab/>
      </w:r>
      <w:r>
        <w:tab/>
        <w:t>:</w:t>
      </w:r>
      <w:r>
        <w:tab/>
        <w:t>window.tab</w:t>
      </w:r>
    </w:p>
    <w:p w14:paraId="4A85C603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090A3C5B" w14:textId="77777777" w:rsidR="00902B2F" w:rsidRDefault="00902B2F">
      <w:pPr>
        <w:pStyle w:val="WP"/>
        <w:keepNext/>
        <w:keepLines/>
        <w:ind w:right="282"/>
      </w:pPr>
      <w:r>
        <w:t>*</w:t>
      </w:r>
      <w:r>
        <w:tab/>
        <w:t>DESCRIPTION</w:t>
      </w:r>
      <w:r>
        <w:tab/>
      </w:r>
      <w:r>
        <w:tab/>
        <w:t>:</w:t>
      </w:r>
      <w:r>
        <w:tab/>
        <w:t>Asymetric Hamming window for LPC analysis.</w:t>
      </w:r>
    </w:p>
    <w:p w14:paraId="68BA2BAC" w14:textId="77777777" w:rsidR="00902B2F" w:rsidRDefault="00902B2F">
      <w:pPr>
        <w:pStyle w:val="WP"/>
        <w:keepNext/>
        <w:keepLines/>
        <w:ind w:right="282"/>
      </w:pPr>
      <w:r>
        <w:t>*</w:t>
      </w:r>
    </w:p>
    <w:p w14:paraId="492A63AA" w14:textId="77777777" w:rsidR="00902B2F" w:rsidRDefault="00902B2F">
      <w:pPr>
        <w:pStyle w:val="WP"/>
        <w:keepNext/>
        <w:keepLines/>
      </w:pPr>
      <w:r>
        <w:t>************************************************************************/</w:t>
      </w:r>
    </w:p>
    <w:p w14:paraId="7A3E4619" w14:textId="77777777" w:rsidR="00902B2F" w:rsidRDefault="00902B2F">
      <w:pPr>
        <w:pStyle w:val="LD10"/>
      </w:pPr>
    </w:p>
    <w:p w14:paraId="42142903" w14:textId="77777777" w:rsidR="00902B2F" w:rsidRDefault="00902B2F">
      <w:pPr>
        <w:pStyle w:val="LD10"/>
      </w:pPr>
      <w:r>
        <w:t>#define L_window 256</w:t>
      </w:r>
    </w:p>
    <w:p w14:paraId="1A7642B7" w14:textId="77777777" w:rsidR="00902B2F" w:rsidRDefault="00902B2F">
      <w:pPr>
        <w:pStyle w:val="LD10"/>
      </w:pPr>
    </w:p>
    <w:p w14:paraId="45EA2C2A" w14:textId="77777777" w:rsidR="00902B2F" w:rsidRDefault="00902B2F">
      <w:pPr>
        <w:pStyle w:val="LD10"/>
      </w:pPr>
      <w:r>
        <w:t>static Word16 window[L_window] = {</w:t>
      </w:r>
    </w:p>
    <w:p w14:paraId="43AD1E40" w14:textId="77777777" w:rsidR="00902B2F" w:rsidRDefault="00902B2F">
      <w:pPr>
        <w:pStyle w:val="LD10"/>
      </w:pPr>
      <w:r>
        <w:t xml:space="preserve">  2621,  2623,  2628,  2636,  2647,  2662,  2679,  2700,  2724,  2752,</w:t>
      </w:r>
    </w:p>
    <w:p w14:paraId="636E52AB" w14:textId="77777777" w:rsidR="00902B2F" w:rsidRDefault="00902B2F">
      <w:pPr>
        <w:pStyle w:val="LD10"/>
      </w:pPr>
      <w:r>
        <w:t xml:space="preserve">  2782,  2816,  2852,  2892,  2936,  2982,  3031,  3084,  3140,  3199,</w:t>
      </w:r>
    </w:p>
    <w:p w14:paraId="1A6646A9" w14:textId="77777777" w:rsidR="00902B2F" w:rsidRDefault="00902B2F">
      <w:pPr>
        <w:pStyle w:val="LD10"/>
      </w:pPr>
      <w:r>
        <w:t xml:space="preserve">  3260,  3325,  3393,  3465,  3539,  3616,  3696,  3779,  3865,  3954,</w:t>
      </w:r>
    </w:p>
    <w:p w14:paraId="60B18162" w14:textId="77777777" w:rsidR="00902B2F" w:rsidRDefault="00902B2F">
      <w:pPr>
        <w:pStyle w:val="LD10"/>
      </w:pPr>
      <w:r>
        <w:t xml:space="preserve">  4047,  4141,  4239,  4340,  4444,  4550,  4659,  4771,  4886,  5003,</w:t>
      </w:r>
    </w:p>
    <w:p w14:paraId="14BD6B17" w14:textId="77777777" w:rsidR="00902B2F" w:rsidRDefault="00902B2F">
      <w:pPr>
        <w:pStyle w:val="LD10"/>
      </w:pPr>
      <w:r>
        <w:t xml:space="preserve">  5123,  5246,  5372,  5500,  5631,  5764,  5900,  6038,  6179,  6323,</w:t>
      </w:r>
    </w:p>
    <w:p w14:paraId="41C206B4" w14:textId="77777777" w:rsidR="00902B2F" w:rsidRDefault="00902B2F">
      <w:pPr>
        <w:pStyle w:val="LD10"/>
      </w:pPr>
      <w:r>
        <w:t xml:space="preserve">  6468,  6617,  6767,  6920,  7075,  7233,  7392,  7554,  7718,  7884,</w:t>
      </w:r>
    </w:p>
    <w:p w14:paraId="4B880DD1" w14:textId="77777777" w:rsidR="00902B2F" w:rsidRDefault="00902B2F">
      <w:pPr>
        <w:pStyle w:val="LD10"/>
      </w:pPr>
      <w:r>
        <w:t xml:space="preserve">  8052,  8223,  8395,  8569,  8746,  8924,  9104,  9286,  9470,  9655,</w:t>
      </w:r>
    </w:p>
    <w:p w14:paraId="3D86F061" w14:textId="77777777" w:rsidR="00902B2F" w:rsidRDefault="00902B2F">
      <w:pPr>
        <w:pStyle w:val="LD10"/>
      </w:pPr>
      <w:r>
        <w:t xml:space="preserve">  9842, 10031, 10221, 10413, 10607, 10802, 10999, 11197, 11396, 11597,</w:t>
      </w:r>
    </w:p>
    <w:p w14:paraId="7CC090D3" w14:textId="77777777" w:rsidR="00902B2F" w:rsidRDefault="00902B2F">
      <w:pPr>
        <w:pStyle w:val="LD10"/>
      </w:pPr>
      <w:r>
        <w:t xml:space="preserve"> 11799, 12002, 12207, 12413, 12619, 12827, 13036, 13246, 13457, 13669,</w:t>
      </w:r>
    </w:p>
    <w:p w14:paraId="0280FBD2" w14:textId="77777777" w:rsidR="00902B2F" w:rsidRDefault="00902B2F">
      <w:pPr>
        <w:pStyle w:val="LD10"/>
      </w:pPr>
      <w:r>
        <w:t xml:space="preserve"> 13882, 14095, 14309, 14524, 14740, 14956, 15173, 15391, 15608, 15827,</w:t>
      </w:r>
    </w:p>
    <w:p w14:paraId="294962DC" w14:textId="77777777" w:rsidR="00902B2F" w:rsidRDefault="00902B2F">
      <w:pPr>
        <w:pStyle w:val="LD10"/>
      </w:pPr>
      <w:r>
        <w:t xml:space="preserve"> 16046, 16265, 16484, 16704, 16924, 17144, 17364, 17584, 17804, 18024,</w:t>
      </w:r>
    </w:p>
    <w:p w14:paraId="7F6254E8" w14:textId="77777777" w:rsidR="00902B2F" w:rsidRDefault="00902B2F">
      <w:pPr>
        <w:pStyle w:val="LD10"/>
      </w:pPr>
      <w:r>
        <w:t xml:space="preserve"> 18245, 18465, 18684, 18904, 19124, 19343, 19561, 19780, 19998, 20215,</w:t>
      </w:r>
    </w:p>
    <w:p w14:paraId="7A6047F5" w14:textId="77777777" w:rsidR="00902B2F" w:rsidRDefault="00902B2F">
      <w:pPr>
        <w:pStyle w:val="LD10"/>
      </w:pPr>
      <w:r>
        <w:t xml:space="preserve"> 20432, 20648, 20864, 21079, 21293, 21506, 21719, 21931, 22142, 22352,</w:t>
      </w:r>
    </w:p>
    <w:p w14:paraId="5AB56F9F" w14:textId="77777777" w:rsidR="00902B2F" w:rsidRDefault="00902B2F">
      <w:pPr>
        <w:pStyle w:val="LD10"/>
      </w:pPr>
      <w:r>
        <w:t xml:space="preserve"> 22561, 22769, 22976, 23181, 23386, 23589, 23791, 23992, 24191, 24389,</w:t>
      </w:r>
    </w:p>
    <w:p w14:paraId="7D881D12" w14:textId="77777777" w:rsidR="00902B2F" w:rsidRDefault="00902B2F">
      <w:pPr>
        <w:pStyle w:val="LD10"/>
      </w:pPr>
      <w:r>
        <w:t xml:space="preserve"> 24586, 24781, 24975, 25167, 25357, 25546, 25733, 25919, 26102, 26284,</w:t>
      </w:r>
    </w:p>
    <w:p w14:paraId="69D03479" w14:textId="77777777" w:rsidR="00902B2F" w:rsidRDefault="00902B2F">
      <w:pPr>
        <w:pStyle w:val="LD10"/>
      </w:pPr>
      <w:r>
        <w:t xml:space="preserve"> 26464, 26642, 26819, 26993, 27165, 27336, 27504, 27670, 27834, 27996,</w:t>
      </w:r>
    </w:p>
    <w:p w14:paraId="7379E663" w14:textId="77777777" w:rsidR="00902B2F" w:rsidRDefault="00902B2F">
      <w:pPr>
        <w:pStyle w:val="LD10"/>
      </w:pPr>
      <w:r>
        <w:t xml:space="preserve"> 28156, 28313, 28468, 28621, 28772, 28920, 29066, 29209, 29350, 29488,</w:t>
      </w:r>
    </w:p>
    <w:p w14:paraId="26885B67" w14:textId="77777777" w:rsidR="00902B2F" w:rsidRDefault="00902B2F">
      <w:pPr>
        <w:pStyle w:val="LD10"/>
      </w:pPr>
      <w:r>
        <w:t xml:space="preserve"> 29624, 29757, 29888, 30016, 30142, 30265, 30385, 30502, 30617, 30729,</w:t>
      </w:r>
    </w:p>
    <w:p w14:paraId="58274693" w14:textId="77777777" w:rsidR="00902B2F" w:rsidRDefault="00902B2F">
      <w:pPr>
        <w:pStyle w:val="LD10"/>
      </w:pPr>
      <w:r>
        <w:t xml:space="preserve"> 30838, 30945, 31048, 31149, 31247, 31342, 31434, 31523, 31609, 31692,</w:t>
      </w:r>
    </w:p>
    <w:p w14:paraId="75CB4C2B" w14:textId="77777777" w:rsidR="00902B2F" w:rsidRDefault="00902B2F">
      <w:pPr>
        <w:pStyle w:val="LD10"/>
      </w:pPr>
      <w:r>
        <w:t xml:space="preserve"> 31772, 31850, 31924, 31995, 32063, 32128, 32190, 32249, 32304, 32357,</w:t>
      </w:r>
    </w:p>
    <w:p w14:paraId="1335F480" w14:textId="77777777" w:rsidR="00902B2F" w:rsidRDefault="00902B2F">
      <w:pPr>
        <w:pStyle w:val="LD10"/>
      </w:pPr>
      <w:r>
        <w:t xml:space="preserve"> 32406, 32453, 32496, 32536, 32573, 32606, 32637, 32664, 32688, 32709,</w:t>
      </w:r>
    </w:p>
    <w:p w14:paraId="17F1951D" w14:textId="77777777" w:rsidR="00902B2F" w:rsidRDefault="00902B2F">
      <w:pPr>
        <w:pStyle w:val="LD10"/>
      </w:pPr>
      <w:r>
        <w:t xml:space="preserve"> 32727, 32741, 32753, 32761, 32765, 32767, 32767, 32718, 32572, 32329,</w:t>
      </w:r>
    </w:p>
    <w:p w14:paraId="29F23F5F" w14:textId="77777777" w:rsidR="00902B2F" w:rsidRDefault="00902B2F">
      <w:pPr>
        <w:pStyle w:val="LD10"/>
      </w:pPr>
      <w:r>
        <w:t xml:space="preserve"> 31991, 31561, 31041, 30434, 29744, 28977, 28136, 27227, 26257, 25231,</w:t>
      </w:r>
    </w:p>
    <w:p w14:paraId="4D75DE14" w14:textId="77777777" w:rsidR="00902B2F" w:rsidRDefault="00902B2F">
      <w:pPr>
        <w:pStyle w:val="LD10"/>
      </w:pPr>
      <w:r>
        <w:t xml:space="preserve"> 24156, 23039, 21888, 20709, 19511, 18301, 17088, 15878, 14680, 13501,</w:t>
      </w:r>
    </w:p>
    <w:p w14:paraId="3DD57271" w14:textId="77777777" w:rsidR="00902B2F" w:rsidRDefault="00902B2F">
      <w:pPr>
        <w:pStyle w:val="LD10"/>
      </w:pPr>
      <w:r>
        <w:t xml:space="preserve"> 12350, 11233, 10158,  9132,  8162,  7253,  6412,  5645,  4955,  4348,</w:t>
      </w:r>
    </w:p>
    <w:p w14:paraId="40943656" w14:textId="77777777" w:rsidR="00902B2F" w:rsidRDefault="00902B2F">
      <w:pPr>
        <w:pStyle w:val="LD10"/>
      </w:pPr>
      <w:r>
        <w:t xml:space="preserve">  3828,  3397,  3059,  2817,  2670,  2621 };</w:t>
      </w:r>
    </w:p>
    <w:sectPr w:rsidR="00000000">
      <w:pgSz w:w="11907" w:h="16840"/>
      <w:pgMar w:top="1134" w:right="851" w:bottom="1134" w:left="851" w:header="454" w:footer="851" w:gutter="851"/>
      <w:paperSrc w:first="7" w:other="7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ubicPS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ica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ttachedTemplate r:id="rId1"/>
  <w:revisionView w:inkAnnotation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10"/>
    <w:rsid w:val="00571B10"/>
    <w:rsid w:val="00774930"/>
    <w:rsid w:val="0090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6C362"/>
  <w15:chartTrackingRefBased/>
  <w15:docId w15:val="{C881246A-975B-452C-B7C6-89BA69544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ascii="Univers (WN)" w:hAnsi="Univers (WN)" w:cs="Univers (WN)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spacing w:after="240"/>
      <w:ind w:left="709" w:hanging="709"/>
      <w:jc w:val="both"/>
      <w:outlineLvl w:val="0"/>
    </w:pPr>
    <w:rPr>
      <w:rFonts w:ascii="Univers (WN)" w:hAnsi="Univers (WN)" w:cs="Univers (WN)"/>
      <w:b/>
      <w:sz w:val="24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/>
      <w:ind w:left="851" w:hanging="851"/>
      <w:jc w:val="both"/>
      <w:outlineLvl w:val="1"/>
    </w:pPr>
    <w:rPr>
      <w:rFonts w:ascii="Univers (WN)" w:hAnsi="Univers (WN)" w:cs="Univers (WN)"/>
      <w:b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/>
      <w:ind w:left="1134" w:hanging="1134"/>
      <w:jc w:val="both"/>
      <w:outlineLvl w:val="2"/>
    </w:pPr>
    <w:rPr>
      <w:rFonts w:ascii="Univers (WN)" w:hAnsi="Univers (WN)" w:cs="Univers (WN)"/>
      <w:b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/>
      <w:ind w:left="1418" w:hanging="1418"/>
      <w:jc w:val="both"/>
      <w:outlineLvl w:val="3"/>
    </w:pPr>
    <w:rPr>
      <w:rFonts w:ascii="Univers (WN)" w:hAnsi="Univers (WN)" w:cs="Univers (WN)"/>
      <w:b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/>
      <w:ind w:left="1701" w:hanging="1701"/>
      <w:jc w:val="both"/>
      <w:outlineLvl w:val="4"/>
    </w:pPr>
    <w:rPr>
      <w:rFonts w:ascii="Univers (WN)" w:hAnsi="Univers (WN)" w:cs="Univers (WN)"/>
      <w:b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567"/>
        <w:tab w:val="left" w:pos="2268"/>
      </w:tabs>
      <w:ind w:left="2268" w:hanging="2268"/>
    </w:pPr>
  </w:style>
  <w:style w:type="paragraph" w:styleId="TOC5">
    <w:name w:val="toc 5"/>
    <w:pPr>
      <w:keepLines/>
      <w:tabs>
        <w:tab w:val="left" w:pos="5670"/>
        <w:tab w:val="right" w:leader="dot" w:pos="9356"/>
      </w:tabs>
      <w:ind w:left="5670" w:right="284" w:hanging="1701"/>
      <w:jc w:val="both"/>
    </w:pPr>
    <w:rPr>
      <w:rFonts w:ascii="Univers (WN)" w:hAnsi="Univers (WN)" w:cs="Univers (WN)"/>
    </w:rPr>
  </w:style>
  <w:style w:type="paragraph" w:styleId="TOC4">
    <w:name w:val="toc 4"/>
    <w:pPr>
      <w:keepLines/>
      <w:tabs>
        <w:tab w:val="left" w:pos="3969"/>
        <w:tab w:val="right" w:leader="dot" w:pos="9356"/>
      </w:tabs>
      <w:ind w:left="3969" w:right="284" w:hanging="1418"/>
      <w:jc w:val="both"/>
    </w:pPr>
    <w:rPr>
      <w:rFonts w:ascii="Univers (WN)" w:hAnsi="Univers (WN)" w:cs="Univers (WN)"/>
    </w:rPr>
  </w:style>
  <w:style w:type="paragraph" w:styleId="TOC3">
    <w:name w:val="toc 3"/>
    <w:pPr>
      <w:keepLines/>
      <w:tabs>
        <w:tab w:val="left" w:pos="2552"/>
        <w:tab w:val="right" w:leader="dot" w:pos="9356"/>
      </w:tabs>
      <w:ind w:left="2552" w:right="284" w:hanging="1134"/>
      <w:jc w:val="both"/>
    </w:pPr>
    <w:rPr>
      <w:rFonts w:ascii="Univers (WN)" w:hAnsi="Univers (WN)" w:cs="Univers (WN)"/>
    </w:rPr>
  </w:style>
  <w:style w:type="paragraph" w:styleId="TOC2">
    <w:name w:val="toc 2"/>
    <w:pPr>
      <w:keepLines/>
      <w:tabs>
        <w:tab w:val="left" w:pos="1418"/>
        <w:tab w:val="right" w:leader="dot" w:pos="9356"/>
      </w:tabs>
      <w:ind w:left="1418" w:right="284" w:hanging="851"/>
      <w:jc w:val="both"/>
    </w:pPr>
    <w:rPr>
      <w:rFonts w:ascii="Univers (WN)" w:hAnsi="Univers (WN)" w:cs="Univers (WN)"/>
    </w:rPr>
  </w:style>
  <w:style w:type="paragraph" w:styleId="TOC1">
    <w:name w:val="toc 1"/>
    <w:pPr>
      <w:keepLines/>
      <w:tabs>
        <w:tab w:val="left" w:pos="567"/>
        <w:tab w:val="right" w:leader="dot" w:pos="9356"/>
      </w:tabs>
      <w:spacing w:before="240"/>
      <w:ind w:left="567" w:right="284" w:hanging="567"/>
      <w:jc w:val="both"/>
    </w:pPr>
    <w:rPr>
      <w:rFonts w:ascii="Univers (WN)" w:hAnsi="Univers (WN)" w:cs="Univers (WN)"/>
    </w:rPr>
  </w:style>
  <w:style w:type="paragraph" w:styleId="Index2">
    <w:name w:val="index 2"/>
    <w:basedOn w:val="Normal"/>
    <w:pPr>
      <w:spacing w:after="0"/>
      <w:ind w:left="567"/>
    </w:pPr>
  </w:style>
  <w:style w:type="paragraph" w:styleId="Index1">
    <w:name w:val="index 1"/>
    <w:basedOn w:val="Normal"/>
    <w:pPr>
      <w:spacing w:after="0"/>
    </w:pPr>
  </w:style>
  <w:style w:type="paragraph" w:styleId="IndexHeading">
    <w:name w:val="index heading"/>
    <w:basedOn w:val="Normal"/>
    <w:pPr>
      <w:keepNext/>
      <w:keepLines/>
      <w:spacing w:before="240" w:after="0"/>
    </w:pPr>
    <w:rPr>
      <w:rFonts w:ascii="MS Sans Serif" w:hAnsi="MS Sans Serif" w:cs="MS Sans Serif"/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noteText">
    <w:name w:val="footnote text"/>
    <w:pPr>
      <w:keepNext/>
      <w:keepLines/>
      <w:tabs>
        <w:tab w:val="left" w:pos="454"/>
      </w:tabs>
      <w:ind w:left="454" w:hanging="454"/>
      <w:jc w:val="both"/>
    </w:pPr>
    <w:rPr>
      <w:rFonts w:ascii="Univers (WN)" w:hAnsi="Univers (WN)" w:cs="Univers (WN)"/>
      <w:sz w:val="16"/>
    </w:rPr>
  </w:style>
  <w:style w:type="paragraph" w:styleId="NormalIndent">
    <w:name w:val="Normal Indent"/>
    <w:basedOn w:val="Normal"/>
    <w:next w:val="Normal"/>
    <w:pPr>
      <w:ind w:left="708"/>
    </w:pPr>
  </w:style>
  <w:style w:type="paragraph" w:customStyle="1" w:styleId="endnotetext">
    <w:name w:val="endnote text"/>
    <w:basedOn w:val="Normal"/>
  </w:style>
  <w:style w:type="paragraph" w:customStyle="1" w:styleId="TAH">
    <w:name w:val="TAH"/>
    <w:basedOn w:val="TAC"/>
    <w:rPr>
      <w:rFonts w:ascii="MS Sans Serif" w:hAnsi="MS Sans Serif" w:cs="MS Sans Serif"/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jc w:val="both"/>
    </w:pPr>
    <w:rPr>
      <w:rFonts w:ascii="Univers (WN)" w:hAnsi="Univers (WN)" w:cs="Univers (WN)"/>
    </w:rPr>
  </w:style>
  <w:style w:type="paragraph" w:customStyle="1" w:styleId="TT">
    <w:name w:val="TT"/>
    <w:next w:val="Normal"/>
    <w:pPr>
      <w:spacing w:after="960"/>
      <w:jc w:val="center"/>
    </w:pPr>
    <w:rPr>
      <w:rFonts w:ascii="Univers (WN)" w:hAnsi="Univers (WN)" w:cs="Univers (WN)"/>
      <w:b/>
      <w:sz w:val="24"/>
    </w:rPr>
  </w:style>
  <w:style w:type="paragraph" w:customStyle="1" w:styleId="NO">
    <w:name w:val="NO"/>
    <w:next w:val="Normal"/>
    <w:pPr>
      <w:tabs>
        <w:tab w:val="left" w:pos="1701"/>
      </w:tabs>
      <w:spacing w:after="240"/>
      <w:ind w:left="1701" w:hanging="1134"/>
      <w:jc w:val="both"/>
    </w:pPr>
    <w:rPr>
      <w:rFonts w:ascii="Univers (WN)" w:hAnsi="Univers (WN)" w:cs="Univers (WN)"/>
    </w:rPr>
  </w:style>
  <w:style w:type="paragraph" w:customStyle="1" w:styleId="HO">
    <w:name w:val="HO"/>
    <w:next w:val="Normal"/>
    <w:pPr>
      <w:jc w:val="right"/>
    </w:pPr>
    <w:rPr>
      <w:rFonts w:ascii="Univers (WN)" w:hAnsi="Univers (WN)" w:cs="Univers (WN)"/>
      <w:b/>
    </w:rPr>
  </w:style>
  <w:style w:type="paragraph" w:customStyle="1" w:styleId="HE">
    <w:name w:val="HE"/>
    <w:next w:val="Normal"/>
    <w:rPr>
      <w:rFonts w:ascii="Univers (WN)" w:hAnsi="Univers (WN)" w:cs="Univers (WN)"/>
      <w:b/>
    </w:rPr>
  </w:style>
  <w:style w:type="paragraph" w:customStyle="1" w:styleId="LD">
    <w:name w:val="LD"/>
    <w:pPr>
      <w:keepNext/>
      <w:keepLines/>
    </w:pPr>
    <w:rPr>
      <w:rFonts w:ascii="Courier" w:hAnsi="Courier" w:cs="Courier"/>
      <w:sz w:val="24"/>
    </w:rPr>
  </w:style>
  <w:style w:type="paragraph" w:customStyle="1" w:styleId="EX">
    <w:name w:val="EX"/>
    <w:next w:val="Normal"/>
    <w:pPr>
      <w:tabs>
        <w:tab w:val="left" w:pos="2268"/>
      </w:tabs>
      <w:spacing w:after="240"/>
      <w:ind w:left="2268" w:hanging="2268"/>
      <w:jc w:val="both"/>
    </w:pPr>
    <w:rPr>
      <w:rFonts w:ascii="Univers (WN)" w:hAnsi="Univers (WN)" w:cs="Univers (WN)"/>
    </w:rPr>
  </w:style>
  <w:style w:type="paragraph" w:customStyle="1" w:styleId="FP">
    <w:name w:val="FP"/>
    <w:rPr>
      <w:rFonts w:ascii="Univers (WN)" w:hAnsi="Univers (WN)" w:cs="Univers (WN)"/>
    </w:rPr>
  </w:style>
  <w:style w:type="paragraph" w:customStyle="1" w:styleId="TC">
    <w:name w:val="TC"/>
    <w:pPr>
      <w:keepNext/>
      <w:keepLines/>
      <w:jc w:val="center"/>
    </w:pPr>
    <w:rPr>
      <w:rFonts w:ascii="Courier" w:hAnsi="Courier" w:cs="Courier"/>
      <w:sz w:val="24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ind w:left="2268" w:hanging="2268"/>
      <w:jc w:val="both"/>
    </w:pPr>
    <w:rPr>
      <w:rFonts w:ascii="Univers (WN)" w:hAnsi="Univers (WN)" w:cs="Univers (WN)"/>
    </w:rPr>
  </w:style>
  <w:style w:type="paragraph" w:customStyle="1" w:styleId="B2">
    <w:name w:val="B2"/>
    <w:pPr>
      <w:tabs>
        <w:tab w:val="left" w:pos="1134"/>
      </w:tabs>
      <w:ind w:left="1134" w:hanging="567"/>
      <w:jc w:val="both"/>
    </w:pPr>
    <w:rPr>
      <w:rFonts w:ascii="Univers (WN)" w:hAnsi="Univers (WN)" w:cs="Univers (WN)"/>
    </w:rPr>
  </w:style>
  <w:style w:type="paragraph" w:customStyle="1" w:styleId="B3">
    <w:name w:val="B3"/>
    <w:pPr>
      <w:tabs>
        <w:tab w:val="left" w:pos="1701"/>
      </w:tabs>
      <w:ind w:left="1701" w:hanging="567"/>
      <w:jc w:val="both"/>
    </w:pPr>
    <w:rPr>
      <w:rFonts w:ascii="Univers (WN)" w:hAnsi="Univers (WN)" w:cs="Univers (WN)"/>
    </w:rPr>
  </w:style>
  <w:style w:type="paragraph" w:customStyle="1" w:styleId="B4">
    <w:name w:val="B4"/>
    <w:pPr>
      <w:tabs>
        <w:tab w:val="left" w:pos="2268"/>
      </w:tabs>
      <w:ind w:left="2268" w:hanging="567"/>
      <w:jc w:val="both"/>
    </w:pPr>
    <w:rPr>
      <w:rFonts w:ascii="Univers (WN)" w:hAnsi="Univers (WN)" w:cs="Univers (WN)"/>
    </w:rPr>
  </w:style>
  <w:style w:type="paragraph" w:customStyle="1" w:styleId="B5">
    <w:name w:val="B5"/>
    <w:pPr>
      <w:tabs>
        <w:tab w:val="left" w:pos="2835"/>
      </w:tabs>
      <w:ind w:left="2835" w:hanging="567"/>
      <w:jc w:val="both"/>
    </w:pPr>
    <w:rPr>
      <w:rFonts w:ascii="Univers (WN)" w:hAnsi="Univers (WN)" w:cs="Univers (WN)"/>
    </w:rPr>
  </w:style>
  <w:style w:type="paragraph" w:customStyle="1" w:styleId="TL">
    <w:name w:val="TL"/>
    <w:pPr>
      <w:keepNext/>
      <w:keepLines/>
      <w:jc w:val="center"/>
    </w:pPr>
    <w:rPr>
      <w:rFonts w:ascii="cubicPS" w:hAnsi="cubicPS" w:cs="cubicPS"/>
      <w:sz w:val="18"/>
      <w:lang w:val="en-US"/>
    </w:rPr>
  </w:style>
  <w:style w:type="paragraph" w:customStyle="1" w:styleId="TH">
    <w:name w:val="TH"/>
    <w:next w:val="Normal"/>
    <w:pPr>
      <w:keepNext/>
      <w:keepLines/>
      <w:spacing w:after="240"/>
      <w:jc w:val="center"/>
    </w:pPr>
    <w:rPr>
      <w:rFonts w:ascii="Univers (WN)" w:hAnsi="Univers (WN)" w:cs="Univers (WN)"/>
    </w:rPr>
  </w:style>
  <w:style w:type="paragraph" w:customStyle="1" w:styleId="TF">
    <w:name w:val="TF"/>
    <w:next w:val="Normal"/>
    <w:pPr>
      <w:keepLines/>
      <w:spacing w:before="240" w:after="240"/>
      <w:jc w:val="center"/>
    </w:pPr>
    <w:rPr>
      <w:rFonts w:ascii="Univers (WN)" w:hAnsi="Univers (WN)" w:cs="Univers (WN)"/>
    </w:rPr>
  </w:style>
  <w:style w:type="paragraph" w:customStyle="1" w:styleId="TB">
    <w:name w:val="TB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Univers (WN)" w:hAnsi="Univers (WN)" w:cs="Univers (WN)"/>
    </w:rPr>
  </w:style>
  <w:style w:type="paragraph" w:customStyle="1" w:styleId="T5">
    <w:name w:val="T5"/>
    <w:pPr>
      <w:keepLines/>
      <w:tabs>
        <w:tab w:val="left" w:pos="5670"/>
        <w:tab w:val="right" w:leader="dot" w:pos="9356"/>
      </w:tabs>
      <w:ind w:left="5670" w:right="567" w:hanging="1701"/>
      <w:jc w:val="both"/>
    </w:pPr>
    <w:rPr>
      <w:rFonts w:ascii="Helvetica" w:hAnsi="Helvetica" w:cs="Helvetica"/>
      <w:lang w:val="en-US"/>
    </w:rPr>
  </w:style>
  <w:style w:type="paragraph" w:customStyle="1" w:styleId="B1">
    <w:name w:val="B1"/>
    <w:pPr>
      <w:tabs>
        <w:tab w:val="left" w:pos="567"/>
      </w:tabs>
      <w:ind w:left="567" w:hanging="567"/>
      <w:jc w:val="both"/>
    </w:pPr>
    <w:rPr>
      <w:rFonts w:ascii="Univers (WN)" w:hAnsi="Univers (WN)" w:cs="Univers (WN)"/>
    </w:rPr>
  </w:style>
  <w:style w:type="paragraph" w:customStyle="1" w:styleId="TN">
    <w:name w:val="TN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R">
    <w:name w:val="TR"/>
    <w:pPr>
      <w:keepNext/>
      <w:keepLines/>
      <w:jc w:val="center"/>
    </w:pPr>
    <w:rPr>
      <w:rFonts w:ascii="pica" w:hAnsi="pica" w:cs="pica"/>
      <w:lang w:val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Univers (WN)" w:hAnsi="Univers (WN)" w:cs="Univers (WN)"/>
    </w:rPr>
  </w:style>
  <w:style w:type="paragraph" w:customStyle="1" w:styleId="ZB">
    <w:name w:val="ZB"/>
    <w:pPr>
      <w:keepNext/>
      <w:keepLines/>
      <w:tabs>
        <w:tab w:val="left" w:pos="5387"/>
      </w:tabs>
      <w:spacing w:after="240"/>
    </w:pPr>
    <w:rPr>
      <w:rFonts w:ascii="Univers (WN)" w:hAnsi="Univers (WN)" w:cs="Univers (WN)"/>
      <w:b/>
      <w:sz w:val="32"/>
    </w:rPr>
  </w:style>
  <w:style w:type="paragraph" w:customStyle="1" w:styleId="ZU">
    <w:name w:val="ZU"/>
    <w:pPr>
      <w:keepNext/>
      <w:keepLines/>
      <w:tabs>
        <w:tab w:val="left" w:pos="624"/>
      </w:tabs>
      <w:spacing w:after="240"/>
      <w:ind w:left="624" w:right="113" w:hanging="624"/>
      <w:jc w:val="both"/>
    </w:pPr>
    <w:rPr>
      <w:rFonts w:ascii="Univers (WN)" w:hAnsi="Univers (WN)" w:cs="Univers (WN)"/>
    </w:rPr>
  </w:style>
  <w:style w:type="paragraph" w:customStyle="1" w:styleId="ZW">
    <w:name w:val="ZW"/>
    <w:pPr>
      <w:keepNext/>
      <w:keepLines/>
      <w:tabs>
        <w:tab w:val="left" w:pos="5387"/>
      </w:tabs>
      <w:spacing w:after="240"/>
    </w:pPr>
    <w:rPr>
      <w:rFonts w:ascii="Univers (WN)" w:hAnsi="Univers (WN)" w:cs="Univers (WN)"/>
    </w:rPr>
  </w:style>
  <w:style w:type="paragraph" w:customStyle="1" w:styleId="ZK">
    <w:name w:val="ZK"/>
    <w:pPr>
      <w:keepNext/>
      <w:keepLines/>
      <w:tabs>
        <w:tab w:val="left" w:pos="1191"/>
      </w:tabs>
      <w:spacing w:after="240"/>
      <w:ind w:left="1191" w:right="113" w:hanging="1191"/>
      <w:jc w:val="both"/>
    </w:pPr>
    <w:rPr>
      <w:rFonts w:ascii="Univers (WN)" w:hAnsi="Univers (WN)" w:cs="Univers (WN)"/>
    </w:rPr>
  </w:style>
  <w:style w:type="paragraph" w:customStyle="1" w:styleId="ZT">
    <w:name w:val="ZT"/>
    <w:pPr>
      <w:keepNext/>
      <w:keepLines/>
      <w:spacing w:after="96"/>
      <w:jc w:val="center"/>
    </w:pPr>
    <w:rPr>
      <w:rFonts w:ascii="Univers (WN)" w:hAnsi="Univers (WN)" w:cs="Univers (WN)"/>
      <w:b/>
      <w:sz w:val="32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Univers (WN)" w:hAnsi="Univers (WN)" w:cs="Univers (WN)"/>
    </w:rPr>
  </w:style>
  <w:style w:type="paragraph" w:customStyle="1" w:styleId="ZE">
    <w:name w:val="ZE"/>
    <w:pPr>
      <w:spacing w:after="960" w:line="408" w:lineRule="atLeast"/>
      <w:jc w:val="center"/>
    </w:pPr>
    <w:rPr>
      <w:rFonts w:ascii="Univers (WN)" w:hAnsi="Univers (WN)" w:cs="Univers (WN)"/>
    </w:rPr>
  </w:style>
  <w:style w:type="paragraph" w:customStyle="1" w:styleId="TD">
    <w:name w:val="TD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M">
    <w:name w:val="TM"/>
    <w:pPr>
      <w:keepNext/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/>
      <w:ind w:left="1985" w:hanging="1985"/>
      <w:jc w:val="both"/>
    </w:pPr>
    <w:rPr>
      <w:rFonts w:ascii="Univers (WN)" w:hAnsi="Univers (WN)" w:cs="Univers (WN)"/>
      <w:b/>
    </w:rPr>
  </w:style>
  <w:style w:type="paragraph" w:customStyle="1" w:styleId="TU">
    <w:name w:val="TU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TX">
    <w:name w:val="TX"/>
    <w:pPr>
      <w:keepNext/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Y">
    <w:name w:val="TY"/>
    <w:pPr>
      <w:keepNext/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Z">
    <w:name w:val="TZ"/>
    <w:pPr>
      <w:keepNext/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AB">
    <w:name w:val="A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Helvetica" w:hAnsi="Helvetica" w:cs="Helvetica"/>
      <w:lang w:val="en-US"/>
    </w:rPr>
  </w:style>
  <w:style w:type="paragraph" w:customStyle="1" w:styleId="AD">
    <w:name w:val="AD"/>
    <w:pPr>
      <w:keepLines/>
      <w:pBdr>
        <w:top w:val="single" w:sz="6" w:space="0" w:color="auto"/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M">
    <w:name w:val="AM"/>
    <w:pPr>
      <w:keepLines/>
      <w:pBdr>
        <w:left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AU">
    <w:name w:val="AU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</w:pPr>
    <w:rPr>
      <w:rFonts w:ascii="Helvetica" w:hAnsi="Helvetica" w:cs="Helvetica"/>
      <w:lang w:val="en-US"/>
    </w:rPr>
  </w:style>
  <w:style w:type="paragraph" w:customStyle="1" w:styleId="NN">
    <w:name w:val="NN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X">
    <w:name w:val="NX"/>
    <w:pPr>
      <w:keepLines/>
      <w:pBdr>
        <w:top w:val="single" w:sz="6" w:space="0" w:color="auto"/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NY">
    <w:name w:val="NY"/>
    <w:pPr>
      <w:keepLines/>
      <w:pBdr>
        <w:left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paragraph" w:customStyle="1" w:styleId="NZ">
    <w:name w:val="NZ"/>
    <w:pPr>
      <w:keepLines/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left" w:pos="1247"/>
      </w:tabs>
      <w:ind w:left="1134" w:hanging="1134"/>
      <w:jc w:val="both"/>
    </w:pPr>
    <w:rPr>
      <w:rFonts w:ascii="Helvetica" w:hAnsi="Helvetica" w:cs="Helvetica"/>
      <w:lang w:val="en-US"/>
    </w:rPr>
  </w:style>
  <w:style w:type="paragraph" w:customStyle="1" w:styleId="LD10">
    <w:name w:val="LD10"/>
    <w:pPr>
      <w:keepNext/>
      <w:keepLines/>
    </w:pPr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ETSIW_2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ETSIW_21</Template>
  <TotalTime>3</TotalTime>
  <Pages>173</Pages>
  <Words>38692</Words>
  <Characters>220547</Characters>
  <Application>Microsoft Office Word</Application>
  <DocSecurity>0</DocSecurity>
  <Lines>1837</Lines>
  <Paragraphs>517</Paragraphs>
  <ScaleCrop>false</ScaleCrop>
  <Company/>
  <LinksUpToDate>false</LinksUpToDate>
  <CharactersWithSpaces>258722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 code for full rate speech source codec</dc:title>
  <dc:subject>ETS 300 395 part 2 annex A</dc:subject>
  <dc:creator>PT29</dc:creator>
  <cp:keywords/>
  <dc:description>ETSIW_21</dc:description>
  <cp:lastModifiedBy>Brian murgatroyd</cp:lastModifiedBy>
  <cp:revision>2</cp:revision>
  <dcterms:created xsi:type="dcterms:W3CDTF">2024-03-13T12:09:00Z</dcterms:created>
  <dcterms:modified xsi:type="dcterms:W3CDTF">2024-03-13T12:09:00Z</dcterms:modified>
</cp:coreProperties>
</file>